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6715" w14:paraId="471671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94A60">
        <w:rPr>
          <w:rStyle w:val="Naglaeno"/>
          <w:b w:val="false"/>
        </w:rPr>
        <w:t>1</w:t>
      </w:r>
      <w:r w:rsidR="00F5683F">
        <w:rPr>
          <w:rStyle w:val="Naglaeno"/>
          <w:b w:val="false"/>
        </w:rPr>
        <w:t>587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F429D6">
        <w:t>KANAAN J&amp;K</w:t>
      </w:r>
      <w:r w:rsidR="00F337FF">
        <w:t xml:space="preserve"> </w:t>
      </w:r>
      <w:r w:rsidR="00F007C5">
        <w:t>j.</w:t>
      </w:r>
      <w:r w:rsidR="00F337FF">
        <w:t>d.o.o. za</w:t>
      </w:r>
      <w:r w:rsidR="00F429D6">
        <w:t xml:space="preserve"> trgovinu i</w:t>
      </w:r>
      <w:r w:rsidR="00F337FF">
        <w:t xml:space="preserve"> </w:t>
      </w:r>
      <w:r w:rsidR="001405A6">
        <w:t xml:space="preserve">usluge, </w:t>
      </w:r>
      <w:r w:rsidR="00947B45">
        <w:t xml:space="preserve">Zagreb, </w:t>
      </w:r>
      <w:r w:rsidR="00F429D6">
        <w:t>Slavonska avenija 50</w:t>
      </w:r>
      <w:r w:rsidR="005B7C0B">
        <w:t xml:space="preserve">, </w:t>
      </w:r>
      <w:r w:rsidR="006152FF">
        <w:t xml:space="preserve">MBS: </w:t>
      </w:r>
      <w:r w:rsidR="00F007C5">
        <w:t>08</w:t>
      </w:r>
      <w:r w:rsidR="00F429D6">
        <w:t>1028079</w:t>
      </w:r>
      <w:r w:rsidR="006152FF">
        <w:t xml:space="preserve">, OIB: </w:t>
      </w:r>
      <w:r w:rsidR="00F429D6">
        <w:t>68827584630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429D6">
        <w:t>KANAAN J&amp;K j.d.o.o. za trgovinu i usluge, Zagreb, Slavonska avenija 50, MBS: 081028079, OIB: 68827584630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429D6">
        <w:t>8.312,73</w:t>
      </w:r>
      <w:r w:rsidR="00DB526E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429D6">
        <w:t xml:space="preserve">Ante Kovač, Rovišće, Žabjak 93, </w:t>
      </w:r>
      <w:r w:rsidR="006244B4">
        <w:t xml:space="preserve">OIB: </w:t>
      </w:r>
      <w:r w:rsidR="00F429D6">
        <w:t>18773388702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F5683F">
        <w:t>587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B76" w:rsidR="00524B76">
      <w:r>
        <w:separator/>
      </w:r>
    </w:p>
  </w:endnote>
  <w:endnote w:id="0" w:type="continuationSeparator">
    <w:p w:rsidRDefault="00524B76" w:rsidR="00524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B76" w:rsidR="00524B76">
      <w:r>
        <w:separator/>
      </w:r>
    </w:p>
  </w:footnote>
  <w:footnote w:id="0" w:type="continuationSeparator">
    <w:p w:rsidRDefault="00524B76" w:rsidR="00524B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54E9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450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48CA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07BDA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57215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553F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467B1"/>
    <w:rsid w:val="003519B6"/>
    <w:rsid w:val="00357E24"/>
    <w:rsid w:val="003612A7"/>
    <w:rsid w:val="0036191B"/>
    <w:rsid w:val="003651BE"/>
    <w:rsid w:val="00375B3B"/>
    <w:rsid w:val="00375C7E"/>
    <w:rsid w:val="00377D6F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2500E"/>
    <w:rsid w:val="00434DA0"/>
    <w:rsid w:val="004351D0"/>
    <w:rsid w:val="00436570"/>
    <w:rsid w:val="004370C5"/>
    <w:rsid w:val="0044332A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24B76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5E88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26DFB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4DFE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9CA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8792A"/>
    <w:rsid w:val="00894A60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47B45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173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2639C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95A2A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526E"/>
    <w:rsid w:val="00DD6682"/>
    <w:rsid w:val="00DE0539"/>
    <w:rsid w:val="00DE1523"/>
    <w:rsid w:val="00DE45C5"/>
    <w:rsid w:val="00DE5F69"/>
    <w:rsid w:val="00E11971"/>
    <w:rsid w:val="00E1594A"/>
    <w:rsid w:val="00E175DB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7C5"/>
    <w:rsid w:val="00F00C28"/>
    <w:rsid w:val="00F00CBB"/>
    <w:rsid w:val="00F02A50"/>
    <w:rsid w:val="00F02A63"/>
    <w:rsid w:val="00F03AAE"/>
    <w:rsid w:val="00F040DB"/>
    <w:rsid w:val="00F11CF2"/>
    <w:rsid w:val="00F135BB"/>
    <w:rsid w:val="00F177B0"/>
    <w:rsid w:val="00F2011D"/>
    <w:rsid w:val="00F2165F"/>
    <w:rsid w:val="00F337FF"/>
    <w:rsid w:val="00F35D89"/>
    <w:rsid w:val="00F40F1F"/>
    <w:rsid w:val="00F429D6"/>
    <w:rsid w:val="00F46E60"/>
    <w:rsid w:val="00F51DD2"/>
    <w:rsid w:val="00F528AF"/>
    <w:rsid w:val="00F5403A"/>
    <w:rsid w:val="00F5488A"/>
    <w:rsid w:val="00F564E3"/>
    <w:rsid w:val="00F5683F"/>
    <w:rsid w:val="00F6215D"/>
    <w:rsid w:val="00F63499"/>
    <w:rsid w:val="00F66ACC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C4FB5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879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79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9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9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879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79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9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9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St-1587/2018</izvorni_sadrzaj>
    <derivirana_varijabla naziv="DomainObject.Predmet.OznakaBroj_1">St-1587/2018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KANAAN J&amp;K j.d.o.o.</izvorni_sadrzaj>
    <derivirana_varijabla naziv="DomainObject.Predmet.ProtustrankaFormated_1">  KANAAN J&amp;K j.d.o.o.</derivirana_varijabla>
  </DomainObject.Predmet.ProtustrankaFormated>
  <DomainObject.Predmet.ProtustrankaFormatedOIB>
    <izvorni_sadrzaj>  KANAAN J&amp;K j.d.o.o., OIB 68827584630</izvorni_sadrzaj>
    <derivirana_varijabla naziv="DomainObject.Predmet.ProtustrankaFormatedOIB_1">  KANAAN J&amp;K j.d.o.o., OIB 68827584630</derivirana_varijabla>
  </DomainObject.Predmet.ProtustrankaFormatedOIB>
  <DomainObject.Predmet.ProtustrankaFormatedWithAdress>
    <izvorni_sadrzaj> KANAAN J&amp;K j.d.o.o., Slavonska avenija 50, 10000 Zagreb</izvorni_sadrzaj>
    <derivirana_varijabla naziv="DomainObject.Predmet.ProtustrankaFormatedWithAdress_1"> KANAAN J&amp;K j.d.o.o., Slavonska avenija 50, 10000 Zagreb</derivirana_varijabla>
  </DomainObject.Predmet.ProtustrankaFormatedWithAdress>
  <DomainObject.Predmet.ProtustrankaFormatedWithAdressOIB>
    <izvorni_sadrzaj> KANAAN J&amp;K j.d.o.o., OIB 68827584630, Slavonska avenija 50, 10000 Zagreb</izvorni_sadrzaj>
    <derivirana_varijabla naziv="DomainObject.Predmet.ProtustrankaFormatedWithAdressOIB_1"> KANAAN J&amp;K j.d.o.o., OIB 68827584630, Slavonska avenija 50, 10000 Zagreb</derivirana_varijabla>
  </DomainObject.Predmet.ProtustrankaFormatedWithAdressOIB>
  <DomainObject.Predmet.ProtustrankaWithAdress>
    <izvorni_sadrzaj>KANAAN J&amp;K j.d.o.o. Slavonska avenija 50, 10000 Zagreb</izvorni_sadrzaj>
    <derivirana_varijabla naziv="DomainObject.Predmet.ProtustrankaWithAdress_1">KANAAN J&amp;K j.d.o.o. Slavonska avenija 50, 10000 Zagreb</derivirana_varijabla>
  </DomainObject.Predmet.ProtustrankaWithAdress>
  <DomainObject.Predmet.ProtustrankaWithAdressOIB>
    <izvorni_sadrzaj>KANAAN J&amp;K j.d.o.o., OIB 68827584630, Slavonska avenija 50, 10000 Zagreb</izvorni_sadrzaj>
    <derivirana_varijabla naziv="DomainObject.Predmet.ProtustrankaWithAdressOIB_1">KANAAN J&amp;K j.d.o.o., OIB 68827584630, Slavonska avenija 50, 10000 Zagreb</derivirana_varijabla>
  </DomainObject.Predmet.ProtustrankaWithAdressOIB>
  <DomainObject.Predmet.ProtustrankaNazivFormated>
    <izvorni_sadrzaj>KANAAN J&amp;K j.d.o.o.</izvorni_sadrzaj>
    <derivirana_varijabla naziv="DomainObject.Predmet.ProtustrankaNazivFormated_1">KANAAN J&amp;K j.d.o.o.</derivirana_varijabla>
  </DomainObject.Predmet.ProtustrankaNazivFormated>
  <DomainObject.Predmet.ProtustrankaNazivFormatedOIB>
    <izvorni_sadrzaj>KANAAN J&amp;K j.d.o.o., OIB 68827584630</izvorni_sadrzaj>
    <derivirana_varijabla naziv="DomainObject.Predmet.ProtustrankaNazivFormatedOIB_1">KANAAN J&amp;K j.d.o.o., OIB 68827584630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KANAAN J&amp;K j.d.o.o.</item>
    </izvorni_sadrzaj>
    <derivirana_varijabla naziv="DomainObject.Predmet.ProtuStrankaListFormated_1">
      <item>KANAAN J&amp;K j.d.o.o.</item>
    </derivirana_varijabla>
  </DomainObject.Predmet.ProtuStrankaListFormated>
  <DomainObject.Predmet.ProtuStrankaListFormatedOIB>
    <izvorni_sadrzaj>
      <item>KANAAN J&amp;K j.d.o.o., OIB 68827584630</item>
    </izvorni_sadrzaj>
    <derivirana_varijabla naziv="DomainObject.Predmet.ProtuStrankaListFormatedOIB_1">
      <item>KANAAN J&amp;K j.d.o.o., OIB 68827584630</item>
    </derivirana_varijabla>
  </DomainObject.Predmet.ProtuStrankaListFormatedOIB>
  <DomainObject.Predmet.ProtuStrankaListFormatedWithAdress>
    <izvorni_sadrzaj>
      <item>KANAAN J&amp;K j.d.o.o., Slavonska avenija 50, 10000 Zagreb</item>
    </izvorni_sadrzaj>
    <derivirana_varijabla naziv="DomainObject.Predmet.ProtuStrankaListFormatedWithAdress_1">
      <item>KANAAN J&amp;K j.d.o.o., Slavonska avenija 50, 10000 Zagreb</item>
    </derivirana_varijabla>
  </DomainObject.Predmet.ProtuStrankaListFormatedWithAdress>
  <DomainObject.Predmet.ProtuStrankaListFormatedWithAdressOIB>
    <izvorni_sadrzaj>
      <item>KANAAN J&amp;K j.d.o.o., OIB 68827584630, Slavonska avenija 50, 10000 Zagreb</item>
    </izvorni_sadrzaj>
    <derivirana_varijabla naziv="DomainObject.Predmet.ProtuStrankaListFormatedWithAdressOIB_1">
      <item>KANAAN J&amp;K j.d.o.o., OIB 68827584630, Slavonska avenija 50, 10000 Zagreb</item>
    </derivirana_varijabla>
  </DomainObject.Predmet.ProtuStrankaListFormatedWithAdressOIB>
  <DomainObject.Predmet.ProtuStrankaListNazivFormated>
    <izvorni_sadrzaj>
      <item>KANAAN J&amp;K j.d.o.o.</item>
    </izvorni_sadrzaj>
    <derivirana_varijabla naziv="DomainObject.Predmet.ProtuStrankaListNazivFormated_1">
      <item>KANAAN J&amp;K j.d.o.o.</item>
    </derivirana_varijabla>
  </DomainObject.Predmet.ProtuStrankaListNazivFormated>
  <DomainObject.Predmet.ProtuStrankaListNazivFormatedOIB>
    <izvorni_sadrzaj>
      <item>KANAAN J&amp;K j.d.o.o., OIB 68827584630</item>
    </izvorni_sadrzaj>
    <derivirana_varijabla naziv="DomainObject.Predmet.ProtuStrankaListNazivFormatedOIB_1">
      <item>KANAAN J&amp;K j.d.o.o., OIB 68827584630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KANAAN J&amp;K j.d.o.o.</izvorni_sadrzaj>
    <derivirana_varijabla naziv="DomainObject.Predmet.ProtustrankaIDrugi_1">KANAAN J&amp;K j.d.o.o.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KANAAN J&amp;K j.d.o.o., OIB 68827584630, Slavonska avenija 50, 10000 Zagreb</izvorni_sadrzaj>
    <derivirana_varijabla naziv="DomainObject.Predmet.ProtustrankaIDrugiAdressOIB_1">KANAAN J&amp;K j.d.o.o., OIB 68827584630,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KANAAN J&amp;K j.d.o.o.</item>
      <item>FINA Regionalni centar Zagreb</item>
    </izvorni_sadrzaj>
    <derivirana_varijabla naziv="DomainObject.Predmet.SudioniciListNaziv_1">
      <item>KANAAN J&amp;K j.d.o.o.</item>
      <item>FINA Regionalni centar Zagreb</item>
    </derivirana_varijabla>
  </DomainObject.Predmet.SudioniciListNaziv>
  <DomainObject.Predmet.SudioniciListAdressOIB>
    <izvorni_sadrzaj>
      <item>KANAAN J&amp;K j.d.o.o., OIB 68827584630, Slavonska avenija 50,10000 Zagreb</item>
      <item>FINA Regionalni centar Zagreb, OIB 85821130368</item>
    </izvorni_sadrzaj>
    <derivirana_varijabla naziv="DomainObject.Predmet.SudioniciListAdressOIB_1">
      <item>KANAAN J&amp;K j.d.o.o., OIB 68827584630, Slavonska avenija 50,10000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68827584630</item>
      <item>, OIB 85821130368</item>
    </izvorni_sadrzaj>
    <derivirana_varijabla naziv="DomainObject.Predmet.SudioniciListNazivOIB_1">
      <item>, OIB 68827584630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789CC-2F94-44F5-8703-D27DE0778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2115</properties:Characters>
  <properties:Lines>50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2019-01-15T13:17:00Z</dcterms:created>
  <dc:creator>Korisnik</dc:creator>
  <cp:lastModifiedBy>Maja Videnović</cp:lastModifiedBy>
  <cp:lastPrinted>2019-01-15T13:08:00Z</cp:lastPrinted>
  <dcterms:modified xmlns:xsi="http://www.w3.org/2001/XMLSchema-instance" xsi:type="dcterms:W3CDTF">2019-01-16T07:12:00Z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- 1587-18-ZG.docx)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