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0ce0" w14:paraId="4920ce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7068B1">
        <w:rPr>
          <w:rFonts w:cs="Times New Roman" w:hAnsi="Times New Roman" w:ascii="Times New Roman"/>
          <w:b w:val="false"/>
          <w:sz w:val="24"/>
          <w:szCs w:val="24"/>
        </w:rPr>
        <w:t>3301/17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7068B1">
        <w:t>Dom za starije i teško bolesne odrasle osobe DOM SVETICE, Soblinec, Žerjavinečka ulica 13, OIB: 33326253310</w:t>
      </w:r>
      <w:r w:rsidR="00203DC3">
        <w:t>,</w:t>
      </w:r>
      <w:r w:rsidR="00EF6E65">
        <w:t xml:space="preserve"> </w:t>
      </w:r>
      <w:r w:rsidR="007068B1">
        <w:t>23. travnja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7068B1">
        <w:t>Dom za starije i teško bolesne odrasle osobe DOM SVETICE, Soblinec, Žerjavinečka ulica 13, OIB: 33326253310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7068B1">
        <w:t>Dom za starije i teško bolesne odrasle osobe DOM SVETICE, Soblinec, Žerjavinečka ulica 13, OIB: 33326253310</w:t>
      </w:r>
      <w:r w:rsidR="00CB1EA4">
        <w:t>,</w:t>
      </w:r>
      <w:r w:rsidR="007068B1">
        <w:t xml:space="preserve"> Goranu Marijanu, Zagreb, Meraška 33, OIB: 85695288480</w:t>
      </w:r>
      <w:r w:rsidR="00434CD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7068B1">
        <w:rPr>
          <w:b/>
        </w:rPr>
        <w:t>24. svibnja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7068B1">
        <w:rPr>
          <w:b/>
        </w:rPr>
        <w:t>9</w:t>
      </w:r>
      <w:r w:rsidR="00434CDC">
        <w:rPr>
          <w:b/>
        </w:rPr>
        <w:t>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7068B1">
        <w:t>18. prosinca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7068B1">
        <w:t>Dom za starije i teško bolesne odrasle osobe DOM SVETICE, Soblinec, Žerjavinečka ulica 13, OIB: 33326253310</w:t>
      </w:r>
      <w:r w:rsidR="00434CDC">
        <w:t xml:space="preserve">, </w:t>
      </w:r>
      <w:r w:rsidR="004702FA">
        <w:t>temeljem čl</w:t>
      </w:r>
      <w:r w:rsidR="00F32EC9">
        <w:t>.110. st.1.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7068B1">
        <w:t>23. travnja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1AD" w:rsidR="00FA21AD">
      <w:r>
        <w:separator/>
      </w:r>
    </w:p>
  </w:endnote>
  <w:endnote w:id="0" w:type="continuationSeparator">
    <w:p w:rsidRDefault="00FA21AD" w:rsidR="00FA2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1AD" w:rsidR="00FA21AD">
      <w:r>
        <w:separator/>
      </w:r>
    </w:p>
  </w:footnote>
  <w:footnote w:id="0" w:type="continuationSeparator">
    <w:p w:rsidRDefault="00FA21AD" w:rsidR="00FA21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0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7068B1">
      <w:rPr>
        <w:rFonts w:hAnsi="Verdana" w:ascii="Verdana"/>
        <w:b w:val="false"/>
        <w:sz w:val="24"/>
        <w:szCs w:val="24"/>
      </w:rPr>
      <w:t>3301/17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2054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068B1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A21AD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0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0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3301</izvorni_sadrzaj>
    <derivirana_varijabla naziv="DomainObject.Predmet.Broj_1">3301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St-3301/2017</izvorni_sadrzaj>
    <derivirana_varijabla naziv="DomainObject.Predmet.OznakaBroj_1">St-3301/2017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teško bolesne odrasle osobe DOM SVETICE zastupanog po punomoćniku Goran Marijan</izvorni_sadrzaj>
    <derivirana_varijabla naziv="DomainObject.Predmet.ProtustrankaFormated_1">  Dom za starije i teško bolesne odrasle osobe DOM SVETICE zastupanog po punomoćniku Goran Marijan</derivirana_varijabla>
  </DomainObject.Predmet.ProtustrankaFormated>
  <DomainObject.Predmet.ProtustrankaFormatedOIB>
    <izvorni_sadrzaj>  Dom za starije i teško bolesne odrasle osobe DOM SVETICE, OIB 33326253310 zastupanog po punomoćniku Goran Marijan</izvorni_sadrzaj>
    <derivirana_varijabla naziv="DomainObject.Predmet.ProtustrankaFormatedOIB_1">  Dom za starije i teško bolesne odrasle osobe DOM SVETICE, OIB 33326253310 zastupanog po punomoćniku Goran Marijan</derivirana_varijabla>
  </DomainObject.Predmet.ProtustrankaFormatedOIB>
  <DomainObject.Predmet.ProtustrankaFormatedWithAdress>
    <izvorni_sadrzaj> Dom za starije i teško bolesne odrasle osobe DOM SVETICE, Žerjavinečka ulica 13, 10360 Soblinec zastupanog po punomoćniku Goran Marijan</izvorni_sadrzaj>
    <derivirana_varijabla naziv="DomainObject.Predmet.ProtustrankaFormatedWithAdress_1"> Dom za starije i teško bolesne odrasle osobe DOM SVETICE, Žerjavinečka ulica 13, 10360 Soblinec zastupanog po punomoćniku Goran Marijan</derivirana_varijabla>
  </DomainObject.Predmet.ProtustrankaFormatedWithAdress>
  <DomainObject.Predmet.ProtustrankaFormatedWithAdressOIB>
    <izvorni_sadrzaj> Dom za starije i teško bolesne odrasle osobe DOM SVETICE, OIB 33326253310, Žerjavinečka ulica 13, 10360 Soblinec zastupanog po punomoćniku Goran Marijan</izvorni_sadrzaj>
    <derivirana_varijabla naziv="DomainObject.Predmet.ProtustrankaFormatedWithAdressOIB_1"> Dom za starije i teško bolesne odrasle osobe DOM SVETICE, OIB 33326253310, Žerjavinečka ulica 13, 10360 Soblinec zastupanog po punomoćniku Goran Marijan</derivirana_varijabla>
  </DomainObject.Predmet.ProtustrankaFormatedWithAdressOIB>
  <DomainObject.Predmet.ProtustrankaWithAdress>
    <izvorni_sadrzaj>Dom za starije i teško bolesne odrasle osobe DOM SVETICE Žerjavinečka ulica 13, 10360 Soblinec</izvorni_sadrzaj>
    <derivirana_varijabla naziv="DomainObject.Predmet.ProtustrankaWithAdress_1">Dom za starije i teško bolesne odrasle osobe DOM SVETICE Žerjavinečka ulica 13, 10360 Soblinec</derivirana_varijabla>
  </DomainObject.Predmet.ProtustrankaWithAdress>
  <DomainObject.Predmet.ProtustrankaWithAdressOIB>
    <izvorni_sadrzaj>Dom za starije i teško bolesne odrasle osobe DOM SVETICE, OIB 33326253310, Žerjavinečka ulica 13, 10360 Soblinec</izvorni_sadrzaj>
    <derivirana_varijabla naziv="DomainObject.Predmet.ProtustrankaWithAdressOIB_1">Dom za starije i teško bolesne odrasle osobe DOM SVETICE, OIB 33326253310, Žerjavinečka ulica 13, 10360 Soblinec</derivirana_varijabla>
  </DomainObject.Predmet.ProtustrankaWithAdressOIB>
  <DomainObject.Predmet.ProtustrankaNazivFormated>
    <izvorni_sadrzaj>Dom za starije i teško bolesne odrasle osobe DOM SVETICE</izvorni_sadrzaj>
    <derivirana_varijabla naziv="DomainObject.Predmet.ProtustrankaNazivFormated_1">Dom za starije i teško bolesne odrasle osobe DOM SVETICE</derivirana_varijabla>
  </DomainObject.Predmet.ProtustrankaNazivFormated>
  <DomainObject.Predmet.ProtustrankaNazivFormatedOIB>
    <izvorni_sadrzaj>Dom za starije i teško bolesne odrasle osobe DOM SVETICE, OIB 33326253310</izvorni_sadrzaj>
    <derivirana_varijabla naziv="DomainObject.Predmet.ProtustrankaNazivFormatedOIB_1">Dom za starije i teško bolesne odrasle osobe DOM SVETICE, OIB 33326253310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teško bolesne odrasle osobe DOM SVETICE zastupanog po punomoćniku Goran Marijan</item>
    </izvorni_sadrzaj>
    <derivirana_varijabla naziv="DomainObject.Predmet.ProtuStrankaListFormated_1">
      <item>Dom za starije i teško bolesne odrasle osobe DOM SVETICE zastupanog po punomoćniku Goran Marijan</item>
    </derivirana_varijabla>
  </DomainObject.Predmet.ProtuStrankaListFormated>
  <DomainObject.Predmet.ProtuStrankaListFormatedOIB>
    <izvorni_sadrzaj>
      <item>Dom za starije i teško bolesne odrasle osobe DOM SVETICE, OIB 33326253310 zastupanog po punomoćniku Goran Marijan</item>
    </izvorni_sadrzaj>
    <derivirana_varijabla naziv="DomainObject.Predmet.ProtuStrankaListFormatedOIB_1">
      <item>Dom za starije i teško bolesne odrasle osobe DOM SVETICE, OIB 33326253310 zastupanog po punomoćniku Goran Marijan</item>
    </derivirana_varijabla>
  </DomainObject.Predmet.ProtuStrankaListFormatedOIB>
  <DomainObject.Predmet.ProtuStrankaListFormatedWithAdress>
    <izvorni_sadrzaj>
      <item>Dom za starije i teško bolesne odrasle osobe DOM SVETICE, Žerjavinečka ulica 13, 10360 Soblinec zastupanog po punomoćniku Goran Marijan</item>
    </izvorni_sadrzaj>
    <derivirana_varijabla naziv="DomainObject.Predmet.ProtuStrankaListFormatedWithAdress_1">
      <item>Dom za starije i teško bolesne odrasle osobe DOM SVETICE, Žerjavinečka ulica 13, 10360 Soblinec zastupanog po punomoćniku Goran Marijan</item>
    </derivirana_varijabla>
  </DomainObject.Predmet.ProtuStrankaListFormatedWithAdress>
  <DomainObject.Predmet.ProtuStrankaListFormatedWithAdressOIB>
    <izvorni_sadrzaj>
      <item>Dom za starije i teško bolesne odrasle osobe DOM SVETICE, OIB 33326253310, Žerjavinečka ulica 13, 10360 Soblinec zastupanog po punomoćniku Goran Marijan</item>
    </izvorni_sadrzaj>
    <derivirana_varijabla naziv="DomainObject.Predmet.ProtuStrankaListFormatedWithAdressOIB_1">
      <item>Dom za starije i teško bolesne odrasle osobe DOM SVETICE, OIB 33326253310, Žerjavinečka ulica 13, 10360 Soblinec zastupanog po punomoćniku Goran Marijan</item>
    </derivirana_varijabla>
  </DomainObject.Predmet.ProtuStrankaListFormatedWithAdressOIB>
  <DomainObject.Predmet.ProtuStrankaListNazivFormated>
    <izvorni_sadrzaj>
      <item>Dom za starije i teško bolesne odrasle osobe DOM SVETICE</item>
    </izvorni_sadrzaj>
    <derivirana_varijabla naziv="DomainObject.Predmet.ProtuStrankaListNazivFormated_1">
      <item>Dom za starije i teško bolesne odrasle osobe DOM SVETICE</item>
    </derivirana_varijabla>
  </DomainObject.Predmet.ProtuStrankaListNazivFormated>
  <DomainObject.Predmet.ProtuStrankaListNazivFormatedOIB>
    <izvorni_sadrzaj>
      <item>Dom za starije i teško bolesne odrasle osobe DOM SVETICE, OIB 33326253310</item>
    </izvorni_sadrzaj>
    <derivirana_varijabla naziv="DomainObject.Predmet.ProtuStrankaListNazivFormatedOIB_1">
      <item>Dom za starije i teško bolesne odrasle osobe DOM SVETICE, OIB 33326253310</item>
    </derivirana_varijabla>
  </DomainObject.Predmet.ProtuStrankaListNazivFormatedOIB>
  <DomainObject.Predmet.OstaliListFormated>
    <izvorni_sadrzaj>
      <item>Goran Marijan punomoćnik sudionika u postupku Dom za starije i teško bolesne odrasle osobe DOM SVETICE</item>
    </izvorni_sadrzaj>
    <derivirana_varijabla naziv="DomainObject.Predmet.OstaliListFormated_1">
      <item>Goran Marijan punomoćnik sudionika u postupku Dom za starije i teško bolesne odrasle osobe DOM SVETICE</item>
    </derivirana_varijabla>
  </DomainObject.Predmet.OstaliListFormated>
  <DomainObject.Predmet.OstaliListFormatedOIB>
    <izvorni_sadrzaj>
      <item>Goran Marijan, OIB 85695288480 punomoćnik sudionika u postupku Dom za starije i teško bolesne odrasle osobe DOM SVETICE</item>
    </izvorni_sadrzaj>
    <derivirana_varijabla naziv="DomainObject.Predmet.OstaliListFormatedOIB_1">
      <item>Goran Marijan, OIB 85695288480 punomoćnik sudionika u postupku Dom za starije i teško bolesne odrasle osobe DOM SVETICE</item>
    </derivirana_varijabla>
  </DomainObject.Predmet.OstaliListFormatedOIB>
  <DomainObject.Predmet.OstaliListFormatedWithAdress>
    <izvorni_sadrzaj>
      <item>Goran Marijan, Meraška 33, 10000 Zagreb punomoćnik sudionika u postupku Dom za starije i teško bolesne odrasle osobe DOM SVETICE</item>
    </izvorni_sadrzaj>
    <derivirana_varijabla naziv="DomainObject.Predmet.OstaliListFormatedWithAdress_1">
      <item>Goran Marijan, Meraška 33, 10000 Zagreb punomoćnik sudionika u postupku Dom za starije i teško bolesne odrasle osobe DOM SVETICE</item>
    </derivirana_varijabla>
  </DomainObject.Predmet.OstaliListFormatedWithAdress>
  <DomainObject.Predmet.OstaliListFormatedWithAdressOIB>
    <izvorni_sadrzaj>
      <item>Goran Marijan, OIB 85695288480, Meraška 33, 10000 Zagreb punomoćnik sudionika u postupku Dom za starije i teško bolesne odrasle osobe DOM SVETICE</item>
    </izvorni_sadrzaj>
    <derivirana_varijabla naziv="DomainObject.Predmet.OstaliListFormatedWithAdressOIB_1">
      <item>Goran Marijan, OIB 85695288480, Meraška 33, 10000 Zagreb punomoćnik sudionika u postupku Dom za starije i teško bolesne odrasle osobe DOM SVETICE</item>
    </derivirana_varijabla>
  </DomainObject.Predmet.OstaliListFormatedWithAdressOIB>
  <DomainObject.Predmet.OstaliListNazivFormated>
    <izvorni_sadrzaj>
      <item>Goran Marijan</item>
    </izvorni_sadrzaj>
    <derivirana_varijabla naziv="DomainObject.Predmet.OstaliListNazivFormated_1">
      <item>Goran Marijan</item>
    </derivirana_varijabla>
  </DomainObject.Predmet.OstaliListNazivFormated>
  <DomainObject.Predmet.OstaliListNazivFormatedOIB>
    <izvorni_sadrzaj>
      <item>Goran Marijan, OIB 85695288480</item>
    </izvorni_sadrzaj>
    <derivirana_varijabla naziv="DomainObject.Predmet.OstaliListNazivFormatedOIB_1">
      <item>Goran Marijan, OIB 85695288480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teško bolesne odrasle osobe DOM SVETICE</izvorni_sadrzaj>
    <derivirana_varijabla naziv="DomainObject.Predmet.ProtustrankaIDrugi_1">Dom za starije i teško bolesne odrasle osobe DOM SVETICE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teško bolesne odrasle osobe DOM SVETICE, OIB 33326253310, Žerjavinečka ulica 13, 10360 Soblinec</izvorni_sadrzaj>
    <derivirana_varijabla naziv="DomainObject.Predmet.ProtustrankaIDrugiAdressOIB_1">Dom za starije i teško bolesne odrasle osobe DOM SVETICE, OIB 33326253310, Žerjavinečka ulica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teško bolesne odrasle osobe DOM SVETICE</item>
      <item>Goran Marijan</item>
    </izvorni_sadrzaj>
    <derivirana_varijabla naziv="DomainObject.Predmet.SudioniciListNaziv_1">
      <item>FINA Regionalni centar Zagreb</item>
      <item>Dom za starije i teško bolesne odrasle osobe DOM SVETICE</item>
      <item>Goran Marijan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teško bolesne odrasle osobe DOM SVETICE, OIB 33326253310, Žerjavinečka ulica 13,10360 Soblinec</item>
      <item>Goran Marijan, OIB 85695288480, Meraška 33,10000 Zagreb</item>
    </izvorni_sadrzaj>
    <derivirana_varijabla naziv="DomainObject.Predmet.SudioniciListAdressOIB_1">
      <item>FINA Regionalni centar Zagreb, OIB 85821130368, Trg svibanjskih žrtava 1995. br. 1,10000 Zagreb</item>
      <item>Dom za starije i teško bolesne odrasle osobe DOM SVETICE, OIB 33326253310, Žerjavinečka ulica 13,10360 Soblinec</item>
      <item>Goran Marijan, OIB 85695288480, Meraška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33326253310</item>
      <item>, OIB 85695288480</item>
    </izvorni_sadrzaj>
    <derivirana_varijabla naziv="DomainObject.Predmet.SudioniciListNazivOIB_1">
      <item>, OIB 85821130368</item>
      <item>, OIB 33326253310</item>
      <item>, OIB 85695288480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209DC-8E93-439E-9522-48CE67D97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920</properties:Words>
  <properties:Characters>4775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2018-04-23T12:02:00Z</dcterms:created>
  <dc:creator>Korisnik</dc:creator>
  <cp:lastModifiedBy>Draženka Prpić</cp:lastModifiedBy>
  <cp:lastPrinted>2018-04-23T12:04:00Z</cp:lastPrinted>
  <dcterms:modified xmlns:xsi="http://www.w3.org/2001/XMLSchema-instance" xsi:type="dcterms:W3CDTF">2018-04-23T12:04:00Z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110..st.1.-St-3301-17-Na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