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94707" w14:paraId="ef94707" w:rsidRDefault="001777A8" w:rsidP="00C51EE2" w:rsidR="00C51EE2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1EE2">
        <w:rPr>
          <w:noProof/>
          <w:lang w:eastAsia="hr-HR"/>
        </w:rPr>
        <w:t xml:space="preserve">              </w:t>
      </w:r>
    </w:p>
    <w:p w:rsidRDefault="00C51EE2" w:rsidP="00C51EE2" w:rsidR="00C51EE2" w:rsidRPr="001251F9">
      <w:r w:rsidRPr="001251F9">
        <w:t>REPUBLIKA HRVATSKA</w:t>
      </w:r>
    </w:p>
    <w:p w:rsidRDefault="00C51EE2" w:rsidP="00C51EE2" w:rsidR="00C51EE2" w:rsidRPr="001251F9">
      <w:r w:rsidRPr="001251F9">
        <w:t>TRGOVAČKI SUD U ZAGREBU</w:t>
      </w:r>
    </w:p>
    <w:p w:rsidRDefault="00C51EE2" w:rsidP="00C51EE2" w:rsidR="00C51EE2">
      <w:r w:rsidRPr="001251F9">
        <w:t>Zagreb, Amruševa 2/II</w:t>
      </w:r>
    </w:p>
    <w:p w:rsidRDefault="00C51EE2" w:rsidP="00C51EE2" w:rsidR="00C51EE2" w:rsidRPr="001251F9">
      <w:pPr>
        <w:jc w:val="right"/>
      </w:pPr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</w:p>
    <w:p w:rsidRDefault="00C51EE2" w:rsidP="00C51EE2" w:rsidR="00C51EE2">
      <w:pPr>
        <w:jc w:val="center"/>
      </w:pPr>
      <w:r>
        <w:t>R E P U B L I K A   H R V A T S K A</w:t>
      </w:r>
    </w:p>
    <w:p w:rsidRDefault="00B74B1D" w:rsidP="00C51EE2" w:rsidR="00B74B1D">
      <w:pPr>
        <w:jc w:val="center"/>
      </w:pPr>
    </w:p>
    <w:p w:rsidRDefault="00B74B1D" w:rsidP="00C51EE2" w:rsidR="00E24DB3">
      <w:pPr>
        <w:jc w:val="center"/>
      </w:pPr>
      <w:r>
        <w:t>R J E Š E N J E</w:t>
      </w:r>
    </w:p>
    <w:p w:rsidRDefault="00B74B1D" w:rsidP="00C51EE2" w:rsidR="00B74B1D" w:rsidRPr="0063308C">
      <w:pPr>
        <w:jc w:val="center"/>
      </w:pPr>
      <w:r>
        <w:t>i</w:t>
      </w:r>
    </w:p>
    <w:p w:rsidRDefault="00C51EE2" w:rsidP="00C51EE2" w:rsidR="00C51EE2">
      <w:pPr>
        <w:ind w:left="2880"/>
      </w:pPr>
      <w:r>
        <w:t xml:space="preserve">              </w:t>
      </w:r>
      <w:r w:rsidRPr="00000839">
        <w:t>Z A K LJ U Č A K</w:t>
      </w:r>
    </w:p>
    <w:p w:rsidRDefault="001777A8" w:rsidP="008B0E82" w:rsidR="001777A8">
      <w:pPr>
        <w:jc w:val="both"/>
      </w:pPr>
    </w:p>
    <w:p w:rsidRDefault="008B0E82" w:rsidP="008B0E82" w:rsidR="008B0E82" w:rsidRPr="0044489F">
      <w:pPr>
        <w:ind w:firstLine="708" w:right="-283"/>
        <w:jc w:val="both"/>
      </w:pPr>
      <w:r w:rsidRPr="0044489F">
        <w:rPr>
          <w:bCs/>
        </w:rPr>
        <w:t>Trgovački sud u Zagrebu, p</w:t>
      </w:r>
      <w:r w:rsidRPr="0044489F"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>
        <w:t>RAZVOJ GRADNJA d.o.o,. Zagreb, Jure Kaštelana 17 A, OIB: 63680712091</w:t>
      </w:r>
      <w:r w:rsidRPr="0044489F">
        <w:t xml:space="preserve">, </w:t>
      </w:r>
      <w:r w:rsidRPr="00010F22">
        <w:t xml:space="preserve">dana </w:t>
      </w:r>
      <w:r w:rsidR="00B9507F" w:rsidRPr="00010F22">
        <w:t>21</w:t>
      </w:r>
      <w:r w:rsidRPr="00010F22">
        <w:t>. lipnja</w:t>
      </w:r>
      <w:r w:rsidRPr="0044489F">
        <w:t xml:space="preserve"> 2018. godine</w:t>
      </w:r>
    </w:p>
    <w:p w:rsidRDefault="00C51EE2" w:rsidP="00C51EE2" w:rsidR="00C51EE2" w:rsidRPr="004C6111">
      <w:pPr>
        <w:jc w:val="both"/>
        <w:rPr>
          <w:sz w:val="40"/>
          <w:szCs w:val="40"/>
        </w:rPr>
      </w:pPr>
    </w:p>
    <w:p w:rsidRDefault="00B74B1D" w:rsidP="00C51EE2" w:rsidR="00C51EE2">
      <w:pPr>
        <w:jc w:val="center"/>
      </w:pPr>
      <w:r>
        <w:t>r i j e š i o</w:t>
      </w:r>
      <w:r w:rsidR="00C51EE2" w:rsidRPr="00911BE3">
        <w:t xml:space="preserve">  </w:t>
      </w:r>
      <w:r w:rsidR="00C51EE2">
        <w:t xml:space="preserve"> </w:t>
      </w:r>
      <w:r w:rsidR="00C51EE2" w:rsidRPr="00911BE3">
        <w:t>j e</w:t>
      </w:r>
    </w:p>
    <w:p w:rsidRDefault="00E24DB3" w:rsidP="00C51EE2" w:rsidR="00E24DB3" w:rsidRPr="00911BE3">
      <w:pPr>
        <w:jc w:val="center"/>
      </w:pPr>
    </w:p>
    <w:p w:rsidRDefault="00E24DB3" w:rsidP="00B74B1D" w:rsidR="00E24DB3">
      <w:pPr>
        <w:ind w:firstLine="630"/>
        <w:jc w:val="both"/>
      </w:pPr>
      <w:r>
        <w:t>Zakazuje se ročište na kojem će se raspravljati i glasovati o stečajnom planu za dan:</w:t>
      </w:r>
    </w:p>
    <w:p w:rsidRDefault="00E24DB3" w:rsidP="00E24DB3" w:rsidR="00E24DB3">
      <w:pPr>
        <w:pStyle w:val="Odlomakpopisa"/>
        <w:ind w:left="360"/>
        <w:jc w:val="both"/>
      </w:pPr>
    </w:p>
    <w:p w:rsidRDefault="00E24DB3" w:rsidP="00E24DB3" w:rsidR="00E24DB3">
      <w:pPr>
        <w:ind w:hanging="79" w:left="709"/>
        <w:jc w:val="both"/>
      </w:pPr>
      <w:r>
        <w:rPr>
          <w:b/>
        </w:rPr>
        <w:t xml:space="preserve">24. srpnja 2018. u 10,00 sati </w:t>
      </w:r>
      <w:r>
        <w:t xml:space="preserve">u zgradi Trgovačkog suda </w:t>
      </w:r>
      <w:r w:rsidR="00B74B1D">
        <w:t xml:space="preserve">u Zagrebu, Amruševa 2/II, soba </w:t>
      </w:r>
      <w:r>
        <w:t xml:space="preserve">55/III, DZ. </w:t>
      </w:r>
    </w:p>
    <w:p w:rsidRDefault="00E24DB3" w:rsidP="00E24DB3" w:rsidR="00E24DB3">
      <w:pPr>
        <w:ind w:hanging="79" w:left="709"/>
        <w:jc w:val="both"/>
      </w:pPr>
    </w:p>
    <w:p w:rsidRDefault="00E24DB3" w:rsidP="00E24DB3" w:rsidR="00E24DB3">
      <w:pPr>
        <w:ind w:hanging="79" w:left="709"/>
        <w:jc w:val="center"/>
      </w:pPr>
      <w:r>
        <w:t>z a k l j u č i o   je</w:t>
      </w:r>
    </w:p>
    <w:p w:rsidRDefault="00E24DB3" w:rsidP="00E24DB3" w:rsidR="00E24DB3">
      <w:pPr>
        <w:ind w:hanging="79" w:left="709"/>
        <w:jc w:val="both"/>
      </w:pPr>
    </w:p>
    <w:p w:rsidRDefault="00E24DB3" w:rsidP="00B74B1D" w:rsidR="00E24DB3">
      <w:pPr>
        <w:pStyle w:val="Odlomakpopisa"/>
        <w:numPr>
          <w:ilvl w:val="0"/>
          <w:numId w:val="4"/>
        </w:numPr>
        <w:jc w:val="both"/>
      </w:pPr>
      <w:r>
        <w:t>Stečajni plan će se izložiti  na uvid sudionic</w:t>
      </w:r>
      <w:r w:rsidR="00B74B1D">
        <w:t>ima u sobi stečajnog suca br. 55</w:t>
      </w:r>
      <w:r>
        <w:t>/II</w:t>
      </w:r>
      <w:r w:rsidR="00B74B1D">
        <w:t>I</w:t>
      </w:r>
      <w:r>
        <w:t xml:space="preserve"> </w:t>
      </w:r>
      <w:r w:rsidR="00B74B1D">
        <w:t xml:space="preserve"> DZ</w:t>
      </w:r>
      <w:r>
        <w:t xml:space="preserve">, Zagreb, </w:t>
      </w:r>
      <w:r w:rsidR="00B74B1D">
        <w:t>Amruševa 2/II</w:t>
      </w:r>
      <w:r>
        <w:t>,</w:t>
      </w:r>
    </w:p>
    <w:p w:rsidRDefault="00E24DB3" w:rsidP="00E24DB3" w:rsidR="00E24DB3">
      <w:pPr>
        <w:ind w:firstLine="630"/>
        <w:jc w:val="both"/>
      </w:pPr>
      <w:r>
        <w:t xml:space="preserve">  </w:t>
      </w:r>
    </w:p>
    <w:p w:rsidRDefault="00E24DB3" w:rsidP="00B74B1D" w:rsidR="00E24DB3">
      <w:pPr>
        <w:pStyle w:val="Odlomakpopisa"/>
        <w:numPr>
          <w:ilvl w:val="0"/>
          <w:numId w:val="4"/>
        </w:numPr>
        <w:jc w:val="both"/>
      </w:pPr>
      <w:r>
        <w:t xml:space="preserve">Ovo rješenje i stečajni  plan objaviti će se na e-oglasna ploča Trgovačkog suda u Zagrebu </w:t>
      </w:r>
    </w:p>
    <w:p w:rsidRDefault="00E24DB3" w:rsidP="00E24DB3" w:rsidR="00E24DB3">
      <w:pPr>
        <w:jc w:val="center"/>
      </w:pPr>
      <w:r>
        <w:t>Obrazloženje</w:t>
      </w:r>
    </w:p>
    <w:p w:rsidRDefault="00E24DB3" w:rsidP="00E24DB3" w:rsidR="00E24DB3">
      <w:pPr>
        <w:jc w:val="both"/>
      </w:pPr>
    </w:p>
    <w:p w:rsidRDefault="00E24DB3" w:rsidP="00E24DB3" w:rsidR="00E24DB3">
      <w:pPr>
        <w:pStyle w:val="Uvuenotijeloteksta"/>
      </w:pPr>
      <w:r>
        <w:t>Postupajući po prijedlogu stečajnog upravitelja, a temeljem odre</w:t>
      </w:r>
      <w:r w:rsidR="00B74B1D">
        <w:t>d</w:t>
      </w:r>
      <w:r>
        <w:t>be članka 321.stavak 1. Stečajn</w:t>
      </w:r>
      <w:r w:rsidR="00B9507F">
        <w:t xml:space="preserve">og zakona (NN 71/15, dalje: SZ), </w:t>
      </w:r>
      <w:r>
        <w:t>koji se u ovom postupku primjenjuje temeljem odr</w:t>
      </w:r>
      <w:r w:rsidR="00B9507F">
        <w:t xml:space="preserve">edbe članka 441. stavak 2. SZ, </w:t>
      </w:r>
      <w:r>
        <w:t>zakazano je ročište na kojem će se raspravljati i glasovati o stečajnom planu.</w:t>
      </w:r>
    </w:p>
    <w:p w:rsidRDefault="00C51EE2" w:rsidP="00010F22" w:rsidR="00C51EE2">
      <w:pPr>
        <w:jc w:val="both"/>
      </w:pPr>
    </w:p>
    <w:p w:rsidRDefault="001777A8" w:rsidP="00C51EE2" w:rsidR="00C51EE2">
      <w:pPr>
        <w:jc w:val="center"/>
      </w:pPr>
      <w:r>
        <w:t>U</w:t>
      </w:r>
      <w:r w:rsidR="00C51EE2">
        <w:t xml:space="preserve"> </w:t>
      </w:r>
      <w:r w:rsidR="00C51EE2" w:rsidRPr="00010102">
        <w:t>Zagreb</w:t>
      </w:r>
      <w:r>
        <w:t>u</w:t>
      </w:r>
      <w:r w:rsidR="00C51EE2" w:rsidRPr="00010102">
        <w:t>,</w:t>
      </w:r>
      <w:r w:rsidR="008B0E82">
        <w:t xml:space="preserve"> </w:t>
      </w:r>
      <w:r w:rsidR="00B9507F" w:rsidRPr="00010F22">
        <w:t>21</w:t>
      </w:r>
      <w:r w:rsidR="008B0E82" w:rsidRPr="00010F22">
        <w:t>. lipnja</w:t>
      </w:r>
      <w:r>
        <w:t xml:space="preserve"> 2018. godine</w:t>
      </w:r>
    </w:p>
    <w:p w:rsidRDefault="00C51EE2" w:rsidP="00C51EE2" w:rsidR="00C51EE2" w:rsidRPr="00010102">
      <w:pPr>
        <w:jc w:val="center"/>
      </w:pPr>
    </w:p>
    <w:p w:rsidRDefault="00C51EE2" w:rsidP="00C51EE2" w:rsidR="00C51EE2">
      <w:pPr>
        <w:ind w:firstLine="3" w:left="5661"/>
        <w:jc w:val="right"/>
      </w:pPr>
      <w:r>
        <w:t>SUDAC:</w:t>
      </w:r>
    </w:p>
    <w:p w:rsidRDefault="00C51EE2" w:rsidP="00E53D3D" w:rsidR="00B60069">
      <w:pPr>
        <w:pStyle w:val="Uvuenotijeloteksta"/>
        <w:ind w:firstLine="141" w:left="1983"/>
        <w:jc w:val="right"/>
      </w:pPr>
      <w:r>
        <w:t>Vesna Sremac Šoštar</w:t>
      </w:r>
      <w:r w:rsidR="00B60069">
        <w:t>,v.r.</w:t>
      </w:r>
    </w:p>
    <w:p w:rsidRDefault="00B60069" w:rsidP="00D338FD" w:rsidR="00B60069">
      <w:pPr>
        <w:pStyle w:val="Uvuenotijeloteksta"/>
        <w:ind w:firstLine="141" w:left="1983"/>
        <w:jc w:val="right"/>
      </w:pPr>
      <w:r>
        <w:t>Za točnost otpravka</w:t>
      </w:r>
    </w:p>
    <w:p w:rsidRDefault="00B60069" w:rsidP="00C51EE2" w:rsidR="00C51EE2">
      <w:pPr>
        <w:jc w:val="right"/>
      </w:pPr>
      <w:r>
        <w:t>Matea Bizjak</w:t>
      </w:r>
    </w:p>
    <w:p w:rsidRDefault="00C51EE2" w:rsidP="00C51EE2" w:rsidR="00010F22">
      <w:r>
        <w:tab/>
      </w:r>
    </w:p>
    <w:p w:rsidRDefault="00C51EE2" w:rsidP="00C51EE2" w:rsidR="00C51EE2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51EE2" w:rsidP="00C51EE2" w:rsidR="00C51EE2"/>
    <w:p w:rsidRDefault="00C51EE2" w:rsidP="00C51EE2" w:rsidR="00C51EE2">
      <w:r>
        <w:t>UPUTA O PRAVNOM LIJEKU:</w:t>
      </w:r>
    </w:p>
    <w:p w:rsidRDefault="00C51EE2" w:rsidP="00C51EE2" w:rsidR="00C51EE2">
      <w:pPr>
        <w:jc w:val="both"/>
      </w:pPr>
      <w:r>
        <w:t>Protiv zaključka žalba nije dopuštena (članak 19. stavak 7.SZ-a).</w:t>
      </w:r>
    </w:p>
    <w:p w:rsidRDefault="00C51EE2" w:rsidP="00C51EE2" w:rsidR="00C51EE2">
      <w:pPr>
        <w:jc w:val="both"/>
      </w:pPr>
    </w:p>
    <w:p w:rsidRDefault="001777A8" w:rsidP="00B60069" w:rsidR="001777A8">
      <w:pPr>
        <w:pStyle w:val="Odlomakpopisa"/>
      </w:pPr>
    </w:p>
    <w:sectPr w:rsidSect="00585191" w:rsidR="001777A8">
      <w:headerReference w:type="even" r:id="rId10"/>
      <w:headerReference w:type="default" r:id="rId11"/>
      <w:headerReference w:type="first" r:id="rId12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77A8" w:rsidR="00F26515">
      <w:r>
        <w:separator/>
      </w:r>
    </w:p>
  </w:endnote>
  <w:endnote w:id="0" w:type="continuationSeparator">
    <w:p w:rsidRDefault="001777A8" w:rsidR="00F26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77A8" w:rsidR="00F26515">
      <w:r>
        <w:separator/>
      </w:r>
    </w:p>
  </w:footnote>
  <w:footnote w:id="0" w:type="continuationSeparator">
    <w:p w:rsidRDefault="001777A8" w:rsidR="00F265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1EE2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60069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1EE2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00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51EE2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48. St -</w:t>
    </w:r>
    <w:r w:rsidR="008B0E82">
      <w:t>400/17</w:t>
    </w:r>
  </w:p>
  <w:p w:rsidRDefault="00B60069" w:rsidR="006E62F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46872855"/>
      <w:docPartObj>
        <w:docPartGallery w:val="Page Numbers (Top of Page)"/>
        <w:docPartUnique/>
      </w:docPartObj>
    </w:sdtPr>
    <w:sdtEndPr/>
    <w:sdtContent>
      <w:p w:rsidRDefault="001777A8" w:rsidP="001777A8" w:rsidR="001777A8">
        <w:pPr>
          <w:pStyle w:val="Zaglavlje"/>
          <w:jc w:val="right"/>
        </w:pPr>
        <w:r>
          <w:t>48.St-</w:t>
        </w:r>
        <w:r w:rsidR="008B0E82">
          <w:t>400/17</w:t>
        </w:r>
      </w:p>
    </w:sdtContent>
  </w:sdt>
  <w:p w:rsidRDefault="001777A8" w:rsidR="001777A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B951B1"/>
    <w:multiLevelType w:val="hybridMultilevel"/>
    <w:tmpl w:val="1D603030"/>
    <w:lvl w:tplc="2212622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CA2367E"/>
    <w:multiLevelType w:val="hybridMultilevel"/>
    <w:tmpl w:val="7BEC70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EB65AFC"/>
    <w:multiLevelType w:val="hybridMultilevel"/>
    <w:tmpl w:val="F3489316"/>
    <w:lvl w:tplc="7730D31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50491E"/>
    <w:multiLevelType w:val="hybridMultilevel"/>
    <w:tmpl w:val="230A9362"/>
    <w:lvl w:tplc="B246C65A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4A6F"/>
    <w:rsid w:val="00010F22"/>
    <w:rsid w:val="0009048E"/>
    <w:rsid w:val="00125A5B"/>
    <w:rsid w:val="001777A8"/>
    <w:rsid w:val="001F087F"/>
    <w:rsid w:val="00301F07"/>
    <w:rsid w:val="003625C7"/>
    <w:rsid w:val="00475A6F"/>
    <w:rsid w:val="00494A6F"/>
    <w:rsid w:val="00537C4E"/>
    <w:rsid w:val="0059723C"/>
    <w:rsid w:val="005B562E"/>
    <w:rsid w:val="005F4A7A"/>
    <w:rsid w:val="00645E48"/>
    <w:rsid w:val="0067336B"/>
    <w:rsid w:val="00676C72"/>
    <w:rsid w:val="00702EE0"/>
    <w:rsid w:val="00786A29"/>
    <w:rsid w:val="008B0E82"/>
    <w:rsid w:val="00954F3A"/>
    <w:rsid w:val="009F16E5"/>
    <w:rsid w:val="00A00519"/>
    <w:rsid w:val="00A20CCF"/>
    <w:rsid w:val="00B60069"/>
    <w:rsid w:val="00B74B1D"/>
    <w:rsid w:val="00B9507F"/>
    <w:rsid w:val="00C51EE2"/>
    <w:rsid w:val="00CB4950"/>
    <w:rsid w:val="00CD03EF"/>
    <w:rsid w:val="00E24DB3"/>
    <w:rsid w:val="00E33DDA"/>
    <w:rsid w:val="00E47537"/>
    <w:rsid w:val="00F15017"/>
    <w:rsid w:val="00F26515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1EE2"/>
    <w:pPr>
      <w:spacing w:lineRule="auto" w:line="240" w:after="0"/>
    </w:pPr>
    <w:rPr>
      <w:rFonts w:cs="Times New Roman" w:eastAsia="Times New Roman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51EE2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C51EE2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C51E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51EE2"/>
    <w:rPr>
      <w:rFonts w:cs="Times New Roman" w:eastAsia="Times New Roman"/>
      <w:szCs w:val="24"/>
    </w:rPr>
  </w:style>
  <w:style w:styleId="Brojstranice" w:type="character">
    <w:name w:val="page number"/>
    <w:basedOn w:val="Zadanifontodlomka"/>
    <w:rsid w:val="00C51EE2"/>
  </w:style>
  <w:style w:styleId="Odlomakpopisa" w:type="paragraph">
    <w:name w:val="List Paragraph"/>
    <w:basedOn w:val="Normal"/>
    <w:uiPriority w:val="34"/>
    <w:qFormat/>
    <w:rsid w:val="00C51EE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1E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1EE2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777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77A8"/>
    <w:rPr>
      <w:rFonts w:cs="Times New Roman" w:eastAsia="Times New Roman"/>
      <w:szCs w:val="24"/>
    </w:rPr>
  </w:style>
  <w:style w:styleId="Bezproreda" w:type="paragraph">
    <w:name w:val="No Spacing"/>
    <w:uiPriority w:val="1"/>
    <w:qFormat/>
    <w:rsid w:val="001777A8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E24DB3"/>
    <w:pPr>
      <w:ind w:firstLine="720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E24DB3"/>
    <w:rPr>
      <w:rFonts w:cs="Times New Roman" w:eastAsia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00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0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0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0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0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1EE2"/>
    <w:pPr>
      <w:spacing w:after="0" w:line="240" w:lineRule="auto"/>
    </w:pPr>
    <w:rPr>
      <w:rFonts w:cs="Times New Roman" w:eastAsia="Times New Roman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51EE2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C51EE2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C51E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51EE2"/>
    <w:rPr>
      <w:rFonts w:cs="Times New Roman" w:eastAsia="Times New Roman"/>
      <w:szCs w:val="24"/>
    </w:rPr>
  </w:style>
  <w:style w:styleId="Brojstranice" w:type="character">
    <w:name w:val="page number"/>
    <w:basedOn w:val="Zadanifontodlomka"/>
    <w:rsid w:val="00C51EE2"/>
  </w:style>
  <w:style w:styleId="Odlomakpopisa" w:type="paragraph">
    <w:name w:val="List Paragraph"/>
    <w:basedOn w:val="Normal"/>
    <w:uiPriority w:val="34"/>
    <w:qFormat/>
    <w:rsid w:val="00C51EE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1E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1EE2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777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77A8"/>
    <w:rPr>
      <w:rFonts w:cs="Times New Roman" w:eastAsia="Times New Roman"/>
      <w:szCs w:val="24"/>
    </w:rPr>
  </w:style>
  <w:style w:styleId="Bezproreda" w:type="paragraph">
    <w:name w:val="No Spacing"/>
    <w:uiPriority w:val="1"/>
    <w:qFormat/>
    <w:rsid w:val="001777A8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E24DB3"/>
    <w:pPr>
      <w:ind w:firstLine="720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E24DB3"/>
    <w:rPr>
      <w:rFonts w:cs="Times New Roman" w:eastAsia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00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0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0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0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0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013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St-400/2017</izvorni_sadrzaj>
    <derivirana_varijabla naziv="DomainObject.Predmet.OznakaBroj_1">St-400/2017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RAZVOJ GRADNJA d.o.o. zastupanog po punomoćniku Branimir Benčić</izvorni_sadrzaj>
    <derivirana_varijabla naziv="DomainObject.Predmet.ProtustrankaFormated_1">  RAZVOJ GRADNJA d.o.o. zastupanog po punomoćniku Branimir Benčić</derivirana_varijabla>
  </DomainObject.Predmet.ProtustrankaFormated>
  <DomainObject.Predmet.ProtustrankaFormatedOIB>
    <izvorni_sadrzaj>  RAZVOJ GRADNJA d.o.o., OIB 63680712091 zastupanog po punomoćniku Branimir Benčić</izvorni_sadrzaj>
    <derivirana_varijabla naziv="DomainObject.Predmet.ProtustrankaFormatedOIB_1">  RAZVOJ GRADNJA d.o.o., OIB 63680712091 zastupanog po punomoćniku Branimir Benčić</derivirana_varijabla>
  </DomainObject.Predmet.ProtustrankaFormatedOIB>
  <DomainObject.Predmet.ProtustrankaFormatedWithAdress>
    <izvorni_sadrzaj> RAZVOJ GRADNJA d.o.o., Jure Kaštelana 17/A, 10000 Zagreb zastupanog po punomoćniku Branimir Benčić</izvorni_sadrzaj>
    <derivirana_varijabla naziv="DomainObject.Predmet.ProtustrankaFormatedWithAdress_1"> RAZVOJ GRADNJA d.o.o., Jure Kaštelana 17/A, 10000 Zagreb zastupanog po punomoćniku Branimir Benčić</derivirana_varijabla>
  </DomainObject.Predmet.ProtustrankaFormatedWithAdress>
  <DomainObject.Predmet.ProtustrankaFormatedWithAdressOIB>
    <izvorni_sadrzaj> RAZVOJ GRADNJA d.o.o., OIB 63680712091, Jure Kaštelana 17/A, 10000 Zagreb zastupanog po punomoćniku Branimir Benčić</izvorni_sadrzaj>
    <derivirana_varijabla naziv="DomainObject.Predmet.ProtustrankaFormatedWithAdressOIB_1"> RAZVOJ GRADNJA d.o.o., OIB 63680712091, Jure Kaštelana 17/A, 10000 Zagreb zastupanog po punomoćniku Branimir Benčić</derivirana_varijabla>
  </DomainObject.Predmet.ProtustrankaFormatedWithAdressOIB>
  <DomainObject.Predmet.ProtustrankaWithAdress>
    <izvorni_sadrzaj>RAZVOJ GRADNJA d.o.o. Jure Kaštelana 17/A, 10000 Zagreb</izvorni_sadrzaj>
    <derivirana_varijabla naziv="DomainObject.Predmet.ProtustrankaWithAdress_1">RAZVOJ GRADNJA d.o.o. Jure Kaštelana 17/A, 10000 Zagreb</derivirana_varijabla>
  </DomainObject.Predmet.ProtustrankaWithAdress>
  <DomainObject.Predmet.ProtustrankaWithAdressOIB>
    <izvorni_sadrzaj>RAZVOJ GRADNJA d.o.o., OIB 63680712091, Jure Kaštelana 17/A, 10000 Zagreb</izvorni_sadrzaj>
    <derivirana_varijabla naziv="DomainObject.Predmet.ProtustrankaWithAdressOIB_1">RAZVOJ GRADNJA d.o.o., OIB 63680712091, Jure Kaštelana 17/A, 10000 Zagreb</derivirana_varijabla>
  </DomainObject.Predmet.ProtustrankaWithAdressOIB>
  <DomainObject.Predmet.ProtustrankaNazivFormated>
    <izvorni_sadrzaj>RAZVOJ GRADNJA d.o.o.</izvorni_sadrzaj>
    <derivirana_varijabla naziv="DomainObject.Predmet.ProtustrankaNazivFormated_1">RAZVOJ GRADNJA d.o.o.</derivirana_varijabla>
  </DomainObject.Predmet.ProtustrankaNazivFormated>
  <DomainObject.Predmet.ProtustrankaNazivFormatedOIB>
    <izvorni_sadrzaj>RAZVOJ GRADNJA d.o.o., OIB 63680712091</izvorni_sadrzaj>
    <derivirana_varijabla naziv="DomainObject.Predmet.ProtustrankaNazivFormatedOIB_1">RAZVOJ GRADNJA d.o.o., OIB 63680712091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ZAGREBAČKA BANKA d.d.</izvorni_sadrzaj>
    <derivirana_varijabla naziv="DomainObject.Predmet.StrankaFormated_1">  FINA Regionalni centar Zagreb; ZAGREBAČKA BANKA d.d.</derivirana_varijabla>
  </DomainObject.Predmet.StrankaFormated>
  <DomainObject.Predmet.StrankaFormatedOIB>
    <izvorni_sadrzaj>  FINA Regionalni centar Zagreb, OIB 85821130368; ZAGREBAČKA BANKA d.d., OIB 92963223473</izvorni_sadrzaj>
    <derivirana_varijabla naziv="DomainObject.Predmet.StrankaFormatedOIB_1">  FINA Regionalni centar Zagreb, OIB 85821130368; ZAGREBAČKA BANKA d.d., OIB 92963223473</derivirana_varijabla>
  </DomainObject.Predmet.StrankaFormatedOIB>
  <DomainObject.Predmet.StrankaFormatedWithAdress>
    <izvorni_sadrzaj> FINA Regionalni centar Zagreb, Trg svibanjskih žrtava 1995. 1, 10000 Zagreb; ZAGREBAČKA BANKA d.d., Trg bana Josipa Jelačića 10, 10000 Zagreb</izvorni_sadrzaj>
    <derivirana_varijabla naziv="DomainObject.Predmet.StrankaFormatedWithAdress_1"> FINA Regionalni centar Zagreb, Trg svibanjskih žrtava 1995. 1, 10000 Zagreb; ZAGREBAČKA BANKA d.d., Trg bana Josipa Jelačića 10, 10000 Zagreb</derivirana_varijabla>
  </DomainObject.Predmet.StrankaFormatedWithAdress>
  <DomainObject.Predmet.StrankaFormatedWithAdressOIB>
    <izvorni_sadrzaj> FINA Regionalni centar Zagreb, OIB 85821130368, Trg svibanjskih žrtava 1995. 1, 10000 Zagreb; ZAGREBAČKA BANKA d.d., OIB 92963223473, Trg bana Josipa Jelačića 10, 10000 Zagreb</izvorni_sadrzaj>
    <derivirana_varijabla naziv="DomainObject.Predmet.StrankaFormatedWithAdressOIB_1"> FINA Regionalni centar Zagreb, OIB 85821130368, Trg svibanjskih žrtava 1995. 1, 10000 Zagreb; ZAGREBAČKA BANKA d.d., OIB 92963223473, Trg bana Josipa Jelačića 10, 10000 Zagreb</derivirana_varijabla>
  </DomainObject.Predmet.StrankaFormatedWithAdressOIB>
  <DomainObject.Predmet.StrankaWithAdress>
    <izvorni_sadrzaj>FINA Regionalni centar Zagreb Trg svibanjskih žrtava 1995. 1,10000 Zagreb,ZAGREBAČKA BANKA d.d. Trg bana Josipa Jelačića 10,10000 Zagreb</izvorni_sadrzaj>
    <derivirana_varijabla naziv="DomainObject.Predmet.StrankaWithAdress_1">FINA Regionalni centar Zagreb Trg svibanjskih žrtava 1995. 1,10000 Zagreb,ZAGREBAČKA BANKA d.d. Trg bana Josipa Jelačića 10,10000 Zagreb</derivirana_varijabla>
  </DomainObject.Predmet.StrankaWithAdress>
  <DomainObject.Predmet.StrankaWithAdressOIB>
    <izvorni_sadrzaj>FINA Regionalni centar Zagreb, OIB 85821130368, Trg svibanjskih žrtava 1995. 1,10000 Zagreb,ZAGREBAČKA BANKA d.d., OIB 92963223473, Trg bana Josipa Jelačića 10,10000 Zagreb</izvorni_sadrzaj>
    <derivirana_varijabla naziv="DomainObject.Predmet.StrankaWithAdressOIB_1">FINA Regionalni centar Zagreb, OIB 85821130368, Trg svibanjskih žrtava 1995. 1,10000 Zagreb,ZAGREBAČKA BANKA d.d., OIB 92963223473, Trg bana Josipa Jelačića 10,10000 Zagreb</derivirana_varijabla>
  </DomainObject.Predmet.StrankaWithAdressOIB>
  <DomainObject.Predmet.StrankaNazivFormated>
    <izvorni_sadrzaj>FINA Regionalni centar Zagreb,ZAGREBAČKA BANKA d.d.</izvorni_sadrzaj>
    <derivirana_varijabla naziv="DomainObject.Predmet.StrankaNazivFormated_1">FINA Regionalni centar Zagreb,ZAGREBAČKA BANKA d.d.</derivirana_varijabla>
  </DomainObject.Predmet.StrankaNazivFormated>
  <DomainObject.Predmet.StrankaNazivFormatedOIB>
    <izvorni_sadrzaj>FINA Regionalni centar Zagreb, OIB 85821130368,ZAGREBAČKA BANKA d.d., OIB 92963223473</izvorni_sadrzaj>
    <derivirana_varijabla naziv="DomainObject.Predmet.StrankaNazivFormatedOIB_1">FINA Regionalni centar Zagreb, OIB 85821130368,ZAGREBAČKA BANKA d.d.,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ZAGREBAČKA BANKA d.d.</item>
    </izvorni_sadrzaj>
    <derivirana_varijabla naziv="DomainObject.Predmet.StrankaListFormated_1">
      <item>FINA Regionalni centar Zagreb</item>
      <item>ZAGREBAČKA BANKA d.d.</item>
    </derivirana_varijabla>
  </DomainObject.Predmet.StrankaListFormated>
  <DomainObject.Predmet.StrankaListFormatedOIB>
    <izvorni_sadrzaj>
      <item>FINA Regionalni centar Zagreb, OIB 85821130368</item>
      <item>ZAGREBAČKA BANKA d.d., OIB 92963223473</item>
    </izvorni_sadrzaj>
    <derivirana_varijabla naziv="DomainObject.Predmet.StrankaListFormatedOIB_1">
      <item>FINA Regionalni centar Zagreb, OIB 85821130368</item>
      <item>ZAGREBAČKA BANKA d.d., OIB 92963223473</item>
    </derivirana_varijabla>
  </DomainObject.Predmet.StrankaListFormatedOIB>
  <DomainObject.Predmet.StrankaListFormatedWithAdress>
    <izvorni_sadrzaj>
      <item>FINA Regionalni centar Zagreb, Trg svibanjskih žrtava 1995. 1, 10000 Zagreb</item>
      <item>ZAGREBAČKA BANKA d.d., Trg bana Josipa Jelačića 10, 10000 Zagreb</item>
    </izvorni_sadrzaj>
    <derivirana_varijabla naziv="DomainObject.Predmet.StrankaListFormatedWithAdress_1">
      <item>FINA Regionalni centar Zagreb, Trg svibanjskih žrtava 1995. 1, 10000 Zagreb</item>
      <item>ZAGREBAČKA BANKA d.d., Trg bana Josipa Jelačića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ZAGREBAČKA BANKA d.d., OIB 92963223473, Trg bana Josipa Jelačića 10, 10000 Zagreb</item>
    </izvorni_sadrzaj>
    <derivirana_varijabla naziv="DomainObject.Predmet.StrankaListFormatedWithAdressOIB_1">
      <item>FINA Regionalni centar Zagreb, OIB 85821130368, Trg svibanjskih žrtava 1995. 1, 10000 Zagreb</item>
      <item>ZAGREBAČKA BANKA d.d., OIB 92963223473, Trg bana Josipa Jelačića 10, 10000 Zagreb</item>
    </derivirana_varijabla>
  </DomainObject.Predmet.StrankaListFormatedWithAdressOIB>
  <DomainObject.Predmet.StrankaListNazivFormated>
    <izvorni_sadrzaj>
      <item>FINA Regionalni centar Zagreb</item>
      <item>ZAGREBAČKA BANKA d.d.</item>
    </izvorni_sadrzaj>
    <derivirana_varijabla naziv="DomainObject.Predmet.StrankaListNazivFormated_1">
      <item>FINA Regionalni centar Zagreb</item>
      <item>ZAGREBAČKA BANKA d.d.</item>
    </derivirana_varijabla>
  </DomainObject.Predmet.StrankaListNazivFormated>
  <DomainObject.Predmet.StrankaListNazivFormatedOIB>
    <izvorni_sadrzaj>
      <item>FINA Regionalni centar Zagreb, OIB 85821130368</item>
      <item>ZAGREBAČKA BANKA d.d., OIB 92963223473</item>
    </izvorni_sadrzaj>
    <derivirana_varijabla naziv="DomainObject.Predmet.StrankaListNazivFormatedOIB_1">
      <item>FINA Regionalni centar Zagreb, OIB 85821130368</item>
      <item>ZAGREBAČKA BANKA d.d., OIB 92963223473</item>
    </derivirana_varijabla>
  </DomainObject.Predmet.StrankaListNazivFormatedOIB>
  <DomainObject.Predmet.ProtuStrankaListFormated>
    <izvorni_sadrzaj>
      <item>RAZVOJ GRADNJA d.o.o. zastupanog po punomoćniku Branimir Benčić</item>
    </izvorni_sadrzaj>
    <derivirana_varijabla naziv="DomainObject.Predmet.ProtuStrankaListFormated_1">
      <item>RAZVOJ GRADNJA d.o.o. zastupanog po punomoćniku Branimir Benčić</item>
    </derivirana_varijabla>
  </DomainObject.Predmet.ProtuStrankaListFormated>
  <DomainObject.Predmet.ProtuStrankaListFormatedOIB>
    <izvorni_sadrzaj>
      <item>RAZVOJ GRADNJA d.o.o., OIB 63680712091 zastupanog po punomoćniku Branimir Benčić</item>
    </izvorni_sadrzaj>
    <derivirana_varijabla naziv="DomainObject.Predmet.ProtuStrankaListFormatedOIB_1">
      <item>RAZVOJ GRADNJA d.o.o., OIB 63680712091 zastupanog po punomoćniku Branimir Benčić</item>
    </derivirana_varijabla>
  </DomainObject.Predmet.ProtuStrankaListFormatedOIB>
  <DomainObject.Predmet.ProtuStrankaListFormatedWithAdress>
    <izvorni_sadrzaj>
      <item>RAZVOJ GRADNJA d.o.o., Jure Kaštelana 17/A, 10000 Zagreb zastupanog po punomoćniku Branimir Benčić</item>
    </izvorni_sadrzaj>
    <derivirana_varijabla naziv="DomainObject.Predmet.ProtuStrankaListFormatedWithAdress_1">
      <item>RAZVOJ GRADNJA d.o.o., Jure Kaštelana 17/A, 10000 Zagreb zastupanog po punomoćniku Branimir Benčić</item>
    </derivirana_varijabla>
  </DomainObject.Predmet.ProtuStrankaListFormatedWithAdress>
  <DomainObject.Predmet.ProtuStrankaListFormatedWithAdressOIB>
    <izvorni_sadrzaj>
      <item>RAZVOJ GRADNJA d.o.o., OIB 63680712091, Jure Kaštelana 17/A, 10000 Zagreb zastupanog po punomoćniku Branimir Benčić</item>
    </izvorni_sadrzaj>
    <derivirana_varijabla naziv="DomainObject.Predmet.ProtuStrankaListFormatedWithAdressOIB_1">
      <item>RAZVOJ GRADNJA d.o.o., OIB 63680712091, Jure Kaštelana 17/A, 10000 Zagreb zastupanog po punomoćniku Branimir Benčić</item>
    </derivirana_varijabla>
  </DomainObject.Predmet.ProtuStrankaListFormatedWithAdressOIB>
  <DomainObject.Predmet.ProtuStrankaListNazivFormated>
    <izvorni_sadrzaj>
      <item>RAZVOJ GRADNJA d.o.o.</item>
    </izvorni_sadrzaj>
    <derivirana_varijabla naziv="DomainObject.Predmet.ProtuStrankaListNazivFormated_1">
      <item>RAZVOJ GRADNJA d.o.o.</item>
    </derivirana_varijabla>
  </DomainObject.Predmet.ProtuStrankaListNazivFormated>
  <DomainObject.Predmet.ProtuStrankaListNazivFormatedOIB>
    <izvorni_sadrzaj>
      <item>RAZVOJ GRADNJA d.o.o., OIB 63680712091</item>
    </izvorni_sadrzaj>
    <derivirana_varijabla naziv="DomainObject.Predmet.ProtuStrankaListNazivFormatedOIB_1">
      <item>RAZVOJ GRADNJA d.o.o., OIB 63680712091</item>
    </derivirana_varijabla>
  </DomainObject.Predmet.ProtuStrankaListNazivFormatedOIB>
  <DomainObject.Predmet.OstaliListFormated>
    <izvorni_sadrzaj>
      <item>Branimir Benčić punomoćnik sudionika u postupku RAZVOJ GRADNJA d.o.o.</item>
      <item>Duško Vučevac</item>
    </izvorni_sadrzaj>
    <derivirana_varijabla naziv="DomainObject.Predmet.OstaliListFormated_1">
      <item>Branimir Benčić punomoćnik sudionika u postupku RAZVOJ GRADNJA d.o.o.</item>
      <item>Duško Vučevac</item>
    </derivirana_varijabla>
  </DomainObject.Predmet.OstaliListFormated>
  <DomainObject.Predmet.OstaliListFormatedOIB>
    <izvorni_sadrzaj>
      <item>Branimir Benčić, OIB 03064503929 punomoćnik sudionika u postupku RAZVOJ GRADNJA d.o.o.</item>
      <item>Duško Vučevac</item>
    </izvorni_sadrzaj>
    <derivirana_varijabla naziv="DomainObject.Predmet.OstaliListFormatedOIB_1">
      <item>Branimir Benčić, OIB 03064503929 punomoćnik sudionika u postupku RAZVOJ GRADNJA d.o.o.</item>
      <item>Duško Vučevac</item>
    </derivirana_varijabla>
  </DomainObject.Predmet.OstaliListFormatedOIB>
  <DomainObject.Predmet.OstaliListFormatedWithAdress>
    <izvorni_sadrzaj>
      <item>Branimir Benčić, Jure Kaštelana 17 A, 10000 Zagreb punomoćnik sudionika u postupku RAZVOJ GRADNJA d.o.o.</item>
      <item>Duško Vučevac, Savska cesta 17, 10000 Zagreb</item>
    </izvorni_sadrzaj>
    <derivirana_varijabla naziv="DomainObject.Predmet.OstaliListFormatedWithAdress_1">
      <item>Branimir Benčić, Jure Kaštelana 17 A, 10000 Zagreb punomoćnik sudionika u postupku RAZVOJ GRADNJA d.o.o.</item>
      <item>Duško Vučevac, Savska cesta 17, 10000 Zagreb</item>
    </derivirana_varijabla>
  </DomainObject.Predmet.OstaliListFormatedWithAdress>
  <DomainObject.Predmet.OstaliListFormatedWithAdressOIB>
    <izvorni_sadrzaj>
      <item>Branimir Benčić, OIB 03064503929, Jure Kaštelana 17 A, 10000 Zagreb punomoćnik sudionika u postupku RAZVOJ GRADNJA d.o.o.</item>
      <item>Duško Vučevac, Savska cesta 17, 10000 Zagreb</item>
    </izvorni_sadrzaj>
    <derivirana_varijabla naziv="DomainObject.Predmet.OstaliListFormatedWithAdressOIB_1">
      <item>Branimir Benčić, OIB 03064503929, Jure Kaštelana 17 A, 10000 Zagreb punomoćnik sudionika u postupku RAZVOJ GRADNJA d.o.o.</item>
      <item>Duško Vučevac, Savska cesta 17, 10000 Zagreb</item>
    </derivirana_varijabla>
  </DomainObject.Predmet.OstaliListFormatedWithAdressOIB>
  <DomainObject.Predmet.OstaliListNazivFormated>
    <izvorni_sadrzaj>
      <item>Branimir Benčić</item>
      <item>Duško Vučevac</item>
    </izvorni_sadrzaj>
    <derivirana_varijabla naziv="DomainObject.Predmet.OstaliListNazivFormated_1">
      <item>Branimir Benčić</item>
      <item>Duško Vučevac</item>
    </derivirana_varijabla>
  </DomainObject.Predmet.OstaliListNazivFormated>
  <DomainObject.Predmet.OstaliListNazivFormatedOIB>
    <izvorni_sadrzaj>
      <item>Branimir Benčić, OIB 03064503929</item>
      <item>Duško Vučevac</item>
    </izvorni_sadrzaj>
    <derivirana_varijabla naziv="DomainObject.Predmet.OstaliListNazivFormatedOIB_1">
      <item>Branimir Benčić, OIB 03064503929</item>
      <item>Duško Vučevac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RAZVOJ GRADNJA d.o.o.</izvorni_sadrzaj>
    <derivirana_varijabla naziv="DomainObject.Predmet.ProtustrankaIDrugi_1">RAZVOJ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RAZVOJ GRADNJA d.o.o., OIB 63680712091, Jure Kaštelana 17/A, 10000 Zagreb</izvorni_sadrzaj>
    <derivirana_varijabla naziv="DomainObject.Predmet.ProtustrankaIDrugiAdressOIB_1">RAZVOJ GRADNJA d.o.o., OIB 63680712091, Jure Kaštelana 17/A,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RAZVOJ GRADNJA d.o.o.</item>
      <item>FINA Regionalni centar Zagreb</item>
      <item>ZAGREBAČKA BANKA d.d.</item>
      <item>Branimir Benčić</item>
      <item>Duško Vučevac</item>
    </izvorni_sadrzaj>
    <derivirana_varijabla naziv="DomainObject.Predmet.SudioniciListNaziv_1">
      <item>RAZVOJ GRADNJA d.o.o.</item>
      <item>FINA Regionalni centar Zagreb</item>
      <item>ZAGREBAČKA BANKA d.d.</item>
      <item>Branimir Benčić</item>
      <item>Duško Vučevac</item>
    </derivirana_varijabla>
  </DomainObject.Predmet.SudioniciListNaziv>
  <DomainObject.Predmet.SudioniciListAdressOIB>
    <izvorni_sadrzaj>
      <item>RAZVOJ GRADNJA d.o.o., OIB 63680712091, Jure Kaštelana 17/A,10000 Zagreb</item>
      <item>FINA Regionalni centar Zagreb, OIB 85821130368, Trg svibanjskih žrtava 1995. 1,10000 Zagreb</item>
      <item>ZAGREBAČKA BANKA d.d., OIB 92963223473, Trg bana Josipa Jelačića 10,10000 Zagreb</item>
      <item>Branimir Benčić, OIB 03064503929, Jure Kaštelana 17 A,10000 Zagreb</item>
      <item>Duško Vučevac, Savska cesta 17,10000 Zagreb</item>
    </izvorni_sadrzaj>
    <derivirana_varijabla naziv="DomainObject.Predmet.SudioniciListAdressOIB_1">
      <item>RAZVOJ GRADNJA d.o.o., OIB 63680712091, Jure Kaštelana 17/A,10000 Zagreb</item>
      <item>FINA Regionalni centar Zagreb, OIB 85821130368, Trg svibanjskih žrtava 1995. 1,10000 Zagreb</item>
      <item>ZAGREBAČKA BANKA d.d., OIB 92963223473, Trg bana Josipa Jelačića 10,10000 Zagreb</item>
      <item>Branimir Benčić, OIB 03064503929, Jure Kaštelana 17 A,10000 Zagreb</item>
      <item>Duško Vučevac, Savska cesta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63680712091</item>
      <item>, OIB 85821130368</item>
      <item>, OIB 92963223473</item>
      <item>, OIB 03064503929</item>
      <item>, OIB null</item>
    </izvorni_sadrzaj>
    <derivirana_varijabla naziv="DomainObject.Predmet.SudioniciListNazivOIB_1">
      <item>, OIB 63680712091</item>
      <item>, OIB 85821130368</item>
      <item>, OIB 92963223473</item>
      <item>, OIB 03064503929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249</properties:Words>
  <properties:Characters>1141</properties:Characters>
  <properties:Lines>49</properties:Lines>
  <properties:Paragraphs>23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2018-06-19T08:28:00Z</dcterms:created>
  <dc:creator>Matea Bizjak</dc:creator>
  <cp:lastModifiedBy>Matea Bizjak</cp:lastModifiedBy>
  <cp:lastPrinted>2018-06-21T06:41:00Z</cp:lastPrinted>
  <dcterms:modified xmlns:xsi="http://www.w3.org/2001/XMLSchema-instance" xsi:type="dcterms:W3CDTF">2018-06-21T06:41:00Z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ročišta radi raspravljanja i glasovanja o stečajnom planu (Rješenje-određuje se ročište za glasovanje (stečajni plan) St-400-17.docx)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