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dcb68" w14:paraId="4adcb68" w:rsidRDefault="00870A3F" w:rsidP="00870A3F" w:rsidR="00870A3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0A3F" w:rsidP="00870A3F" w:rsidR="00870A3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70A3F" w:rsidP="00870A3F" w:rsidR="00870A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70A3F" w:rsidP="00870A3F" w:rsidR="00870A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70A3F" w:rsidP="00870A3F" w:rsidR="00870A3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70A3F" w:rsidP="00870A3F" w:rsidR="00870A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870A3F" w:rsidP="00870A3F" w:rsidR="00870A3F">
      <w:pPr>
        <w:jc w:val="center"/>
        <w:rPr>
          <w:rFonts w:cs="Times New Roman" w:eastAsia="Times New Roman"/>
          <w:szCs w:val="24"/>
        </w:rPr>
      </w:pPr>
    </w:p>
    <w:p w:rsidRDefault="00870A3F" w:rsidP="00870A3F" w:rsidR="00870A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870A3F" w:rsidP="00870A3F" w:rsidR="00870A3F">
      <w:pPr>
        <w:rPr>
          <w:rFonts w:cs="Times New Roman" w:eastAsia="Times New Roman"/>
          <w:szCs w:val="24"/>
        </w:rPr>
      </w:pPr>
    </w:p>
    <w:p w:rsidRDefault="00870A3F" w:rsidP="00870A3F" w:rsidR="00870A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Adrijana Labinjan Skok,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LABIN KAVA d. o. o. Labin, Zelenice 2, OIB </w:t>
      </w:r>
      <w:r w:rsidRPr="00870A3F">
        <w:rPr>
          <w:rFonts w:cs="Times New Roman" w:eastAsia="Times New Roman"/>
        </w:rPr>
        <w:t>33789347098</w:t>
      </w:r>
      <w:r>
        <w:rPr>
          <w:rFonts w:cs="Times New Roman" w:eastAsia="Times New Roman"/>
        </w:rPr>
        <w:t xml:space="preserve">, MBS </w:t>
      </w:r>
      <w:r w:rsidRPr="00870A3F">
        <w:rPr>
          <w:rFonts w:cs="Times New Roman" w:eastAsia="Times New Roman"/>
        </w:rPr>
        <w:t>040268186</w:t>
      </w:r>
      <w:r>
        <w:rPr>
          <w:rFonts w:cs="Times New Roman" w:eastAsia="Times New Roman"/>
          <w:szCs w:val="24"/>
        </w:rPr>
        <w:t>, 17. studenog 2017.</w:t>
      </w:r>
    </w:p>
    <w:p w:rsidRDefault="00870A3F" w:rsidP="00870A3F" w:rsidR="00870A3F">
      <w:pPr>
        <w:rPr>
          <w:rFonts w:cs="Times New Roman" w:eastAsia="Times New Roman"/>
          <w:szCs w:val="24"/>
        </w:rPr>
      </w:pPr>
    </w:p>
    <w:p w:rsidRDefault="00870A3F" w:rsidP="00870A3F" w:rsidR="00870A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870A3F" w:rsidP="00870A3F" w:rsidR="00870A3F">
      <w:pPr>
        <w:rPr>
          <w:rFonts w:cs="Times New Roman" w:eastAsia="Times New Roman"/>
          <w:szCs w:val="24"/>
        </w:rPr>
      </w:pPr>
    </w:p>
    <w:p w:rsidRDefault="00870A3F" w:rsidP="00870A3F" w:rsidR="00870A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LABIN KAVA d. o. o. Labin, Zelenice 2, OIB </w:t>
      </w:r>
      <w:r w:rsidRPr="00870A3F">
        <w:rPr>
          <w:rFonts w:cs="Times New Roman" w:eastAsia="Times New Roman"/>
        </w:rPr>
        <w:t>33789347098</w:t>
      </w:r>
      <w:r>
        <w:rPr>
          <w:rFonts w:cs="Times New Roman" w:eastAsia="Times New Roman"/>
        </w:rPr>
        <w:t xml:space="preserve">, MBS </w:t>
      </w:r>
      <w:r w:rsidRPr="00870A3F">
        <w:rPr>
          <w:rFonts w:cs="Times New Roman" w:eastAsia="Times New Roman"/>
        </w:rPr>
        <w:t>040268186</w:t>
      </w:r>
      <w:r>
        <w:rPr>
          <w:rFonts w:cs="Times New Roman" w:eastAsia="Times New Roman"/>
          <w:szCs w:val="24"/>
        </w:rPr>
        <w:t>.</w:t>
      </w:r>
    </w:p>
    <w:p w:rsidRDefault="00870A3F" w:rsidP="00870A3F" w:rsidR="00870A3F">
      <w:pPr>
        <w:rPr>
          <w:rFonts w:cs="Times New Roman" w:eastAsia="Times New Roman"/>
          <w:szCs w:val="24"/>
        </w:rPr>
      </w:pPr>
    </w:p>
    <w:p w:rsidRDefault="00870A3F" w:rsidP="00870A3F" w:rsidR="00870A3F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>
        <w:rPr>
          <w:rFonts w:cs="Times New Roman" w:eastAsia="Times New Roman"/>
          <w:szCs w:val="20"/>
        </w:rPr>
        <w:t>.</w:t>
      </w:r>
    </w:p>
    <w:p w:rsidRDefault="00870A3F" w:rsidP="00870A3F" w:rsidR="00870A3F">
      <w:pPr>
        <w:ind w:firstLine="708"/>
        <w:rPr>
          <w:rFonts w:cs="Times New Roman" w:eastAsia="Times New Roman"/>
          <w:szCs w:val="20"/>
        </w:rPr>
      </w:pPr>
    </w:p>
    <w:p w:rsidRDefault="00870A3F" w:rsidP="00870A3F" w:rsidR="00870A3F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LABIN KAVA d. o. o. Labin, Zelenice 2, OIB </w:t>
      </w:r>
      <w:r w:rsidRPr="00870A3F">
        <w:rPr>
          <w:rFonts w:cs="Times New Roman" w:eastAsia="Times New Roman"/>
        </w:rPr>
        <w:t>33789347098</w:t>
      </w:r>
      <w:r>
        <w:rPr>
          <w:rFonts w:cs="Times New Roman" w:eastAsia="Times New Roman"/>
        </w:rPr>
        <w:t xml:space="preserve">, MBS </w:t>
      </w:r>
      <w:r w:rsidRPr="00870A3F">
        <w:rPr>
          <w:rFonts w:cs="Times New Roman" w:eastAsia="Times New Roman"/>
        </w:rPr>
        <w:t>040268186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3333-506-2017, i da obustavi daljnju pljenidbu do iznosa od 5.000,00 kn.</w:t>
      </w:r>
    </w:p>
    <w:p w:rsidRDefault="00870A3F" w:rsidP="00870A3F" w:rsidR="00870A3F">
      <w:pPr>
        <w:rPr>
          <w:rFonts w:cs="Times New Roman" w:eastAsia="Times New Roman"/>
          <w:szCs w:val="20"/>
        </w:rPr>
      </w:pPr>
    </w:p>
    <w:p w:rsidRDefault="00870A3F" w:rsidP="00870A3F" w:rsidR="00870A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LABIN KAVA d. o. o. Labin, Zelenice 2, OIB </w:t>
      </w:r>
      <w:r w:rsidRPr="00870A3F">
        <w:rPr>
          <w:rFonts w:cs="Times New Roman" w:eastAsia="Times New Roman"/>
        </w:rPr>
        <w:t>33789347098</w:t>
      </w:r>
      <w:r>
        <w:rPr>
          <w:rFonts w:cs="Times New Roman" w:eastAsia="Times New Roman"/>
        </w:rPr>
        <w:t xml:space="preserve">, MBS </w:t>
      </w:r>
      <w:r w:rsidRPr="00870A3F">
        <w:rPr>
          <w:rFonts w:cs="Times New Roman" w:eastAsia="Times New Roman"/>
        </w:rPr>
        <w:t>040268186</w:t>
      </w:r>
      <w:r>
        <w:rPr>
          <w:rFonts w:cs="Times New Roman" w:eastAsia="Times New Roman"/>
          <w:szCs w:val="24"/>
        </w:rPr>
        <w:t>.</w:t>
      </w:r>
    </w:p>
    <w:p w:rsidRDefault="00870A3F" w:rsidP="00870A3F" w:rsidR="00870A3F">
      <w:pPr>
        <w:ind w:firstLine="709"/>
        <w:rPr>
          <w:rFonts w:cs="Times New Roman" w:eastAsia="Times New Roman"/>
          <w:szCs w:val="24"/>
        </w:rPr>
      </w:pPr>
    </w:p>
    <w:p w:rsidRDefault="00870A3F" w:rsidP="00870A3F" w:rsidR="00870A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LABIN KAVA d. o. o. Labin, Zelenice 2, OIB </w:t>
      </w:r>
      <w:r w:rsidRPr="00870A3F">
        <w:rPr>
          <w:rFonts w:cs="Times New Roman" w:eastAsia="Times New Roman"/>
        </w:rPr>
        <w:t>33789347098</w:t>
      </w:r>
      <w:r>
        <w:rPr>
          <w:rFonts w:cs="Times New Roman" w:eastAsia="Times New Roman"/>
        </w:rPr>
        <w:t xml:space="preserve">, MBS </w:t>
      </w:r>
      <w:r w:rsidRPr="00870A3F">
        <w:rPr>
          <w:rFonts w:cs="Times New Roman" w:eastAsia="Times New Roman"/>
        </w:rPr>
        <w:t>040268186</w:t>
      </w:r>
      <w:r>
        <w:rPr>
          <w:rFonts w:cs="Times New Roman" w:eastAsia="Times New Roman"/>
          <w:szCs w:val="24"/>
        </w:rPr>
        <w:t>.</w:t>
      </w:r>
    </w:p>
    <w:p w:rsidRDefault="00870A3F" w:rsidP="00870A3F" w:rsidR="00870A3F">
      <w:pPr>
        <w:rPr>
          <w:rFonts w:cs="Times New Roman" w:eastAsia="Times New Roman"/>
          <w:szCs w:val="24"/>
        </w:rPr>
      </w:pPr>
    </w:p>
    <w:p w:rsidRDefault="00870A3F" w:rsidP="00870A3F" w:rsidR="00870A3F">
      <w:pPr>
        <w:rPr>
          <w:rFonts w:cs="Times New Roman" w:eastAsia="Times New Roman"/>
          <w:szCs w:val="24"/>
        </w:rPr>
      </w:pPr>
    </w:p>
    <w:p w:rsidRDefault="00870A3F" w:rsidP="00870A3F" w:rsidR="00870A3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870A3F" w:rsidP="00870A3F" w:rsidR="00870A3F">
      <w:pPr>
        <w:ind w:firstLine="708"/>
        <w:rPr>
          <w:rFonts w:cs="Times New Roman" w:eastAsia="Times New Roman"/>
          <w:szCs w:val="24"/>
        </w:rPr>
      </w:pPr>
    </w:p>
    <w:p w:rsidRDefault="00870A3F" w:rsidP="00870A3F" w:rsidR="00870A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7. rujna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LABIN KAVA d. o. o. Labin.</w:t>
      </w:r>
    </w:p>
    <w:p w:rsidRDefault="00870A3F" w:rsidP="00870A3F" w:rsidR="00870A3F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4. rujna 2017. imao neizvršene osnove za plaćanje u neprekinutom razdoblju od 120 dana u ukupnom iznosu 8.294,96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13. rujna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posl. br. 2 St-506/2017-3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870A3F" w:rsidP="00870A3F" w:rsidR="00870A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870A3F" w:rsidP="00870A3F" w:rsidR="00870A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870A3F" w:rsidP="00870A3F" w:rsidR="00870A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870A3F" w:rsidP="00870A3F" w:rsidR="00870A3F">
      <w:pPr>
        <w:rPr>
          <w:rFonts w:cs="Times New Roman" w:eastAsia="Times New Roman"/>
          <w:szCs w:val="24"/>
        </w:rPr>
      </w:pPr>
    </w:p>
    <w:p w:rsidRDefault="00870A3F" w:rsidP="00870A3F" w:rsidR="00870A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17. studenog 2017. </w:t>
      </w:r>
    </w:p>
    <w:p w:rsidRDefault="00870A3F" w:rsidP="00870A3F" w:rsidR="00870A3F">
      <w:pPr>
        <w:rPr>
          <w:rFonts w:cs="Times New Roman" w:eastAsia="Times New Roman"/>
          <w:szCs w:val="24"/>
        </w:rPr>
      </w:pPr>
    </w:p>
    <w:p w:rsidRDefault="00870A3F" w:rsidP="00870A3F" w:rsidR="00870A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70A3F" w:rsidP="00870A3F" w:rsidR="00870A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E63C8A">
        <w:rPr>
          <w:rFonts w:cs="Times New Roman" w:eastAsia="Times New Roman"/>
          <w:szCs w:val="24"/>
        </w:rPr>
        <w:t>, v. r.</w:t>
      </w:r>
    </w:p>
    <w:p w:rsidRDefault="00870A3F" w:rsidP="00870A3F" w:rsidR="00870A3F">
      <w:pPr>
        <w:jc w:val="left"/>
        <w:rPr>
          <w:rFonts w:cs="Times New Roman" w:eastAsia="Times New Roman"/>
          <w:szCs w:val="24"/>
        </w:rPr>
      </w:pPr>
    </w:p>
    <w:p w:rsidRDefault="00870A3F" w:rsidP="00870A3F" w:rsidR="00870A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870A3F" w:rsidP="00870A3F" w:rsidR="00870A3F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870A3F" w:rsidP="00870A3F" w:rsidR="00870A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870A3F" w:rsidP="00870A3F" w:rsidR="00870A3F">
      <w:pPr>
        <w:rPr>
          <w:rFonts w:cs="Times New Roman" w:eastAsia="Times New Roman"/>
          <w:szCs w:val="24"/>
        </w:rPr>
      </w:pPr>
    </w:p>
    <w:p w:rsidRDefault="00870A3F" w:rsidP="00870A3F" w:rsidR="00870A3F">
      <w:pPr>
        <w:rPr>
          <w:rFonts w:cs="Times New Roman" w:eastAsia="Times New Roman"/>
          <w:szCs w:val="24"/>
        </w:rPr>
      </w:pPr>
    </w:p>
    <w:p w:rsidRDefault="00870A3F" w:rsidP="00870A3F" w:rsidR="00870A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870A3F" w:rsidP="00870A3F" w:rsidR="00870A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870A3F" w:rsidP="00870A3F" w:rsidR="00870A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LABIN KAVA d. o. o. Labin, Zelenice 2, </w:t>
      </w:r>
    </w:p>
    <w:p w:rsidRDefault="00870A3F" w:rsidP="00870A3F" w:rsidR="00870A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870A3F" w:rsidP="00870A3F" w:rsidR="00870A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870A3F" w:rsidP="00870A3F" w:rsidR="00870A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870A3F" w:rsidP="00870A3F" w:rsidR="00870A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870A3F" w:rsidP="00870A3F" w:rsidR="00870A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870A3F" w:rsidP="00870A3F" w:rsidR="00870A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870A3F" w:rsidP="00870A3F" w:rsidR="00870A3F"/>
    <w:p w:rsidRDefault="00870A3F" w:rsidP="00870A3F" w:rsidR="00870A3F"/>
    <w:p w:rsidRDefault="00870A3F" w:rsidP="00870A3F" w:rsidR="00870A3F"/>
    <w:p w:rsidRDefault="00870A3F" w:rsidP="00870A3F" w:rsidR="00870A3F"/>
    <w:p w:rsidRDefault="005A0FA8" w:rsidR="005A0FA8"/>
    <w:sectPr w:rsidSect="00710D92" w:rsidR="005A0FA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A3F" w:rsidP="00870A3F" w:rsidR="00870A3F">
      <w:r>
        <w:separator/>
      </w:r>
    </w:p>
  </w:endnote>
  <w:endnote w:id="0" w:type="continuationSeparator">
    <w:p w:rsidRDefault="00870A3F" w:rsidP="00870A3F" w:rsidR="00870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A3F" w:rsidP="00870A3F" w:rsidR="00870A3F">
      <w:r>
        <w:separator/>
      </w:r>
    </w:p>
  </w:footnote>
  <w:footnote w:id="0" w:type="continuationSeparator">
    <w:p w:rsidRDefault="00870A3F" w:rsidP="00870A3F" w:rsidR="00870A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A3F" w:rsidR="00710D92">
    <w:pPr>
      <w:pStyle w:val="Zaglavlje"/>
    </w:pPr>
    <w:r>
      <w:tab/>
      <w:t>2</w:t>
    </w:r>
    <w:r>
      <w:tab/>
      <w:t>2 St-506/2017-4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A3F" w:rsidP="00710D92" w:rsidR="00710D92">
    <w:pPr>
      <w:pStyle w:val="Zaglavlje"/>
    </w:pPr>
    <w:r>
      <w:tab/>
    </w:r>
    <w:r>
      <w:tab/>
      <w:t>2 St-506/2017-4</w:t>
    </w:r>
  </w:p>
  <w:p w:rsidRDefault="00E63C8A" w:rsidR="00710D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0B03"/>
    <w:rsid w:val="005A0FA8"/>
    <w:rsid w:val="00870A3F"/>
    <w:rsid w:val="00890B03"/>
    <w:rsid w:val="00E63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0A3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70A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0A3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A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0A3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A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0A3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3C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C8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63C8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63C8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63C8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0A3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70A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0A3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A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0A3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A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0A3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3C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C8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63C8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63C8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63C8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St-506/2017</izvorni_sadrzaj>
    <derivirana_varijabla naziv="DomainObject.Predmet.OznakaBroj_1">St-506/2017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LABIN KAVA d.o.o. LABIN</izvorni_sadrzaj>
    <derivirana_varijabla naziv="DomainObject.Predmet.ProtustrankaFormated_1">  LABIN KAVA d.o.o. LABIN</derivirana_varijabla>
  </DomainObject.Predmet.ProtustrankaFormated>
  <DomainObject.Predmet.ProtustrankaFormatedOIB>
    <izvorni_sadrzaj>  LABIN KAVA d.o.o. LABIN, OIB 33789347098</izvorni_sadrzaj>
    <derivirana_varijabla naziv="DomainObject.Predmet.ProtustrankaFormatedOIB_1">  LABIN KAVA d.o.o. LABIN, OIB 33789347098</derivirana_varijabla>
  </DomainObject.Predmet.ProtustrankaFormatedOIB>
  <DomainObject.Predmet.ProtustrankaFormatedWithAdress>
    <izvorni_sadrzaj> LABIN KAVA d.o.o. LABIN, Zelenice 2, 52220 Labin</izvorni_sadrzaj>
    <derivirana_varijabla naziv="DomainObject.Predmet.ProtustrankaFormatedWithAdress_1"> LABIN KAVA d.o.o. LABIN, Zelenice 2, 52220 Labin</derivirana_varijabla>
  </DomainObject.Predmet.ProtustrankaFormatedWithAdress>
  <DomainObject.Predmet.ProtustrankaFormatedWithAdressOIB>
    <izvorni_sadrzaj> LABIN KAVA d.o.o. LABIN, OIB 33789347098, Zelenice 2, 52220 Labin</izvorni_sadrzaj>
    <derivirana_varijabla naziv="DomainObject.Predmet.ProtustrankaFormatedWithAdressOIB_1"> LABIN KAVA d.o.o. LABIN, OIB 33789347098, Zelenice 2, 52220 Labin</derivirana_varijabla>
  </DomainObject.Predmet.ProtustrankaFormatedWithAdressOIB>
  <DomainObject.Predmet.ProtustrankaWithAdress>
    <izvorni_sadrzaj>LABIN KAVA d.o.o. LABIN Zelenice 2, 52220 Labin</izvorni_sadrzaj>
    <derivirana_varijabla naziv="DomainObject.Predmet.ProtustrankaWithAdress_1">LABIN KAVA d.o.o. LABIN Zelenice 2, 52220 Labin</derivirana_varijabla>
  </DomainObject.Predmet.ProtustrankaWithAdress>
  <DomainObject.Predmet.ProtustrankaWithAdressOIB>
    <izvorni_sadrzaj>LABIN KAVA d.o.o. LABIN, OIB 33789347098, Zelenice 2, 52220 Labin</izvorni_sadrzaj>
    <derivirana_varijabla naziv="DomainObject.Predmet.ProtustrankaWithAdressOIB_1">LABIN KAVA d.o.o. LABIN, OIB 33789347098, Zelenice 2, 52220 Labin</derivirana_varijabla>
  </DomainObject.Predmet.ProtustrankaWithAdressOIB>
  <DomainObject.Predmet.ProtustrankaNazivFormated>
    <izvorni_sadrzaj>LABIN KAVA d.o.o. LABIN</izvorni_sadrzaj>
    <derivirana_varijabla naziv="DomainObject.Predmet.ProtustrankaNazivFormated_1">LABIN KAVA d.o.o. LABIN</derivirana_varijabla>
  </DomainObject.Predmet.ProtustrankaNazivFormated>
  <DomainObject.Predmet.ProtustrankaNazivFormatedOIB>
    <izvorni_sadrzaj>LABIN KAVA d.o.o. LABIN, OIB 33789347098</izvorni_sadrzaj>
    <derivirana_varijabla naziv="DomainObject.Predmet.ProtustrankaNazivFormatedOIB_1">LABIN KAVA d.o.o. LABIN, OIB 33789347098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8924.96</izvorni_sadrzaj>
    <derivirana_varijabla naziv="DomainObject.Predmet.TrenutnaVrijednost_1">8924.96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LABIN KAVA d.o.o. LABIN</item>
    </izvorni_sadrzaj>
    <derivirana_varijabla naziv="DomainObject.Predmet.ProtuStrankaListFormated_1">
      <item>LABIN KAVA d.o.o. LABIN</item>
    </derivirana_varijabla>
  </DomainObject.Predmet.ProtuStrankaListFormated>
  <DomainObject.Predmet.ProtuStrankaListFormatedOIB>
    <izvorni_sadrzaj>
      <item>LABIN KAVA d.o.o. LABIN, OIB 33789347098</item>
    </izvorni_sadrzaj>
    <derivirana_varijabla naziv="DomainObject.Predmet.ProtuStrankaListFormatedOIB_1">
      <item>LABIN KAVA d.o.o. LABIN, OIB 33789347098</item>
    </derivirana_varijabla>
  </DomainObject.Predmet.ProtuStrankaListFormatedOIB>
  <DomainObject.Predmet.ProtuStrankaListFormatedWithAdress>
    <izvorni_sadrzaj>
      <item>LABIN KAVA d.o.o. LABIN, Zelenice 2, 52220 Labin</item>
    </izvorni_sadrzaj>
    <derivirana_varijabla naziv="DomainObject.Predmet.ProtuStrankaListFormatedWithAdress_1">
      <item>LABIN KAVA d.o.o. LABIN, Zelenice 2, 52220 Labin</item>
    </derivirana_varijabla>
  </DomainObject.Predmet.ProtuStrankaListFormatedWithAdress>
  <DomainObject.Predmet.ProtuStrankaListFormatedWithAdressOIB>
    <izvorni_sadrzaj>
      <item>LABIN KAVA d.o.o. LABIN, OIB 33789347098, Zelenice 2, 52220 Labin</item>
    </izvorni_sadrzaj>
    <derivirana_varijabla naziv="DomainObject.Predmet.ProtuStrankaListFormatedWithAdressOIB_1">
      <item>LABIN KAVA d.o.o. LABIN, OIB 33789347098, Zelenice 2, 52220 Labin</item>
    </derivirana_varijabla>
  </DomainObject.Predmet.ProtuStrankaListFormatedWithAdressOIB>
  <DomainObject.Predmet.ProtuStrankaListNazivFormated>
    <izvorni_sadrzaj>
      <item>LABIN KAVA d.o.o. LABIN</item>
    </izvorni_sadrzaj>
    <derivirana_varijabla naziv="DomainObject.Predmet.ProtuStrankaListNazivFormated_1">
      <item>LABIN KAVA d.o.o. LABIN</item>
    </derivirana_varijabla>
  </DomainObject.Predmet.ProtuStrankaListNazivFormated>
  <DomainObject.Predmet.ProtuStrankaListNazivFormatedOIB>
    <izvorni_sadrzaj>
      <item>LABIN KAVA d.o.o. LABIN, OIB 33789347098</item>
    </izvorni_sadrzaj>
    <derivirana_varijabla naziv="DomainObject.Predmet.ProtuStrankaListNazivFormatedOIB_1">
      <item>LABIN KAVA d.o.o. LABIN, OIB 33789347098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LABIN KAVA d.o.o. LABIN</izvorni_sadrzaj>
    <derivirana_varijabla naziv="DomainObject.Predmet.ProtustrankaIDrugi_1">LABIN KAVA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LABIN KAVA d.o.o. LABIN, OIB 33789347098, Zelenice 2, 52220 Labin</izvorni_sadrzaj>
    <derivirana_varijabla naziv="DomainObject.Predmet.ProtustrankaIDrugiAdressOIB_1">LABIN KAVA d.o.o. LABIN, OIB 33789347098, Zelenice 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LABIN KAVA d.o.o. LABIN</item>
    </izvorni_sadrzaj>
    <derivirana_varijabla naziv="DomainObject.Predmet.SudioniciListNaziv_1">
      <item>FINANCIJSKA AGENCIJA, RC RIJEKA, PODRUŽNICA PULA, PULA</item>
      <item>LABIN KAVA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LABIN KAVA d.o.o. LABIN, OIB 33789347098, Zelenice 2,52220 Labin</item>
    </izvorni_sadrzaj>
    <derivirana_varijabla naziv="DomainObject.Predmet.SudioniciListAdressOIB_1">
      <item>FINANCIJSKA AGENCIJA, RC RIJEKA, PODRUŽNICA PULA, PULA, OIB 85821130368, Ulica grada Vukovara 70,10000 Zagreb</item>
      <item>LABIN KAVA d.o.o. LABIN, OIB 33789347098, Zelenice 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33789347098</item>
    </izvorni_sadrzaj>
    <derivirana_varijabla naziv="DomainObject.Predmet.SudioniciListNazivOIB_1">
      <item>, OIB 85821130368</item>
      <item>, OIB 33789347098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779</properties:Words>
  <properties:Characters>4042</properties:Characters>
  <properties:Lines>96</properties:Lines>
  <properties:Paragraphs>33</properties:Paragraphs>
  <properties:TotalTime>3</properties:TotalTime>
  <properties:ScaleCrop>false</properties:ScaleCrop>
  <properties:LinksUpToDate>false</properties:LinksUpToDate>
  <properties:CharactersWithSpaces>4838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2017-11-15T09:43:00Z</dcterms:created>
  <dc:creator>Morena Brajuha</dc:creator>
  <dc:description/>
  <cp:keywords/>
  <cp:lastModifiedBy>Jasmina Matika</cp:lastModifiedBy>
  <cp:lastPrinted>2017-11-15T09:50:00Z</cp:lastPrinted>
  <dcterms:modified xmlns:xsi="http://www.w3.org/2001/XMLSchema-instance" xsi:type="dcterms:W3CDTF">2017-11-17T06:33:00Z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