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916e2" w14:paraId="f6916e2" w:rsidRDefault="0087656E" w:rsidP="0071033A" w:rsidR="0071033A" w:rsidRPr="00345080">
      <w:pPr>
        <w:ind w:firstLine="567"/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48</w:t>
      </w:r>
      <w:r w:rsidR="001C362F">
        <w:rPr>
          <w:rFonts w:hAnsi="Times New Roman" w:ascii="Times New Roman"/>
        </w:rPr>
        <w:t>.</w:t>
      </w:r>
      <w:r w:rsidR="00E94ADC" w:rsidRPr="00345080"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St-</w:t>
      </w:r>
      <w:r w:rsidR="00224DEE">
        <w:rPr>
          <w:rFonts w:hAnsi="Times New Roman" w:ascii="Times New Roman"/>
        </w:rPr>
        <w:t>126</w:t>
      </w:r>
      <w:r w:rsidR="007609C9">
        <w:rPr>
          <w:rFonts w:hAnsi="Times New Roman" w:ascii="Times New Roman"/>
        </w:rPr>
        <w:t>/</w:t>
      </w:r>
      <w:r w:rsidR="001A6E03" w:rsidRPr="00345080">
        <w:rPr>
          <w:rFonts w:hAnsi="Times New Roman" w:ascii="Times New Roman"/>
        </w:rPr>
        <w:t>1</w:t>
      </w:r>
      <w:r w:rsidR="00224DEE">
        <w:rPr>
          <w:rFonts w:hAnsi="Times New Roman" w:ascii="Times New Roman"/>
        </w:rPr>
        <w:t>5</w:t>
      </w:r>
    </w:p>
    <w:p w:rsidRDefault="00574D42" w:rsidP="0071033A" w:rsidR="00574D42" w:rsidRPr="00345080">
      <w:pPr>
        <w:ind w:firstLine="567"/>
        <w:jc w:val="right"/>
        <w:rPr>
          <w:rFonts w:hAnsi="Times New Roman" w:ascii="Times New Roman"/>
        </w:rPr>
      </w:pPr>
    </w:p>
    <w:p w:rsidRDefault="006E2D44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</w:t>
      </w:r>
      <w:r w:rsidR="001C362F">
        <w:rPr>
          <w:rFonts w:hAnsi="Times New Roman" w:ascii="Times New Roman"/>
          <w:noProof/>
        </w:rPr>
        <w:t xml:space="preserve">                </w:t>
      </w:r>
      <w:r w:rsidRPr="00345080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033A" w:rsidP="006E2D44" w:rsidR="0071033A" w:rsidRPr="00345080">
      <w:pPr>
        <w:rPr>
          <w:rFonts w:hAnsi="Times New Roman" w:ascii="Times New Roman"/>
        </w:rPr>
      </w:pPr>
    </w:p>
    <w:p w:rsidRDefault="006E2D44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  </w:t>
      </w:r>
      <w:r w:rsidR="0071033A" w:rsidRPr="00345080">
        <w:rPr>
          <w:rFonts w:hAnsi="Times New Roman" w:ascii="Times New Roman"/>
        </w:rPr>
        <w:t>REPUBLIKA HRVATSKA</w:t>
      </w:r>
    </w:p>
    <w:p w:rsidRDefault="0071033A" w:rsidP="001C362F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>TRGOVAČKI SUD U ZAGREBU</w:t>
      </w:r>
    </w:p>
    <w:p w:rsidRDefault="00A55F37" w:rsidP="00355A4F" w:rsidR="001A6E03">
      <w:pPr>
        <w:ind w:firstLine="567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r w:rsidR="0087656E">
        <w:rPr>
          <w:rFonts w:hAnsi="Times New Roman" w:ascii="Times New Roman"/>
        </w:rPr>
        <w:t>Amruševa 2</w:t>
      </w:r>
      <w:r w:rsidR="001C362F">
        <w:rPr>
          <w:rFonts w:hAnsi="Times New Roman" w:ascii="Times New Roman"/>
        </w:rPr>
        <w:t>/II</w:t>
      </w:r>
    </w:p>
    <w:p w:rsidRDefault="001C362F" w:rsidP="00355A4F" w:rsidR="001C362F" w:rsidRPr="00345080">
      <w:pPr>
        <w:ind w:firstLine="567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</w:p>
    <w:p w:rsidRDefault="002518A5" w:rsidP="001A6E03" w:rsidR="001C362F" w:rsidRPr="00345080">
      <w:pPr>
        <w:ind w:firstLine="567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352283">
        <w:rPr>
          <w:rFonts w:hAnsi="Times New Roman" w:ascii="Times New Roman"/>
        </w:rPr>
        <w:t xml:space="preserve">   </w:t>
      </w:r>
      <w:r w:rsidR="001A6E03" w:rsidRPr="00345080">
        <w:rPr>
          <w:rFonts w:hAnsi="Times New Roman" w:ascii="Times New Roman"/>
        </w:rPr>
        <w:t>R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P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B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L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K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  </w:t>
      </w:r>
      <w:r w:rsidR="001A6E03" w:rsidRPr="00345080">
        <w:rPr>
          <w:rFonts w:hAnsi="Times New Roman" w:ascii="Times New Roman"/>
        </w:rPr>
        <w:t xml:space="preserve"> H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R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V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T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S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K</w:t>
      </w:r>
      <w:r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A</w:t>
      </w:r>
    </w:p>
    <w:p w:rsidRDefault="001C362F" w:rsidP="001A6E03" w:rsidR="001A6E03" w:rsidRPr="00345080">
      <w:pPr>
        <w:ind w:firstLine="567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</w:t>
      </w:r>
      <w:r w:rsidR="007609C9">
        <w:rPr>
          <w:rFonts w:hAnsi="Times New Roman" w:ascii="Times New Roman"/>
        </w:rPr>
        <w:t>J U Č A K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</w:p>
    <w:p w:rsidRDefault="007609C9" w:rsidP="007609C9" w:rsidR="001A6E03">
      <w:pPr>
        <w:ind w:firstLine="567"/>
        <w:jc w:val="both"/>
        <w:rPr>
          <w:rFonts w:hAnsi="Times New Roman" w:ascii="Times New Roman"/>
        </w:rPr>
      </w:pPr>
      <w:r w:rsidRPr="007609C9">
        <w:rPr>
          <w:rFonts w:hAnsi="Times New Roman" w:ascii="Times New Roman"/>
        </w:rPr>
        <w:t>Trgovački sud u Zagrebu, po sucu</w:t>
      </w:r>
      <w:r w:rsidR="001C362F">
        <w:rPr>
          <w:rFonts w:hAnsi="Times New Roman" w:ascii="Times New Roman"/>
        </w:rPr>
        <w:t xml:space="preserve"> toga suda</w:t>
      </w:r>
      <w:r w:rsidRPr="007609C9">
        <w:rPr>
          <w:rFonts w:hAnsi="Times New Roman" w:ascii="Times New Roman"/>
        </w:rPr>
        <w:t xml:space="preserve"> Vesni </w:t>
      </w:r>
      <w:r w:rsidR="0087656E">
        <w:rPr>
          <w:rFonts w:hAnsi="Times New Roman" w:ascii="Times New Roman"/>
        </w:rPr>
        <w:t>Sremac Šoštar</w:t>
      </w:r>
      <w:r w:rsidRPr="007609C9">
        <w:rPr>
          <w:rFonts w:hAnsi="Times New Roman" w:ascii="Times New Roman"/>
        </w:rPr>
        <w:t xml:space="preserve">, kao stečajnom sucu, u stečajnom postupku </w:t>
      </w:r>
      <w:r w:rsidR="00224DEE">
        <w:rPr>
          <w:rFonts w:hAnsi="Times New Roman" w:ascii="Times New Roman"/>
        </w:rPr>
        <w:t xml:space="preserve">predlagatelja </w:t>
      </w:r>
      <w:r w:rsidR="0087656E" w:rsidRPr="0087656E">
        <w:rPr>
          <w:rFonts w:hAnsi="Times New Roman" w:ascii="Times New Roman"/>
        </w:rPr>
        <w:t xml:space="preserve">FINANCIJSKE AGENCIJE nad dužnikom RADOŠEVIĆ d.o.o. </w:t>
      </w:r>
      <w:r w:rsidR="00224DEE">
        <w:rPr>
          <w:rFonts w:hAnsi="Times New Roman" w:ascii="Times New Roman"/>
        </w:rPr>
        <w:t xml:space="preserve">u stečaju, </w:t>
      </w:r>
      <w:r w:rsidR="0087656E" w:rsidRPr="0087656E">
        <w:rPr>
          <w:rFonts w:hAnsi="Times New Roman" w:ascii="Times New Roman"/>
        </w:rPr>
        <w:t>Petrinja, Ivana Janka Štromara 9, OIB:</w:t>
      </w:r>
      <w:r w:rsidR="00567BAD">
        <w:rPr>
          <w:rFonts w:hAnsi="Times New Roman" w:ascii="Times New Roman"/>
        </w:rPr>
        <w:t xml:space="preserve"> </w:t>
      </w:r>
      <w:r w:rsidR="0087656E" w:rsidRPr="0087656E">
        <w:rPr>
          <w:rFonts w:hAnsi="Times New Roman" w:ascii="Times New Roman"/>
        </w:rPr>
        <w:t>13096482089, MBS:</w:t>
      </w:r>
      <w:r w:rsidR="00567BAD">
        <w:rPr>
          <w:rFonts w:hAnsi="Times New Roman" w:ascii="Times New Roman"/>
        </w:rPr>
        <w:t xml:space="preserve"> </w:t>
      </w:r>
      <w:r w:rsidR="0087656E" w:rsidRPr="0087656E">
        <w:rPr>
          <w:rFonts w:hAnsi="Times New Roman" w:ascii="Times New Roman"/>
        </w:rPr>
        <w:t>080077233</w:t>
      </w:r>
      <w:r>
        <w:rPr>
          <w:rFonts w:hAnsi="Times New Roman" w:ascii="Times New Roman"/>
        </w:rPr>
        <w:t xml:space="preserve">, </w:t>
      </w:r>
      <w:r w:rsidR="001C362F">
        <w:rPr>
          <w:rFonts w:hAnsi="Times New Roman" w:ascii="Times New Roman"/>
        </w:rPr>
        <w:t>dana 14</w:t>
      </w:r>
      <w:r w:rsidRPr="007609C9">
        <w:rPr>
          <w:rFonts w:hAnsi="Times New Roman" w:ascii="Times New Roman"/>
        </w:rPr>
        <w:t xml:space="preserve">. </w:t>
      </w:r>
      <w:r w:rsidR="0087656E">
        <w:rPr>
          <w:rFonts w:hAnsi="Times New Roman" w:ascii="Times New Roman"/>
        </w:rPr>
        <w:t>prosinca</w:t>
      </w:r>
      <w:r w:rsidRPr="007609C9">
        <w:rPr>
          <w:rFonts w:hAnsi="Times New Roman" w:ascii="Times New Roman"/>
        </w:rPr>
        <w:t xml:space="preserve"> 2016.</w:t>
      </w:r>
      <w:r w:rsidR="001C362F">
        <w:rPr>
          <w:rFonts w:hAnsi="Times New Roman" w:ascii="Times New Roman"/>
        </w:rPr>
        <w:t xml:space="preserve"> g.</w:t>
      </w:r>
    </w:p>
    <w:p w:rsidRDefault="007609C9" w:rsidP="009E4C63" w:rsidR="007609C9" w:rsidRPr="00345080">
      <w:pPr>
        <w:jc w:val="both"/>
        <w:rPr>
          <w:rFonts w:hAnsi="Times New Roman" w:ascii="Times New Roman"/>
        </w:rPr>
      </w:pPr>
    </w:p>
    <w:p w:rsidRDefault="001C362F" w:rsidP="009E4C63" w:rsidR="001A6E03" w:rsidRPr="00345080">
      <w:pPr>
        <w:ind w:firstLine="567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</w:t>
      </w:r>
      <w:r w:rsidR="007609C9">
        <w:rPr>
          <w:rFonts w:hAnsi="Times New Roman" w:ascii="Times New Roman"/>
        </w:rPr>
        <w:t>j u č i o</w:t>
      </w:r>
      <w:r w:rsidR="001A6E03" w:rsidRPr="00345080">
        <w:rPr>
          <w:rFonts w:hAnsi="Times New Roman" w:ascii="Times New Roman"/>
        </w:rPr>
        <w:t xml:space="preserve">    j e</w:t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</w:p>
    <w:p w:rsidRDefault="001A43DF" w:rsidP="001A43DF" w:rsidR="001A43DF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Određuje se</w:t>
      </w:r>
      <w:r w:rsidR="00224DEE">
        <w:rPr>
          <w:rFonts w:hAnsi="Times New Roman" w:ascii="Times New Roman"/>
        </w:rPr>
        <w:t xml:space="preserve"> brisanje zabilježbi u prometnoj dozvoli</w:t>
      </w:r>
      <w:r w:rsidR="0087656E">
        <w:rPr>
          <w:rFonts w:hAnsi="Times New Roman" w:ascii="Times New Roman"/>
        </w:rPr>
        <w:t xml:space="preserve"> i u upisniku vozila za sljedeće vozilo</w:t>
      </w:r>
      <w:r>
        <w:rPr>
          <w:rFonts w:hAnsi="Times New Roman" w:ascii="Times New Roman"/>
        </w:rPr>
        <w:t xml:space="preserve">: </w:t>
      </w:r>
    </w:p>
    <w:p w:rsidRDefault="0087656E" w:rsidP="0087656E" w:rsidR="001A43DF">
      <w:pPr>
        <w:pStyle w:val="Odlomakpopisa"/>
        <w:ind w:left="128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Osobni automobil marke </w:t>
      </w:r>
      <w:r w:rsidRPr="0087656E">
        <w:rPr>
          <w:rFonts w:hAnsi="Times New Roman" w:ascii="Times New Roman"/>
        </w:rPr>
        <w:t>PEUGEOT BOXER 350 LHD, godina proizvodnje 1996, broj šasije VF3233J5215264247, reg.oznaka SK784DK</w:t>
      </w:r>
    </w:p>
    <w:p w:rsidRDefault="004F54A6" w:rsidP="0087656E" w:rsidR="001A43DF">
      <w:pPr>
        <w:pStyle w:val="Odlomakpopisa"/>
        <w:ind w:left="127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1A43DF">
        <w:rPr>
          <w:rFonts w:hAnsi="Times New Roman" w:ascii="Times New Roman"/>
        </w:rPr>
        <w:t xml:space="preserve">brisanje zabrane otuđenja - </w:t>
      </w:r>
      <w:r w:rsidR="0087656E" w:rsidRPr="0087656E">
        <w:rPr>
          <w:rFonts w:hAnsi="Times New Roman" w:ascii="Times New Roman"/>
        </w:rPr>
        <w:t>po predmetu Kl: UP/I-415-02/12-02/1, od dana 22.03.2013.g., Ministarstva financija, Porezna uprava</w:t>
      </w:r>
      <w:r w:rsidR="001A43DF">
        <w:rPr>
          <w:rFonts w:hAnsi="Times New Roman" w:ascii="Times New Roman"/>
        </w:rPr>
        <w:t xml:space="preserve"> </w:t>
      </w:r>
    </w:p>
    <w:p w:rsidRDefault="0087656E" w:rsidP="0087656E" w:rsidR="001E48F2" w:rsidRPr="0087656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</w:t>
      </w:r>
      <w:r w:rsidR="001E48F2" w:rsidRPr="0087656E">
        <w:rPr>
          <w:rFonts w:hAnsi="Times New Roman" w:ascii="Times New Roman"/>
        </w:rPr>
        <w:tab/>
      </w:r>
    </w:p>
    <w:p w:rsidRDefault="001E48F2" w:rsidP="00A55F37" w:rsidR="001A43DF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Ovlašćuje se kupac </w:t>
      </w:r>
      <w:r w:rsidR="00A55F37">
        <w:rPr>
          <w:rFonts w:hAnsi="Times New Roman" w:ascii="Times New Roman"/>
        </w:rPr>
        <w:t>MARIJANA RADOŠEVIĆ - Obi</w:t>
      </w:r>
      <w:r w:rsidR="00A55F37" w:rsidRPr="00A55F37">
        <w:rPr>
          <w:rFonts w:hAnsi="Times New Roman" w:ascii="Times New Roman"/>
        </w:rPr>
        <w:t>t</w:t>
      </w:r>
      <w:r w:rsidR="00A55F37">
        <w:rPr>
          <w:rFonts w:hAnsi="Times New Roman" w:ascii="Times New Roman"/>
        </w:rPr>
        <w:t>eljsko poljoprivredno gospodarstv</w:t>
      </w:r>
      <w:r w:rsidR="00A55F37" w:rsidRPr="00A55F37">
        <w:rPr>
          <w:rFonts w:hAnsi="Times New Roman" w:ascii="Times New Roman"/>
        </w:rPr>
        <w:t xml:space="preserve">o, Ivana Janka Štromara 9, 44250 Petrinja, OIB: 11537328181 </w:t>
      </w:r>
      <w:r>
        <w:rPr>
          <w:rFonts w:hAnsi="Times New Roman" w:ascii="Times New Roman"/>
        </w:rPr>
        <w:t>da temeljem ovog zaključka zatraži od Policijske uprave svog sjedišta izdavanje knjižice vozila i prometne dozvole.</w:t>
      </w:r>
    </w:p>
    <w:p w:rsidRDefault="001E48F2" w:rsidP="001E48F2" w:rsidR="001E48F2" w:rsidRPr="001A43DF">
      <w:pPr>
        <w:pStyle w:val="Odlomakpopisa"/>
        <w:ind w:left="927"/>
        <w:jc w:val="both"/>
        <w:rPr>
          <w:rFonts w:hAnsi="Times New Roman" w:ascii="Times New Roman"/>
        </w:rPr>
      </w:pPr>
    </w:p>
    <w:p w:rsidRDefault="001A6E03" w:rsidP="001A6E03" w:rsidR="001A6E03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Obrazloženje</w:t>
      </w:r>
    </w:p>
    <w:p w:rsidRDefault="008C2A9B" w:rsidP="001A6E03" w:rsidR="008C2A9B">
      <w:pPr>
        <w:ind w:firstLine="567"/>
        <w:jc w:val="center"/>
        <w:rPr>
          <w:rFonts w:hAnsi="Times New Roman" w:ascii="Times New Roman"/>
        </w:rPr>
      </w:pPr>
    </w:p>
    <w:p w:rsidRDefault="008C2A9B" w:rsidP="00A55F37" w:rsidR="008C2A9B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Rješenjem ovog s</w:t>
      </w:r>
      <w:r w:rsidR="00224DEE">
        <w:rPr>
          <w:rFonts w:hAnsi="Times New Roman" w:ascii="Times New Roman"/>
        </w:rPr>
        <w:t>uda poslovni broj St-850/13 od 3. studenog 2015</w:t>
      </w:r>
      <w:r>
        <w:rPr>
          <w:rFonts w:hAnsi="Times New Roman" w:ascii="Times New Roman"/>
        </w:rPr>
        <w:t xml:space="preserve">. otvoren je stečajni postupak nad stečajnim dužnikom </w:t>
      </w:r>
      <w:r w:rsidR="00A55F37" w:rsidRPr="00A55F37">
        <w:rPr>
          <w:rFonts w:hAnsi="Times New Roman" w:ascii="Times New Roman"/>
        </w:rPr>
        <w:t>RADOŠEVIĆ d.o.o. u stečaju, Petrinja, Ivana Janka Štromara 9, OIB:13096482089, MBS:080077233</w:t>
      </w:r>
      <w:r w:rsidR="00A55F37">
        <w:rPr>
          <w:rFonts w:hAnsi="Times New Roman" w:ascii="Times New Roman"/>
        </w:rPr>
        <w:t>.</w:t>
      </w:r>
    </w:p>
    <w:p w:rsidRDefault="001C362F" w:rsidP="00A55F37" w:rsidR="001C362F">
      <w:pPr>
        <w:ind w:firstLine="567"/>
        <w:jc w:val="both"/>
        <w:rPr>
          <w:rFonts w:hAnsi="Times New Roman" w:ascii="Times New Roman"/>
        </w:rPr>
      </w:pPr>
    </w:p>
    <w:p w:rsidRDefault="00A55F37" w:rsidP="00A55F37" w:rsidR="00355A4F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8C2A9B">
        <w:rPr>
          <w:rFonts w:hAnsi="Times New Roman" w:ascii="Times New Roman"/>
        </w:rPr>
        <w:t>Stečajni upravitelj je u tijeku postupka un</w:t>
      </w:r>
      <w:r>
        <w:rPr>
          <w:rFonts w:hAnsi="Times New Roman" w:ascii="Times New Roman"/>
        </w:rPr>
        <w:t>ovčio gore navedene pokretnine, odnosno vozilo</w:t>
      </w:r>
      <w:r w:rsidR="00522598">
        <w:rPr>
          <w:rFonts w:hAnsi="Times New Roman" w:ascii="Times New Roman"/>
        </w:rPr>
        <w:t xml:space="preserve"> </w:t>
      </w:r>
      <w:r w:rsidR="008123FF">
        <w:rPr>
          <w:rFonts w:hAnsi="Times New Roman" w:ascii="Times New Roman"/>
        </w:rPr>
        <w:t xml:space="preserve">te je </w:t>
      </w:r>
      <w:r>
        <w:rPr>
          <w:rFonts w:hAnsi="Times New Roman" w:ascii="Times New Roman"/>
        </w:rPr>
        <w:t>isto</w:t>
      </w:r>
      <w:r w:rsidR="008123FF">
        <w:rPr>
          <w:rFonts w:hAnsi="Times New Roman" w:ascii="Times New Roman"/>
        </w:rPr>
        <w:t xml:space="preserve"> prodao kupcu </w:t>
      </w:r>
      <w:r>
        <w:rPr>
          <w:rFonts w:hAnsi="Times New Roman" w:ascii="Times New Roman"/>
        </w:rPr>
        <w:t>MARIJANI</w:t>
      </w:r>
      <w:r w:rsidRPr="00A55F37">
        <w:rPr>
          <w:rFonts w:hAnsi="Times New Roman" w:ascii="Times New Roman"/>
        </w:rPr>
        <w:t xml:space="preserve"> RADOŠEVIĆ - Obiteljsko poljoprivredno gospodarstvo, Ivana Janka Štromara 9, 44250 Petrinja, OIB: 11537328181</w:t>
      </w:r>
      <w:r w:rsidR="002613AB">
        <w:rPr>
          <w:rFonts w:hAnsi="Times New Roman" w:ascii="Times New Roman"/>
        </w:rPr>
        <w:t>, a za koje vozilo</w:t>
      </w:r>
      <w:r w:rsidR="008123FF">
        <w:rPr>
          <w:rFonts w:hAnsi="Times New Roman" w:ascii="Times New Roman"/>
        </w:rPr>
        <w:t xml:space="preserve"> je kupac položio kupovninu, budući </w:t>
      </w:r>
      <w:r w:rsidR="002613AB">
        <w:rPr>
          <w:rFonts w:hAnsi="Times New Roman" w:ascii="Times New Roman"/>
        </w:rPr>
        <w:t xml:space="preserve">da </w:t>
      </w:r>
      <w:r w:rsidR="008123FF">
        <w:rPr>
          <w:rFonts w:hAnsi="Times New Roman" w:ascii="Times New Roman"/>
        </w:rPr>
        <w:t xml:space="preserve">su ispunjeni uvjeti iz čl. 164 Ovršnog zakona </w:t>
      </w:r>
      <w:r w:rsidR="00355A4F">
        <w:rPr>
          <w:rFonts w:hAnsi="Times New Roman" w:ascii="Times New Roman"/>
        </w:rPr>
        <w:t>("Narodne novine" broj 112/12, 25/13, 39/14, 55/16 -dalje OZ).</w:t>
      </w:r>
    </w:p>
    <w:p w:rsidRDefault="001C362F" w:rsidP="00A55F37" w:rsidR="001C362F">
      <w:pPr>
        <w:ind w:firstLine="567"/>
        <w:jc w:val="both"/>
        <w:rPr>
          <w:rFonts w:hAnsi="Times New Roman" w:ascii="Times New Roman"/>
        </w:rPr>
      </w:pPr>
    </w:p>
    <w:p w:rsidRDefault="001C362F" w:rsidP="00A55F37" w:rsidR="001C362F">
      <w:pPr>
        <w:ind w:firstLine="567"/>
        <w:jc w:val="both"/>
        <w:rPr>
          <w:rFonts w:hAnsi="Times New Roman" w:ascii="Times New Roman"/>
        </w:rPr>
      </w:pPr>
    </w:p>
    <w:p w:rsidRDefault="001C362F" w:rsidP="00A55F37" w:rsidR="001C362F">
      <w:pPr>
        <w:ind w:firstLine="567"/>
        <w:jc w:val="both"/>
        <w:rPr>
          <w:rFonts w:hAnsi="Times New Roman" w:ascii="Times New Roman"/>
        </w:rPr>
      </w:pPr>
    </w:p>
    <w:p w:rsidRDefault="001C362F" w:rsidP="00A55F37" w:rsidR="001C362F">
      <w:pPr>
        <w:ind w:firstLine="567"/>
        <w:jc w:val="both"/>
        <w:rPr>
          <w:rFonts w:hAnsi="Times New Roman" w:ascii="Times New Roman"/>
        </w:rPr>
      </w:pPr>
    </w:p>
    <w:p w:rsidRDefault="001C362F" w:rsidP="00A55F37" w:rsidR="001C362F">
      <w:pPr>
        <w:ind w:firstLine="567"/>
        <w:jc w:val="both"/>
        <w:rPr>
          <w:rFonts w:hAnsi="Times New Roman" w:ascii="Times New Roman"/>
        </w:rPr>
      </w:pPr>
    </w:p>
    <w:p w:rsidRDefault="00355A4F" w:rsidP="008C2A9B" w:rsidR="00355A4F" w:rsidRPr="00345080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Kako su u evidenciji Ministarstva unutarnjih poslova za navedena vozila evidentirane zabrane otuđenja navedene u izreci, to je sukladno odredbi čl. 164. st. 5. OZ-a odlučeno kao pod toč. 1., dok je pod toč. 2. odlučeno temeljem odredbe čl. 164. st. 2. istog zakona.</w:t>
      </w:r>
    </w:p>
    <w:p w:rsidRDefault="001A6E03" w:rsidP="00355A4F" w:rsidR="001A6E03" w:rsidRPr="00345080">
      <w:pPr>
        <w:jc w:val="both"/>
        <w:rPr>
          <w:rFonts w:hAnsi="Times New Roman" w:ascii="Times New Roman"/>
        </w:rPr>
      </w:pPr>
    </w:p>
    <w:p w:rsidRDefault="001A6E03" w:rsidP="001A6E03" w:rsidR="001A6E03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U </w:t>
      </w:r>
      <w:r w:rsidR="00224DEE">
        <w:rPr>
          <w:rFonts w:hAnsi="Times New Roman" w:ascii="Times New Roman"/>
        </w:rPr>
        <w:t>Zagrebu,</w:t>
      </w:r>
      <w:r w:rsidRPr="00345080">
        <w:rPr>
          <w:rFonts w:hAnsi="Times New Roman" w:ascii="Times New Roman"/>
        </w:rPr>
        <w:t xml:space="preserve"> </w:t>
      </w:r>
      <w:r w:rsidR="001C362F">
        <w:rPr>
          <w:rFonts w:hAnsi="Times New Roman" w:ascii="Times New Roman"/>
        </w:rPr>
        <w:t>14</w:t>
      </w:r>
      <w:r w:rsidR="00345080">
        <w:rPr>
          <w:rFonts w:hAnsi="Times New Roman" w:ascii="Times New Roman"/>
        </w:rPr>
        <w:t xml:space="preserve">. </w:t>
      </w:r>
      <w:r w:rsidR="00A55F37">
        <w:rPr>
          <w:rFonts w:hAnsi="Times New Roman" w:ascii="Times New Roman"/>
        </w:rPr>
        <w:t>prosinca</w:t>
      </w:r>
      <w:r w:rsidRPr="00345080">
        <w:rPr>
          <w:rFonts w:hAnsi="Times New Roman" w:ascii="Times New Roman"/>
        </w:rPr>
        <w:t xml:space="preserve"> 2016.</w:t>
      </w:r>
      <w:r w:rsidR="001C362F">
        <w:rPr>
          <w:rFonts w:hAnsi="Times New Roman" w:ascii="Times New Roman"/>
        </w:rPr>
        <w:t xml:space="preserve"> g.</w:t>
      </w:r>
    </w:p>
    <w:p w:rsidRDefault="001C362F" w:rsidP="001A6E03" w:rsidR="001C362F" w:rsidRPr="00345080">
      <w:pPr>
        <w:ind w:firstLine="567"/>
        <w:jc w:val="center"/>
        <w:rPr>
          <w:rFonts w:hAnsi="Times New Roman" w:ascii="Times New Roman"/>
        </w:rPr>
      </w:pPr>
    </w:p>
    <w:p w:rsidRDefault="001A6E03" w:rsidP="00E61B7B" w:rsidR="001A6E03" w:rsidRPr="00345080">
      <w:pPr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right"/>
        <w:rPr>
          <w:rFonts w:hAnsi="Times New Roman" w:ascii="Times New Roman"/>
        </w:rPr>
      </w:pPr>
      <w:r w:rsidRPr="00345080">
        <w:rPr>
          <w:rFonts w:hAnsi="Times New Roman" w:ascii="Times New Roman"/>
        </w:rPr>
        <w:t>SUDAC:</w:t>
      </w:r>
    </w:p>
    <w:p w:rsidRDefault="001A6E03" w:rsidP="00A55F37" w:rsidR="001A6E03" w:rsidRPr="00345080">
      <w:pPr>
        <w:ind w:firstLine="567"/>
        <w:jc w:val="right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Vesna </w:t>
      </w:r>
      <w:r w:rsidR="00A55F37">
        <w:rPr>
          <w:rFonts w:hAnsi="Times New Roman" w:ascii="Times New Roman"/>
        </w:rPr>
        <w:t>Sremac Šoštar</w:t>
      </w:r>
      <w:r w:rsidR="00A3494E">
        <w:rPr>
          <w:rFonts w:hAnsi="Times New Roman" w:ascii="Times New Roman"/>
        </w:rPr>
        <w:t>, v.r.</w:t>
      </w:r>
    </w:p>
    <w:p w:rsidRDefault="001C362F" w:rsidP="001C362F" w:rsidR="001C362F">
      <w:pPr>
        <w:jc w:val="both"/>
        <w:rPr>
          <w:rFonts w:hAnsi="Times New Roman" w:ascii="Times New Roman"/>
        </w:rPr>
      </w:pPr>
    </w:p>
    <w:p w:rsidRDefault="001C362F" w:rsidP="001C362F" w:rsidR="001C362F">
      <w:pPr>
        <w:jc w:val="both"/>
        <w:rPr>
          <w:rFonts w:hAnsi="Times New Roman" w:ascii="Times New Roman"/>
        </w:rPr>
      </w:pPr>
    </w:p>
    <w:p w:rsidRDefault="001A6E03" w:rsidP="001C362F" w:rsidR="001A6E03" w:rsidRPr="00345080">
      <w:pPr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POUKA O PRAVNOM LIJEKU: </w:t>
      </w:r>
    </w:p>
    <w:p w:rsidRDefault="001A6E03" w:rsidP="005F2BD2" w:rsidR="005F2BD2" w:rsidRPr="006263EA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Protiv ovog </w:t>
      </w:r>
      <w:r w:rsidR="005F2BD2">
        <w:rPr>
          <w:rFonts w:hAnsi="Times New Roman" w:ascii="Times New Roman"/>
        </w:rPr>
        <w:t>zaključka nije dopuštena žalba</w:t>
      </w:r>
      <w:r w:rsidR="005F2BD2" w:rsidRPr="005F2BD2">
        <w:rPr>
          <w:rFonts w:hAnsi="Times New Roman" w:ascii="Times New Roman"/>
        </w:rPr>
        <w:t xml:space="preserve"> </w:t>
      </w:r>
      <w:r w:rsidR="005F2BD2" w:rsidRPr="006263EA">
        <w:rPr>
          <w:rFonts w:hAnsi="Times New Roman" w:ascii="Times New Roman"/>
        </w:rPr>
        <w:t>(čl. 19. st. 7. SZ-a)</w:t>
      </w:r>
      <w:r w:rsidR="005F2BD2">
        <w:rPr>
          <w:rFonts w:hAnsi="Times New Roman" w:ascii="Times New Roman"/>
        </w:rPr>
        <w:t>.</w:t>
      </w:r>
    </w:p>
    <w:p w:rsidRDefault="00A55F37" w:rsidP="001C362F" w:rsidR="001A6E03" w:rsidRPr="00345080">
      <w:pPr>
        <w:tabs>
          <w:tab w:pos="537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A3494E" w:rsidP="006D02C6" w:rsidR="00A55F37">
      <w:pPr>
        <w:tabs>
          <w:tab w:pos="5325" w:val="left"/>
        </w:tabs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A3494E" w:rsidP="006D02C6" w:rsidR="00A3494E">
      <w:pPr>
        <w:tabs>
          <w:tab w:pos="5325" w:val="left"/>
        </w:tabs>
        <w:jc w:val="right"/>
        <w:rPr>
          <w:rFonts w:hAnsi="Times New Roman" w:ascii="Times New Roman"/>
        </w:rPr>
      </w:pPr>
      <w:r w:rsidRPr="00A3494E">
        <w:rPr>
          <w:rFonts w:hAnsi="Times New Roman" w:ascii="Times New Roman"/>
        </w:rPr>
        <w:t>Zlatka Plivelić</w:t>
      </w:r>
    </w:p>
    <w:p w:rsidRDefault="00815D35" w:rsidP="006D02C6" w:rsidR="00815D35">
      <w:pPr>
        <w:tabs>
          <w:tab w:pos="5325" w:val="left"/>
        </w:tabs>
        <w:jc w:val="right"/>
        <w:rPr>
          <w:rFonts w:hAnsi="Times New Roman" w:ascii="Times New Roman"/>
        </w:rPr>
      </w:pPr>
    </w:p>
    <w:p w:rsidRDefault="00815D35" w:rsidP="00A3494E" w:rsidR="00815D35">
      <w:pPr>
        <w:tabs>
          <w:tab w:pos="5325" w:val="left"/>
        </w:tabs>
        <w:jc w:val="right"/>
        <w:rPr>
          <w:rFonts w:hAnsi="Times New Roman" w:ascii="Times New Roman"/>
        </w:rPr>
      </w:pPr>
    </w:p>
    <w:p w:rsidRDefault="00815D35" w:rsidP="00A3494E" w:rsidR="00815D35" w:rsidRPr="00A55F37">
      <w:pPr>
        <w:tabs>
          <w:tab w:pos="5325" w:val="left"/>
        </w:tabs>
        <w:jc w:val="right"/>
        <w:rPr>
          <w:rFonts w:hAnsi="Times New Roman" w:ascii="Times New Roman"/>
        </w:rPr>
      </w:pPr>
    </w:p>
    <w:sectPr w:rsidSect="00355A4F" w:rsidR="00815D35" w:rsidRPr="00A55F37">
      <w:headerReference w:type="default" r:id="rId11"/>
      <w:pgSz w:code="9" w:h="16838" w:w="11906"/>
      <w:pgMar w:gutter="0" w:footer="709" w:header="709" w:left="1418" w:bottom="993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EB5" w:rsidP="00EC5531" w:rsidR="00584EB5">
      <w:r>
        <w:separator/>
      </w:r>
    </w:p>
  </w:endnote>
  <w:endnote w:id="0" w:type="continuationSeparator">
    <w:p w:rsidRDefault="00584EB5" w:rsidP="00EC5531" w:rsidR="00584E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EB5" w:rsidP="00EC5531" w:rsidR="00584EB5">
      <w:r>
        <w:separator/>
      </w:r>
    </w:p>
  </w:footnote>
  <w:footnote w:id="0" w:type="continuationSeparator">
    <w:p w:rsidRDefault="00584EB5" w:rsidP="00EC5531" w:rsidR="00584E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41F2">
          <w:rPr>
            <w:noProof/>
          </w:rPr>
          <w:t>2</w:t>
        </w:r>
        <w:r>
          <w:fldChar w:fldCharType="end"/>
        </w:r>
      </w:p>
    </w:sdtContent>
  </w:sdt>
  <w:p w:rsidRDefault="00A55F37" w:rsidP="00DB3041" w:rsidR="00EC5531" w:rsidRPr="00355A4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1C362F">
      <w:rPr>
        <w:rFonts w:hAnsi="Times New Roman" w:ascii="Times New Roman"/>
      </w:rPr>
      <w:t>.</w:t>
    </w:r>
    <w:r w:rsidR="00DB3041" w:rsidRPr="00355A4F">
      <w:rPr>
        <w:rFonts w:hAnsi="Times New Roman" w:ascii="Times New Roman"/>
      </w:rPr>
      <w:t xml:space="preserve"> </w:t>
    </w:r>
    <w:r w:rsidR="001A6E03" w:rsidRPr="00355A4F">
      <w:rPr>
        <w:rFonts w:hAnsi="Times New Roman" w:ascii="Times New Roman"/>
      </w:rPr>
      <w:t>St-</w:t>
    </w:r>
    <w:r>
      <w:rPr>
        <w:rFonts w:hAnsi="Times New Roman" w:ascii="Times New Roman"/>
      </w:rPr>
      <w:t>126/15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A4142"/>
    <w:multiLevelType w:val="hybridMultilevel"/>
    <w:tmpl w:val="C65A0606"/>
    <w:lvl w:tplc="7B7CAD66" w:ilvl="0">
      <w:start w:val="2"/>
      <w:numFmt w:val="bullet"/>
      <w:lvlText w:val="-"/>
      <w:lvlJc w:val="left"/>
      <w:pPr>
        <w:ind w:hanging="360" w:left="200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2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4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6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8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0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2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4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67"/>
      </w:pPr>
      <w:rPr>
        <w:rFonts w:hAnsi="Wingdings" w:ascii="Wingdings" w:hint="default"/>
      </w:rPr>
    </w:lvl>
  </w:abstractNum>
  <w:abstractNum w:abstractNumId="1">
    <w:nsid w:val="12E92094"/>
    <w:multiLevelType w:val="hybridMultilevel"/>
    <w:tmpl w:val="D1A68178"/>
    <w:lvl w:tplc="3C2E24E6" w:ilvl="0">
      <w:start w:val="1"/>
      <w:numFmt w:val="bullet"/>
      <w:lvlText w:val="-"/>
      <w:lvlJc w:val="left"/>
      <w:pPr>
        <w:ind w:hanging="360" w:left="164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2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0CB6D4F"/>
    <w:multiLevelType w:val="multilevel"/>
    <w:tmpl w:val="2D6A95FA"/>
    <w:lvl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28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00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3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08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44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16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52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247"/>
      </w:pPr>
      <w:rPr>
        <w:rFonts w:hint="default"/>
      </w:rPr>
    </w:lvl>
  </w:abstractNum>
  <w:abstractNum w:abstractNumId="4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5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32D5194"/>
    <w:multiLevelType w:val="hybridMultilevel"/>
    <w:tmpl w:val="293C339C"/>
    <w:lvl w:tplc="E4785D9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0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72F4D"/>
    <w:rsid w:val="00081614"/>
    <w:rsid w:val="000848AF"/>
    <w:rsid w:val="0008637B"/>
    <w:rsid w:val="0009336E"/>
    <w:rsid w:val="00094066"/>
    <w:rsid w:val="000A3E29"/>
    <w:rsid w:val="000B0C41"/>
    <w:rsid w:val="000B6EA1"/>
    <w:rsid w:val="000C77AC"/>
    <w:rsid w:val="000D43ED"/>
    <w:rsid w:val="000E576D"/>
    <w:rsid w:val="000F038A"/>
    <w:rsid w:val="000F549A"/>
    <w:rsid w:val="000F7BA2"/>
    <w:rsid w:val="00100CB4"/>
    <w:rsid w:val="001023CC"/>
    <w:rsid w:val="00105B49"/>
    <w:rsid w:val="0010655C"/>
    <w:rsid w:val="001120B5"/>
    <w:rsid w:val="0012129F"/>
    <w:rsid w:val="00121FAE"/>
    <w:rsid w:val="00131709"/>
    <w:rsid w:val="001339DE"/>
    <w:rsid w:val="00134DEC"/>
    <w:rsid w:val="00134E5D"/>
    <w:rsid w:val="0014402F"/>
    <w:rsid w:val="00151817"/>
    <w:rsid w:val="00156351"/>
    <w:rsid w:val="001600C3"/>
    <w:rsid w:val="00166CB4"/>
    <w:rsid w:val="00195ADB"/>
    <w:rsid w:val="001A0FF4"/>
    <w:rsid w:val="001A41F2"/>
    <w:rsid w:val="001A43DF"/>
    <w:rsid w:val="001A6E03"/>
    <w:rsid w:val="001B5900"/>
    <w:rsid w:val="001C362F"/>
    <w:rsid w:val="001D2DA6"/>
    <w:rsid w:val="001D7887"/>
    <w:rsid w:val="001E48F2"/>
    <w:rsid w:val="001E5412"/>
    <w:rsid w:val="001F13B1"/>
    <w:rsid w:val="00203607"/>
    <w:rsid w:val="00203B6E"/>
    <w:rsid w:val="00205B79"/>
    <w:rsid w:val="00210348"/>
    <w:rsid w:val="00213FEE"/>
    <w:rsid w:val="00224DEE"/>
    <w:rsid w:val="00225A3B"/>
    <w:rsid w:val="00230CFE"/>
    <w:rsid w:val="0023493C"/>
    <w:rsid w:val="0024228B"/>
    <w:rsid w:val="002518A5"/>
    <w:rsid w:val="00261307"/>
    <w:rsid w:val="002613AB"/>
    <w:rsid w:val="00261C64"/>
    <w:rsid w:val="002739DA"/>
    <w:rsid w:val="00277AD4"/>
    <w:rsid w:val="00287275"/>
    <w:rsid w:val="002937A9"/>
    <w:rsid w:val="002A3A4A"/>
    <w:rsid w:val="002A52D0"/>
    <w:rsid w:val="002B1CFF"/>
    <w:rsid w:val="002C0504"/>
    <w:rsid w:val="002C794F"/>
    <w:rsid w:val="002D5F23"/>
    <w:rsid w:val="002F73BC"/>
    <w:rsid w:val="003004DF"/>
    <w:rsid w:val="003025ED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2283"/>
    <w:rsid w:val="00355A4F"/>
    <w:rsid w:val="00356E32"/>
    <w:rsid w:val="00366C62"/>
    <w:rsid w:val="00381CEA"/>
    <w:rsid w:val="00381D21"/>
    <w:rsid w:val="003A47EF"/>
    <w:rsid w:val="003A4B86"/>
    <w:rsid w:val="003A50CA"/>
    <w:rsid w:val="003A681D"/>
    <w:rsid w:val="003C13D9"/>
    <w:rsid w:val="003D66CD"/>
    <w:rsid w:val="003D7D32"/>
    <w:rsid w:val="003E1C09"/>
    <w:rsid w:val="003F16B5"/>
    <w:rsid w:val="003F622C"/>
    <w:rsid w:val="00407BBF"/>
    <w:rsid w:val="00415C10"/>
    <w:rsid w:val="00422A42"/>
    <w:rsid w:val="00432F8E"/>
    <w:rsid w:val="00434B16"/>
    <w:rsid w:val="004405C4"/>
    <w:rsid w:val="004545A2"/>
    <w:rsid w:val="004613A3"/>
    <w:rsid w:val="004623BA"/>
    <w:rsid w:val="00476C54"/>
    <w:rsid w:val="0049698D"/>
    <w:rsid w:val="004B4008"/>
    <w:rsid w:val="004B6A16"/>
    <w:rsid w:val="004B794A"/>
    <w:rsid w:val="004C031F"/>
    <w:rsid w:val="004C427A"/>
    <w:rsid w:val="004C49B8"/>
    <w:rsid w:val="004D5692"/>
    <w:rsid w:val="004D5CBB"/>
    <w:rsid w:val="004D5D9B"/>
    <w:rsid w:val="004E7CE5"/>
    <w:rsid w:val="004F3AE9"/>
    <w:rsid w:val="004F54A6"/>
    <w:rsid w:val="004F6CE2"/>
    <w:rsid w:val="004F7AA9"/>
    <w:rsid w:val="005016BC"/>
    <w:rsid w:val="005023B1"/>
    <w:rsid w:val="0050322B"/>
    <w:rsid w:val="00506AF3"/>
    <w:rsid w:val="0051012D"/>
    <w:rsid w:val="0052158A"/>
    <w:rsid w:val="00522598"/>
    <w:rsid w:val="00526EA8"/>
    <w:rsid w:val="00537E6A"/>
    <w:rsid w:val="005434ED"/>
    <w:rsid w:val="005503F2"/>
    <w:rsid w:val="00554511"/>
    <w:rsid w:val="005556CE"/>
    <w:rsid w:val="00560AFA"/>
    <w:rsid w:val="00567BAD"/>
    <w:rsid w:val="00574D42"/>
    <w:rsid w:val="00581759"/>
    <w:rsid w:val="00584EB5"/>
    <w:rsid w:val="005854A3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7161"/>
    <w:rsid w:val="005C20B0"/>
    <w:rsid w:val="005C4E1E"/>
    <w:rsid w:val="005C68C7"/>
    <w:rsid w:val="005D18F8"/>
    <w:rsid w:val="005D51F9"/>
    <w:rsid w:val="005E0C20"/>
    <w:rsid w:val="005E25EC"/>
    <w:rsid w:val="005E559A"/>
    <w:rsid w:val="005E7878"/>
    <w:rsid w:val="005F2BD2"/>
    <w:rsid w:val="005F36E9"/>
    <w:rsid w:val="005F47E7"/>
    <w:rsid w:val="005F6A64"/>
    <w:rsid w:val="006018D2"/>
    <w:rsid w:val="00602463"/>
    <w:rsid w:val="0060340F"/>
    <w:rsid w:val="00623E72"/>
    <w:rsid w:val="0063013F"/>
    <w:rsid w:val="00633BE4"/>
    <w:rsid w:val="0063476B"/>
    <w:rsid w:val="0063499A"/>
    <w:rsid w:val="00634E8A"/>
    <w:rsid w:val="00641240"/>
    <w:rsid w:val="006421AF"/>
    <w:rsid w:val="006443E9"/>
    <w:rsid w:val="006519A1"/>
    <w:rsid w:val="00655854"/>
    <w:rsid w:val="00663680"/>
    <w:rsid w:val="00666653"/>
    <w:rsid w:val="006666D0"/>
    <w:rsid w:val="00671BB1"/>
    <w:rsid w:val="00671E27"/>
    <w:rsid w:val="00676768"/>
    <w:rsid w:val="0068126A"/>
    <w:rsid w:val="0068421F"/>
    <w:rsid w:val="006926AC"/>
    <w:rsid w:val="00692D68"/>
    <w:rsid w:val="00692E6B"/>
    <w:rsid w:val="00693798"/>
    <w:rsid w:val="00697EB4"/>
    <w:rsid w:val="006A3824"/>
    <w:rsid w:val="006C1981"/>
    <w:rsid w:val="006C1F34"/>
    <w:rsid w:val="006D02C6"/>
    <w:rsid w:val="006E00E8"/>
    <w:rsid w:val="006E2D44"/>
    <w:rsid w:val="006E705D"/>
    <w:rsid w:val="006F07D8"/>
    <w:rsid w:val="006F61D9"/>
    <w:rsid w:val="0070428A"/>
    <w:rsid w:val="0071033A"/>
    <w:rsid w:val="0071448D"/>
    <w:rsid w:val="007270B2"/>
    <w:rsid w:val="00730122"/>
    <w:rsid w:val="00731E80"/>
    <w:rsid w:val="00756A89"/>
    <w:rsid w:val="007609C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7B0A"/>
    <w:rsid w:val="007F4A16"/>
    <w:rsid w:val="00800897"/>
    <w:rsid w:val="00803431"/>
    <w:rsid w:val="0080792B"/>
    <w:rsid w:val="008123FF"/>
    <w:rsid w:val="00815D35"/>
    <w:rsid w:val="00817820"/>
    <w:rsid w:val="00820EF9"/>
    <w:rsid w:val="0082760D"/>
    <w:rsid w:val="00831CBE"/>
    <w:rsid w:val="008323BA"/>
    <w:rsid w:val="008348BD"/>
    <w:rsid w:val="0084079A"/>
    <w:rsid w:val="00841E9B"/>
    <w:rsid w:val="00855422"/>
    <w:rsid w:val="00857A92"/>
    <w:rsid w:val="008654A2"/>
    <w:rsid w:val="00867B4F"/>
    <w:rsid w:val="00872A50"/>
    <w:rsid w:val="00873943"/>
    <w:rsid w:val="0087656E"/>
    <w:rsid w:val="00881E24"/>
    <w:rsid w:val="008851B9"/>
    <w:rsid w:val="008957D0"/>
    <w:rsid w:val="008A2540"/>
    <w:rsid w:val="008B1552"/>
    <w:rsid w:val="008C2A9B"/>
    <w:rsid w:val="008C2FAD"/>
    <w:rsid w:val="008C5BE4"/>
    <w:rsid w:val="008C7C8D"/>
    <w:rsid w:val="008D0A1C"/>
    <w:rsid w:val="008D0F3B"/>
    <w:rsid w:val="008D4BF8"/>
    <w:rsid w:val="008E424E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60036"/>
    <w:rsid w:val="00977284"/>
    <w:rsid w:val="00981BE8"/>
    <w:rsid w:val="00984FB6"/>
    <w:rsid w:val="009930F6"/>
    <w:rsid w:val="00995E7C"/>
    <w:rsid w:val="009A30F5"/>
    <w:rsid w:val="009A5C92"/>
    <w:rsid w:val="009B50F7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4202"/>
    <w:rsid w:val="00A3494E"/>
    <w:rsid w:val="00A35BAC"/>
    <w:rsid w:val="00A451BB"/>
    <w:rsid w:val="00A4595F"/>
    <w:rsid w:val="00A45C8B"/>
    <w:rsid w:val="00A5112F"/>
    <w:rsid w:val="00A53EE3"/>
    <w:rsid w:val="00A55F37"/>
    <w:rsid w:val="00A56601"/>
    <w:rsid w:val="00A60C56"/>
    <w:rsid w:val="00A65D2A"/>
    <w:rsid w:val="00A8198B"/>
    <w:rsid w:val="00A84AB0"/>
    <w:rsid w:val="00A84C8E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7254"/>
    <w:rsid w:val="00AE3527"/>
    <w:rsid w:val="00B00274"/>
    <w:rsid w:val="00B0236B"/>
    <w:rsid w:val="00B03C17"/>
    <w:rsid w:val="00B058D1"/>
    <w:rsid w:val="00B14FE9"/>
    <w:rsid w:val="00B21417"/>
    <w:rsid w:val="00B246A2"/>
    <w:rsid w:val="00B2533A"/>
    <w:rsid w:val="00B30DB8"/>
    <w:rsid w:val="00B34908"/>
    <w:rsid w:val="00B375BB"/>
    <w:rsid w:val="00B41EA9"/>
    <w:rsid w:val="00B4415F"/>
    <w:rsid w:val="00B44735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C1522"/>
    <w:rsid w:val="00BC1618"/>
    <w:rsid w:val="00BC6B2F"/>
    <w:rsid w:val="00BC75BE"/>
    <w:rsid w:val="00BD1876"/>
    <w:rsid w:val="00BE0D43"/>
    <w:rsid w:val="00BE75FC"/>
    <w:rsid w:val="00BF1A5E"/>
    <w:rsid w:val="00C003B6"/>
    <w:rsid w:val="00C0331D"/>
    <w:rsid w:val="00C10E24"/>
    <w:rsid w:val="00C14406"/>
    <w:rsid w:val="00C15BB8"/>
    <w:rsid w:val="00C252E5"/>
    <w:rsid w:val="00C35375"/>
    <w:rsid w:val="00C41379"/>
    <w:rsid w:val="00C45AA2"/>
    <w:rsid w:val="00C55E1B"/>
    <w:rsid w:val="00C55E8B"/>
    <w:rsid w:val="00C603E0"/>
    <w:rsid w:val="00C6283D"/>
    <w:rsid w:val="00C628DF"/>
    <w:rsid w:val="00C73754"/>
    <w:rsid w:val="00C80B3A"/>
    <w:rsid w:val="00C80C46"/>
    <w:rsid w:val="00C8240C"/>
    <w:rsid w:val="00C852F8"/>
    <w:rsid w:val="00C97C0E"/>
    <w:rsid w:val="00CA29DF"/>
    <w:rsid w:val="00CA56E2"/>
    <w:rsid w:val="00CA6E69"/>
    <w:rsid w:val="00CB12C9"/>
    <w:rsid w:val="00CC0D33"/>
    <w:rsid w:val="00CC7AEC"/>
    <w:rsid w:val="00CD1D95"/>
    <w:rsid w:val="00CD417D"/>
    <w:rsid w:val="00CE49E9"/>
    <w:rsid w:val="00CE6125"/>
    <w:rsid w:val="00CF054B"/>
    <w:rsid w:val="00CF7F8A"/>
    <w:rsid w:val="00D10BC2"/>
    <w:rsid w:val="00D11EBB"/>
    <w:rsid w:val="00D13B41"/>
    <w:rsid w:val="00D1775C"/>
    <w:rsid w:val="00D20145"/>
    <w:rsid w:val="00D318A7"/>
    <w:rsid w:val="00D3607D"/>
    <w:rsid w:val="00D37079"/>
    <w:rsid w:val="00D37263"/>
    <w:rsid w:val="00D41ED2"/>
    <w:rsid w:val="00D46235"/>
    <w:rsid w:val="00D50678"/>
    <w:rsid w:val="00D613BF"/>
    <w:rsid w:val="00D644B5"/>
    <w:rsid w:val="00D646CF"/>
    <w:rsid w:val="00D70DCB"/>
    <w:rsid w:val="00D71E38"/>
    <w:rsid w:val="00D76AF7"/>
    <w:rsid w:val="00D85376"/>
    <w:rsid w:val="00D856FF"/>
    <w:rsid w:val="00D93343"/>
    <w:rsid w:val="00D96E5D"/>
    <w:rsid w:val="00DA14E6"/>
    <w:rsid w:val="00DA7FB4"/>
    <w:rsid w:val="00DB3041"/>
    <w:rsid w:val="00DB71FC"/>
    <w:rsid w:val="00DC58A6"/>
    <w:rsid w:val="00DD2FAC"/>
    <w:rsid w:val="00DD4FDC"/>
    <w:rsid w:val="00DE3C5A"/>
    <w:rsid w:val="00DE608C"/>
    <w:rsid w:val="00DE775B"/>
    <w:rsid w:val="00DE7F98"/>
    <w:rsid w:val="00DF212F"/>
    <w:rsid w:val="00E005D1"/>
    <w:rsid w:val="00E10B03"/>
    <w:rsid w:val="00E1203C"/>
    <w:rsid w:val="00E24E4B"/>
    <w:rsid w:val="00E2732B"/>
    <w:rsid w:val="00E3054B"/>
    <w:rsid w:val="00E32288"/>
    <w:rsid w:val="00E44B61"/>
    <w:rsid w:val="00E50CC2"/>
    <w:rsid w:val="00E53AE4"/>
    <w:rsid w:val="00E552D6"/>
    <w:rsid w:val="00E61B7B"/>
    <w:rsid w:val="00E63865"/>
    <w:rsid w:val="00E71B94"/>
    <w:rsid w:val="00E72783"/>
    <w:rsid w:val="00E73C9A"/>
    <w:rsid w:val="00E82014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D5B1A"/>
    <w:rsid w:val="00EE0007"/>
    <w:rsid w:val="00EE5999"/>
    <w:rsid w:val="00EF5A6A"/>
    <w:rsid w:val="00EF62BF"/>
    <w:rsid w:val="00F07ED0"/>
    <w:rsid w:val="00F1122C"/>
    <w:rsid w:val="00F16484"/>
    <w:rsid w:val="00F17709"/>
    <w:rsid w:val="00F21A59"/>
    <w:rsid w:val="00F304B3"/>
    <w:rsid w:val="00F30A6F"/>
    <w:rsid w:val="00F316B0"/>
    <w:rsid w:val="00F34617"/>
    <w:rsid w:val="00F43070"/>
    <w:rsid w:val="00F44900"/>
    <w:rsid w:val="00F44E72"/>
    <w:rsid w:val="00F54377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7778"/>
    <w:rsid w:val="00F979AF"/>
    <w:rsid w:val="00FA2628"/>
    <w:rsid w:val="00FB0113"/>
    <w:rsid w:val="00FB1151"/>
    <w:rsid w:val="00FB6E41"/>
    <w:rsid w:val="00FC5938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A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A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2015.</izvorni_sadrzaj>
    <derivirana_varijabla naziv="DomainObject.Predmet.DatumOsnivanja_1">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St-126/2015</izvorni_sadrzaj>
    <derivirana_varijabla naziv="DomainObject.Predmet.OznakaBroj_1">St-126/2015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RADOŠEVIĆ d.o.o.</izvorni_sadrzaj>
    <derivirana_varijabla naziv="DomainObject.Predmet.ProtustrankaFormated_1">  RADOŠEVIĆ d.o.o.</derivirana_varijabla>
  </DomainObject.Predmet.ProtustrankaFormated>
  <DomainObject.Predmet.ProtustrankaFormatedOIB>
    <izvorni_sadrzaj>  RADOŠEVIĆ d.o.o., OIB 13096482089</izvorni_sadrzaj>
    <derivirana_varijabla naziv="DomainObject.Predmet.ProtustrankaFormatedOIB_1">  RADOŠEVIĆ d.o.o., OIB 13096482089</derivirana_varijabla>
  </DomainObject.Predmet.ProtustrankaFormatedOIB>
  <DomainObject.Predmet.ProtustrankaFormatedWithAdress>
    <izvorni_sadrzaj> RADOŠEVIĆ d.o.o., Ivana Janka Štromara 9, 44250 Petrinja</izvorni_sadrzaj>
    <derivirana_varijabla naziv="DomainObject.Predmet.ProtustrankaFormatedWithAdress_1"> RADOŠEVIĆ d.o.o., Ivana Janka Štromara 9, 44250 Petrinja</derivirana_varijabla>
  </DomainObject.Predmet.ProtustrankaFormatedWithAdress>
  <DomainObject.Predmet.ProtustrankaFormatedWithAdressOIB>
    <izvorni_sadrzaj> RADOŠEVIĆ d.o.o., OIB 13096482089, Ivana Janka Štromara 9, 44250 Petrinja</izvorni_sadrzaj>
    <derivirana_varijabla naziv="DomainObject.Predmet.ProtustrankaFormatedWithAdressOIB_1"> RADOŠEVIĆ d.o.o., OIB 13096482089, Ivana Janka Štromara 9, 44250 Petrinja</derivirana_varijabla>
  </DomainObject.Predmet.ProtustrankaFormatedWithAdressOIB>
  <DomainObject.Predmet.ProtustrankaWithAdress>
    <izvorni_sadrzaj>RADOŠEVIĆ d.o.o. Ivana Janka Štromara 9, 44250 Petrinja</izvorni_sadrzaj>
    <derivirana_varijabla naziv="DomainObject.Predmet.ProtustrankaWithAdress_1">RADOŠEVIĆ d.o.o. Ivana Janka Štromara 9, 44250 Petrinja</derivirana_varijabla>
  </DomainObject.Predmet.ProtustrankaWithAdress>
  <DomainObject.Predmet.ProtustrankaWithAdressOIB>
    <izvorni_sadrzaj>RADOŠEVIĆ d.o.o., OIB 13096482089, Ivana Janka Štromara 9, 44250 Petrinja</izvorni_sadrzaj>
    <derivirana_varijabla naziv="DomainObject.Predmet.ProtustrankaWithAdressOIB_1">RADOŠEVIĆ d.o.o., OIB 13096482089, Ivana Janka Štromara 9, 44250 Petrinja</derivirana_varijabla>
  </DomainObject.Predmet.ProtustrankaWithAdressOIB>
  <DomainObject.Predmet.ProtustrankaNazivFormated>
    <izvorni_sadrzaj>RADOŠEVIĆ d.o.o.</izvorni_sadrzaj>
    <derivirana_varijabla naziv="DomainObject.Predmet.ProtustrankaNazivFormated_1">RADOŠEVIĆ d.o.o.</derivirana_varijabla>
  </DomainObject.Predmet.ProtustrankaNazivFormated>
  <DomainObject.Predmet.ProtustrankaNazivFormatedOIB>
    <izvorni_sadrzaj>RADOŠEVIĆ d.o.o., OIB 13096482089</izvorni_sadrzaj>
    <derivirana_varijabla naziv="DomainObject.Predmet.ProtustrankaNazivFormatedOIB_1">RADOŠEVIĆ d.o.o., OIB 13096482089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RADOŠEVIĆ d.o.o.</item>
    </izvorni_sadrzaj>
    <derivirana_varijabla naziv="DomainObject.Predmet.ProtuStrankaListFormated_1">
      <item>RADOŠEVIĆ d.o.o.</item>
    </derivirana_varijabla>
  </DomainObject.Predmet.ProtuStrankaListFormated>
  <DomainObject.Predmet.ProtuStrankaListFormatedOIB>
    <izvorni_sadrzaj>
      <item>RADOŠEVIĆ d.o.o., OIB 13096482089</item>
    </izvorni_sadrzaj>
    <derivirana_varijabla naziv="DomainObject.Predmet.ProtuStrankaListFormatedOIB_1">
      <item>RADOŠEVIĆ d.o.o., OIB 13096482089</item>
    </derivirana_varijabla>
  </DomainObject.Predmet.ProtuStrankaListFormatedOIB>
  <DomainObject.Predmet.ProtuStrankaListFormatedWithAdress>
    <izvorni_sadrzaj>
      <item>RADOŠEVIĆ d.o.o., Ivana Janka Štromara 9, 44250 Petrinja</item>
    </izvorni_sadrzaj>
    <derivirana_varijabla naziv="DomainObject.Predmet.ProtuStrankaListFormatedWithAdress_1">
      <item>RADOŠEVIĆ d.o.o., Ivana Janka Štromara 9, 44250 Petrinja</item>
    </derivirana_varijabla>
  </DomainObject.Predmet.ProtuStrankaListFormatedWithAdress>
  <DomainObject.Predmet.ProtuStrankaListFormatedWithAdressOIB>
    <izvorni_sadrzaj>
      <item>RADOŠEVIĆ d.o.o., OIB 13096482089, Ivana Janka Štromara 9, 44250 Petrinja</item>
    </izvorni_sadrzaj>
    <derivirana_varijabla naziv="DomainObject.Predmet.ProtuStrankaListFormatedWithAdressOIB_1">
      <item>RADOŠEVIĆ d.o.o., OIB 13096482089, Ivana Janka Štromara 9, 44250 Petrinja</item>
    </derivirana_varijabla>
  </DomainObject.Predmet.ProtuStrankaListFormatedWithAdressOIB>
  <DomainObject.Predmet.ProtuStrankaListNazivFormated>
    <izvorni_sadrzaj>
      <item>RADOŠEVIĆ d.o.o.</item>
    </izvorni_sadrzaj>
    <derivirana_varijabla naziv="DomainObject.Predmet.ProtuStrankaListNazivFormated_1">
      <item>RADOŠEVIĆ d.o.o.</item>
    </derivirana_varijabla>
  </DomainObject.Predmet.ProtuStrankaListNazivFormated>
  <DomainObject.Predmet.ProtuStrankaListNazivFormatedOIB>
    <izvorni_sadrzaj>
      <item>RADOŠEVIĆ d.o.o., OIB 13096482089</item>
    </izvorni_sadrzaj>
    <derivirana_varijabla naziv="DomainObject.Predmet.ProtuStrankaListNazivFormatedOIB_1">
      <item>RADOŠEVIĆ d.o.o., OIB 13096482089</item>
    </derivirana_varijabla>
  </DomainObject.Predmet.ProtuStrankaListNazivFormatedOIB>
  <DomainObject.Predmet.OstaliListFormated>
    <izvorni_sadrzaj>
      <item>MARIJAN RADOŠEVIĆ</item>
      <item>MARIJANA RADOŠEVIĆ</item>
      <item>ALMA KLEPAC</item>
    </izvorni_sadrzaj>
    <derivirana_varijabla naziv="DomainObject.Predmet.OstaliListFormated_1">
      <item>MARIJAN RADOŠEVIĆ</item>
      <item>MARIJANA RADOŠEVIĆ</item>
      <item>ALMA KLEPAC</item>
    </derivirana_varijabla>
  </DomainObject.Predmet.OstaliListFormated>
  <DomainObject.Predmet.OstaliListFormatedOIB>
    <izvorni_sadrzaj>
      <item>MARIJAN RADOŠEVIĆ, OIB 87199570455</item>
      <item>MARIJANA RADOŠEVIĆ, OIB 11537328181</item>
      <item>ALMA KLEPAC, OIB 20525854329</item>
    </izvorni_sadrzaj>
    <derivirana_varijabla naziv="DomainObject.Predmet.OstaliListFormatedOIB_1">
      <item>MARIJAN RADOŠEVIĆ, OIB 87199570455</item>
      <item>MARIJANA RADOŠEVIĆ, OIB 11537328181</item>
      <item>ALMA KLEPAC, OIB 20525854329</item>
    </derivirana_varijabla>
  </DomainObject.Predmet.OstaliListFormatedOIB>
  <DomainObject.Predmet.OstaliListFormatedWithAdress>
    <izvorni_sadrzaj>
      <item>MARIJAN RADOŠEVIĆ, PRNJAVOR 39., 44250 Petrinja</item>
      <item>MARIJANA RADOŠEVIĆ, PRNJAVOR 38., 44250 Petrinja</item>
      <item>ALMA KLEPAC, D. GERVAISA 4., 10000 Zagreb</item>
    </izvorni_sadrzaj>
    <derivirana_varijabla naziv="DomainObject.Predmet.OstaliListFormatedWithAdress_1">
      <item>MARIJAN RADOŠEVIĆ, PRNJAVOR 39., 44250 Petrinja</item>
      <item>MARIJANA RADOŠEVIĆ, PRNJAVOR 38., 44250 Petrinja</item>
      <item>ALMA KLEPAC, D. GERVAISA 4., 10000 Zagreb</item>
    </derivirana_varijabla>
  </DomainObject.Predmet.OstaliListFormatedWithAdress>
  <DomainObject.Predmet.OstaliListFormatedWithAdressOIB>
    <izvorni_sadrzaj>
      <item>MARIJAN RADOŠEVIĆ, OIB 87199570455, PRNJAVOR 39., 44250 Petrinja</item>
      <item>MARIJANA RADOŠEVIĆ, OIB 11537328181, PRNJAVOR 38., 44250 Petrinja</item>
      <item>ALMA KLEPAC, OIB 20525854329, D. GERVAISA 4., 10000 Zagreb</item>
    </izvorni_sadrzaj>
    <derivirana_varijabla naziv="DomainObject.Predmet.OstaliListFormatedWithAdressOIB_1">
      <item>MARIJAN RADOŠEVIĆ, OIB 87199570455, PRNJAVOR 39., 44250 Petrinja</item>
      <item>MARIJANA RADOŠEVIĆ, OIB 11537328181, PRNJAVOR 38., 44250 Petrinja</item>
      <item>ALMA KLEPAC, OIB 20525854329, D. GERVAISA 4., 10000 Zagreb</item>
    </derivirana_varijabla>
  </DomainObject.Predmet.OstaliListFormatedWithAdressOIB>
  <DomainObject.Predmet.OstaliListNazivFormated>
    <izvorni_sadrzaj>
      <item>MARIJAN RADOŠEVIĆ</item>
      <item>MARIJANA RADOŠEVIĆ</item>
      <item>ALMA KLEPAC</item>
    </izvorni_sadrzaj>
    <derivirana_varijabla naziv="DomainObject.Predmet.OstaliListNazivFormated_1">
      <item>MARIJAN RADOŠEVIĆ</item>
      <item>MARIJANA RADOŠEVIĆ</item>
      <item>ALMA KLEPAC</item>
    </derivirana_varijabla>
  </DomainObject.Predmet.OstaliListNazivFormated>
  <DomainObject.Predmet.OstaliListNazivFormatedOIB>
    <izvorni_sadrzaj>
      <item>MARIJAN RADOŠEVIĆ, OIB 87199570455</item>
      <item>MARIJANA RADOŠEVIĆ, OIB 11537328181</item>
      <item>ALMA KLEPAC, OIB 20525854329</item>
    </izvorni_sadrzaj>
    <derivirana_varijabla naziv="DomainObject.Predmet.OstaliListNazivFormatedOIB_1">
      <item>MARIJAN RADOŠEVIĆ, OIB 87199570455</item>
      <item>MARIJANA RADOŠEVIĆ, OIB 11537328181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RADOŠEVIĆ d.o.o.</izvorni_sadrzaj>
    <derivirana_varijabla naziv="DomainObject.Predmet.ProtustrankaIDrugi_1">RADOŠEVIĆ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RADOŠEVIĆ d.o.o., OIB 13096482089, Ivana Janka Štromara 9, 44250 Petrinja</izvorni_sadrzaj>
    <derivirana_varijabla naziv="DomainObject.Predmet.ProtustrankaIDrugiAdressOIB_1">RADOŠEVIĆ d.o.o., OIB 13096482089, Ivana Janka Štromara 9,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RADOŠEVIĆ d.o.o.</item>
      <item>MARIJAN RADOŠEVIĆ</item>
      <item>MARIJANA RADOŠEVIĆ</item>
      <item>ALMA KLEPAC</item>
    </izvorni_sadrzaj>
    <derivirana_varijabla naziv="DomainObject.Predmet.SudioniciListNaziv_1">
      <item>FINA Regionalni centar</item>
      <item>RADOŠEVIĆ d.o.o.</item>
      <item>MARIJAN RADOŠEVIĆ</item>
      <item>MARIJANA RADOŠEVIĆ</item>
      <item>ALMA KLEPAC</item>
    </derivirana_varijabla>
  </DomainObject.Predmet.SudioniciListNaziv>
  <DomainObject.Predmet.SudioniciListAdressOIB>
    <izvorni_sadrzaj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  <item>ALMA KLEPAC, OIB 20525854329, D. GERVAISA 4.,10000 Zagreb</item>
    </izvorni_sadrzaj>
    <derivirana_varijabla naziv="DomainObject.Predmet.SudioniciListAdressOIB_1"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  <item>ALMA KLEPAC, OIB 20525854329, D. GERVAISA 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13096482089</item>
      <item>, OIB 87199570455</item>
      <item>, OIB 11537328181</item>
      <item>, OIB 20525854329</item>
    </izvorni_sadrzaj>
    <derivirana_varijabla naziv="DomainObject.Predmet.SudioniciListNazivOIB_1">
      <item>, OIB 85821130368</item>
      <item>, OIB 13096482089</item>
      <item>, OIB 87199570455</item>
      <item>, OIB 11537328181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BDE579-79E7-417B-A1F1-4471A46647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328</properties:Words>
  <properties:Characters>1799</properties:Characters>
  <properties:Lines>65</properties:Lines>
  <properties:Paragraphs>23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2016-12-13T13:52:00Z</dcterms:created>
  <dc:creator>stecaj</dc:creator>
  <cp:lastModifiedBy>Zlatka Plivelić</cp:lastModifiedBy>
  <cp:lastPrinted>2016-12-14T07:53:00Z</cp:lastPrinted>
  <dcterms:modified xmlns:xsi="http://www.w3.org/2001/XMLSchema-instance" xsi:type="dcterms:W3CDTF">2016-12-14T10:18:00Z</dcterms:modified>
  <cp:revision>13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