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bc3b2" w14:paraId="e5bc3b2" w:rsidRDefault="00B83963" w:rsidP="00B83963" w:rsidR="00B83963" w:rsidRPr="00B948CA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bookmarkStart w:name="_GoBack" w:id="0"/>
      <w:bookmarkEnd w:id="0"/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Default="005E6D18" w:rsidR="00B9345F" w:rsidRPr="00B948CA">
      <w:pPr>
        <w:pStyle w:val="Naslov4"/>
        <w:ind w:firstLine="0" w:left="0"/>
        <w:jc w:val="right"/>
        <w:rPr>
          <w:b w:val="false"/>
          <w:i w:val="false"/>
        </w:rPr>
      </w:pPr>
      <w:r w:rsidRPr="00B948CA">
        <w:rPr>
          <w:b w:val="false"/>
          <w:i w:val="false"/>
        </w:rPr>
        <w:t xml:space="preserve">Poslovni broj: </w:t>
      </w:r>
      <w:r w:rsidR="00BB5EF2">
        <w:rPr>
          <w:b w:val="false"/>
          <w:i w:val="false"/>
        </w:rPr>
        <w:t>20</w:t>
      </w:r>
      <w:r w:rsidRPr="00B948CA">
        <w:rPr>
          <w:b w:val="false"/>
          <w:i w:val="false"/>
        </w:rPr>
        <w:t xml:space="preserve"> </w:t>
      </w:r>
      <w:r w:rsidR="00C12CD9" w:rsidRPr="00B948CA">
        <w:rPr>
          <w:b w:val="false"/>
          <w:i w:val="false"/>
        </w:rPr>
        <w:t>Sp</w:t>
      </w:r>
      <w:r w:rsidR="00B9345F" w:rsidRPr="00B948CA">
        <w:rPr>
          <w:b w:val="false"/>
          <w:i w:val="false"/>
        </w:rPr>
        <w:t>-</w:t>
      </w:r>
      <w:r w:rsidR="00E06AA6">
        <w:rPr>
          <w:b w:val="false"/>
          <w:i w:val="false"/>
        </w:rPr>
        <w:t>109/17-19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C6737F" w:rsidP="00C6737F" w:rsidR="00C6737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Default="00C6737F" w:rsidR="00C6737F" w:rsidRPr="00B948CA">
      <w:pPr>
        <w:pStyle w:val="Naslov2"/>
        <w:rPr>
          <w:b w:val="false"/>
          <w:sz w:val="24"/>
        </w:rPr>
      </w:pPr>
    </w:p>
    <w:p w:rsidRDefault="00B83963" w:rsidR="00B9345F" w:rsidRPr="00B948CA">
      <w:pPr>
        <w:pStyle w:val="Naslov2"/>
        <w:rPr>
          <w:b w:val="false"/>
          <w:sz w:val="24"/>
        </w:rPr>
      </w:pPr>
      <w:r w:rsidRPr="00B948CA">
        <w:rPr>
          <w:b w:val="false"/>
          <w:sz w:val="24"/>
        </w:rPr>
        <w:t xml:space="preserve">Z A K L J U Č A K </w:t>
      </w:r>
    </w:p>
    <w:p w:rsidRDefault="00B9345F" w:rsidR="00B9345F" w:rsidRPr="00B948CA">
      <w:pPr>
        <w:rPr>
          <w:lang w:val="hr-HR"/>
        </w:rPr>
      </w:pPr>
    </w:p>
    <w:p w:rsidRDefault="008C0D81" w:rsidP="008C0D81" w:rsidR="008C0D81" w:rsidRPr="009B1113">
      <w:pPr>
        <w:pStyle w:val="Uvuenotijeloteksta"/>
      </w:pPr>
      <w:r w:rsidRPr="009B1113">
        <w:t>Općinski</w:t>
      </w:r>
      <w:r w:rsidR="00BB5EF2">
        <w:t xml:space="preserve"> građanski sud u Zagrebu, po sucu </w:t>
      </w:r>
      <w:r w:rsidRPr="009B1113">
        <w:t xml:space="preserve">toga suda </w:t>
      </w:r>
      <w:r w:rsidR="00BB5EF2">
        <w:t>Vladimiru Dimanovskom</w:t>
      </w:r>
      <w:r w:rsidRPr="009B1113">
        <w:t xml:space="preserve"> kao sucu pojedincu, u pravnoj stvari </w:t>
      </w:r>
      <w:r w:rsidRPr="00B948CA">
        <w:t xml:space="preserve">stečaja potrošača nad imovinom potrošača </w:t>
      </w:r>
      <w:r w:rsidR="00E06AA6">
        <w:t>Dejan Kranželić iz Zagreba, Papova ulica 4</w:t>
      </w:r>
      <w:r w:rsidRPr="00B948CA">
        <w:t xml:space="preserve">, OIB: </w:t>
      </w:r>
      <w:r w:rsidR="00E06AA6">
        <w:t>30207453608</w:t>
      </w:r>
      <w:r>
        <w:t xml:space="preserve">, </w:t>
      </w:r>
      <w:r w:rsidRPr="009B1113">
        <w:t xml:space="preserve">dana </w:t>
      </w:r>
      <w:r w:rsidR="00E06AA6">
        <w:t>3. siječnja</w:t>
      </w:r>
      <w:r w:rsidR="00BB5EF2">
        <w:t xml:space="preserve"> 201</w:t>
      </w:r>
      <w:r w:rsidR="00E06AA6">
        <w:t>8</w:t>
      </w:r>
      <w:r w:rsidR="00BB5EF2">
        <w:t>.</w:t>
      </w:r>
      <w:r w:rsidRPr="009B1113">
        <w:t xml:space="preserve"> </w:t>
      </w:r>
    </w:p>
    <w:p w:rsidRDefault="00B83963" w:rsidP="00B83963" w:rsidR="00B83963">
      <w:pPr>
        <w:rPr>
          <w:lang w:val="hr-HR"/>
        </w:rPr>
      </w:pPr>
    </w:p>
    <w:p w:rsidRDefault="008C0D81" w:rsidP="008C0D81" w:rsidR="008C0D81">
      <w:pPr>
        <w:jc w:val="center"/>
        <w:rPr>
          <w:lang w:val="hr-HR"/>
        </w:rPr>
      </w:pPr>
      <w:r>
        <w:rPr>
          <w:lang w:val="hr-HR"/>
        </w:rPr>
        <w:t>z a k l</w:t>
      </w:r>
      <w:r w:rsidR="007B3B9C">
        <w:rPr>
          <w:lang w:val="hr-HR"/>
        </w:rPr>
        <w:t xml:space="preserve"> </w:t>
      </w:r>
      <w:r w:rsidR="00BB5EF2">
        <w:rPr>
          <w:lang w:val="hr-HR"/>
        </w:rPr>
        <w:t xml:space="preserve">j u č i o    j e </w:t>
      </w:r>
    </w:p>
    <w:p w:rsidRDefault="002F631D" w:rsidP="00B83963" w:rsidR="002F631D" w:rsidRPr="00B948CA">
      <w:pPr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 xml:space="preserve">I. </w:t>
      </w:r>
      <w:r w:rsidRPr="00B948CA">
        <w:rPr>
          <w:lang w:val="hr-HR"/>
        </w:rPr>
        <w:tab/>
      </w:r>
      <w:r w:rsidR="00DF1A6F">
        <w:rPr>
          <w:lang w:val="hr-HR"/>
        </w:rPr>
        <w:t>Nalaže se</w:t>
      </w:r>
      <w:r w:rsidRPr="00B948CA">
        <w:rPr>
          <w:lang w:val="hr-HR"/>
        </w:rPr>
        <w:t xml:space="preserve"> </w:t>
      </w:r>
      <w:r w:rsidR="00E06AA6">
        <w:rPr>
          <w:lang w:val="hr-HR"/>
        </w:rPr>
        <w:t>Dejanu Kranželić</w:t>
      </w:r>
      <w:r w:rsidRPr="00B948CA">
        <w:rPr>
          <w:lang w:val="hr-HR"/>
        </w:rPr>
        <w:t xml:space="preserve"> da u roku od </w:t>
      </w:r>
      <w:r w:rsidR="007E1DFC">
        <w:rPr>
          <w:lang w:val="hr-HR"/>
        </w:rPr>
        <w:t>8</w:t>
      </w:r>
      <w:r w:rsidRPr="00B948CA">
        <w:rPr>
          <w:lang w:val="hr-HR"/>
        </w:rPr>
        <w:t xml:space="preserve"> dana predujmi troškove postupka stečaja potrošača u iznosu od </w:t>
      </w:r>
      <w:r w:rsidR="008C0D81">
        <w:rPr>
          <w:lang w:val="hr-HR"/>
        </w:rPr>
        <w:t>3</w:t>
      </w:r>
      <w:r w:rsidRPr="00B948CA">
        <w:rPr>
          <w:lang w:val="hr-HR"/>
        </w:rPr>
        <w:t>.000,00 kn na žiro račun suda prema sljedećim podacima:</w:t>
      </w:r>
    </w:p>
    <w:p w:rsidRDefault="00B948CA" w:rsidP="00B948CA" w:rsidR="00B948CA" w:rsidRPr="00B948CA">
      <w:pPr>
        <w:jc w:val="both"/>
        <w:rPr>
          <w:lang w:val="hr-HR"/>
        </w:rPr>
      </w:pPr>
    </w:p>
    <w:p w:rsidRDefault="00B948CA" w:rsidP="002F631D" w:rsidR="00B948CA" w:rsidRPr="00B948CA">
      <w:pPr>
        <w:ind w:left="708"/>
        <w:jc w:val="both"/>
        <w:rPr>
          <w:lang w:val="hr-HR"/>
        </w:rPr>
      </w:pPr>
      <w:r w:rsidRPr="00B948CA">
        <w:rPr>
          <w:lang w:val="hr-HR"/>
        </w:rPr>
        <w:t xml:space="preserve">Primatelj:  Općinski građanski sud u Zagrebu - predujam za troškove stečaja potrošača u iznosu od </w:t>
      </w:r>
      <w:r w:rsidR="008C0D81">
        <w:rPr>
          <w:lang w:val="hr-HR"/>
        </w:rPr>
        <w:t>3</w:t>
      </w:r>
      <w:r w:rsidRPr="00B948CA">
        <w:rPr>
          <w:lang w:val="hr-HR"/>
        </w:rPr>
        <w:t>.000,00 kn, broj računa HR1723900011300003265, model: HR05, poziv na broj odobrenja 1007-</w:t>
      </w:r>
      <w:r w:rsidR="00E06AA6">
        <w:rPr>
          <w:lang w:val="hr-HR"/>
        </w:rPr>
        <w:t>109</w:t>
      </w:r>
      <w:r w:rsidR="00BB5EF2">
        <w:rPr>
          <w:lang w:val="hr-HR"/>
        </w:rPr>
        <w:t>-17</w:t>
      </w:r>
      <w:r w:rsidRPr="00B948CA">
        <w:rPr>
          <w:lang w:val="hr-HR"/>
        </w:rPr>
        <w:t>, opis plaćanja: predujam za troškove stečaja potrošača u predmetu  Sp-</w:t>
      </w:r>
      <w:r w:rsidR="00E06AA6">
        <w:rPr>
          <w:lang w:val="hr-HR"/>
        </w:rPr>
        <w:t>109</w:t>
      </w:r>
      <w:r w:rsidR="000B2B17">
        <w:rPr>
          <w:lang w:val="hr-HR"/>
        </w:rPr>
        <w:t>/17</w:t>
      </w:r>
      <w:r w:rsidRPr="00B948CA">
        <w:rPr>
          <w:lang w:val="hr-HR"/>
        </w:rPr>
        <w:t xml:space="preserve">. </w:t>
      </w:r>
    </w:p>
    <w:p w:rsidRDefault="00B948CA" w:rsidP="00B948CA" w:rsidR="00B948CA" w:rsidRPr="00B948CA">
      <w:pPr>
        <w:ind w:firstLine="708"/>
        <w:jc w:val="both"/>
        <w:rPr>
          <w:lang w:val="hr-HR"/>
        </w:rPr>
      </w:pPr>
      <w:r w:rsidRPr="00B948CA">
        <w:rPr>
          <w:lang w:val="hr-HR"/>
        </w:rPr>
        <w:t xml:space="preserve">Dokaz o uplati tj. jedan primjerak uplatnice dostaviti u spis pozivom na broj spisa. </w:t>
      </w:r>
    </w:p>
    <w:p w:rsidRDefault="005F0F87" w:rsidP="00B948CA" w:rsidR="005F0F87">
      <w:pPr>
        <w:jc w:val="both"/>
        <w:rPr>
          <w:lang w:val="hr-HR"/>
        </w:rPr>
      </w:pPr>
    </w:p>
    <w:p w:rsidRDefault="001F1EBB" w:rsidP="002E485F" w:rsidR="009B1113">
      <w:pPr>
        <w:jc w:val="both"/>
        <w:rPr>
          <w:lang w:val="hr-HR"/>
        </w:rPr>
      </w:pPr>
      <w:r>
        <w:rPr>
          <w:lang w:val="hr-HR"/>
        </w:rPr>
        <w:t>II</w:t>
      </w:r>
      <w:r w:rsidR="005F0F87">
        <w:rPr>
          <w:lang w:val="hr-HR"/>
        </w:rPr>
        <w:t>.</w:t>
      </w:r>
      <w:r w:rsidR="005F0F87">
        <w:rPr>
          <w:lang w:val="hr-HR"/>
        </w:rPr>
        <w:tab/>
        <w:t xml:space="preserve">Ako potrošač ne predujmi troškove </w:t>
      </w:r>
      <w:r w:rsidR="005F0F87" w:rsidRPr="00B948CA">
        <w:rPr>
          <w:lang w:val="hr-HR"/>
        </w:rPr>
        <w:t>postupka stečaja potrošača</w:t>
      </w:r>
      <w:r w:rsidR="005F0F87">
        <w:rPr>
          <w:lang w:val="hr-HR"/>
        </w:rPr>
        <w:t>, sud će prijedlog odbaciti kao nedopušten temeljem čl. 114. st. 5. Stečajnog zakona ("Narodne novine" br. 71/15</w:t>
      </w:r>
      <w:r w:rsidR="008C0D81">
        <w:rPr>
          <w:lang w:val="hr-HR"/>
        </w:rPr>
        <w:t>, u daljnjem tekstu: SZ</w:t>
      </w:r>
      <w:r w:rsidR="005F0F87">
        <w:rPr>
          <w:lang w:val="hr-HR"/>
        </w:rPr>
        <w:t>) u vezi s čl. 23. Zakona o stečaju potrošača ("Narodne novine" br. 100/15</w:t>
      </w:r>
      <w:r w:rsidR="008C0D81">
        <w:rPr>
          <w:lang w:val="hr-HR"/>
        </w:rPr>
        <w:t>, u daljnjem tekstu: ZSP</w:t>
      </w:r>
      <w:r w:rsidR="005F0F87">
        <w:rPr>
          <w:lang w:val="hr-HR"/>
        </w:rPr>
        <w:t>).</w:t>
      </w:r>
    </w:p>
    <w:p w:rsidRDefault="008C0D81" w:rsidP="002E485F" w:rsidR="008C0D81" w:rsidRPr="00B948CA">
      <w:pPr>
        <w:jc w:val="both"/>
        <w:rPr>
          <w:lang w:val="hr-HR"/>
        </w:rPr>
      </w:pPr>
    </w:p>
    <w:p w:rsidRDefault="008C0D81" w:rsidR="00B948CA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8C0D81" w:rsidR="008C0D81">
      <w:pPr>
        <w:jc w:val="center"/>
        <w:rPr>
          <w:lang w:val="hr-HR"/>
        </w:rPr>
      </w:pP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ab/>
        <w:t xml:space="preserve">Dana </w:t>
      </w:r>
      <w:r w:rsidR="00E06AA6">
        <w:rPr>
          <w:lang w:val="hr-HR"/>
        </w:rPr>
        <w:t>29. lipnja 2017</w:t>
      </w:r>
      <w:r w:rsidR="00BB5EF2">
        <w:rPr>
          <w:lang w:val="hr-HR"/>
        </w:rPr>
        <w:t xml:space="preserve">. </w:t>
      </w:r>
      <w:r>
        <w:rPr>
          <w:lang w:val="hr-HR"/>
        </w:rPr>
        <w:t xml:space="preserve">predlagatelj je pravovremeno, temeljem odredbe čl. 44. st. 1 </w:t>
      </w:r>
      <w:r w:rsidR="00CD732D">
        <w:rPr>
          <w:lang w:val="hr-HR"/>
        </w:rPr>
        <w:t xml:space="preserve">Zakona o stečaju potrošača ("Narodne novine" br. 100/15, u daljnjem tekstu: ZSP) </w:t>
      </w:r>
      <w:r>
        <w:rPr>
          <w:lang w:val="hr-HR"/>
        </w:rPr>
        <w:t>podnio prijedlog za pokretanje postupka stečaja potrošača te je uz prijedlog dostavio svu dokumentaciju propisanu odredbom čl. 44. st. 3 ZSP</w:t>
      </w:r>
      <w:r w:rsidR="00CD732D">
        <w:rPr>
          <w:lang w:val="hr-HR"/>
        </w:rPr>
        <w:t>-a</w:t>
      </w:r>
      <w:r>
        <w:rPr>
          <w:lang w:val="hr-HR"/>
        </w:rPr>
        <w:t>.</w:t>
      </w:r>
    </w:p>
    <w:p w:rsidRDefault="008C0D81" w:rsidP="008C0D81" w:rsidR="008C0D81">
      <w:pPr>
        <w:jc w:val="both"/>
        <w:rPr>
          <w:lang w:val="hr-HR"/>
        </w:rPr>
      </w:pP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ab/>
        <w:t xml:space="preserve">Stoga je predlagatelj temeljem odredbe čl. 45. st. 1 ZSP, pozvan na uplatu predujma troškova postupka u roku propisanom čl. 114. st. 1. </w:t>
      </w:r>
      <w:r w:rsidR="00CD732D">
        <w:rPr>
          <w:lang w:val="hr-HR"/>
        </w:rPr>
        <w:t xml:space="preserve">Stečajnog zakona ("Narodne novine" br. 71/15, u daljnjem tekstu: SZ) u vezi s čl. 23. ZSP-a </w:t>
      </w:r>
      <w:r>
        <w:rPr>
          <w:lang w:val="hr-HR"/>
        </w:rPr>
        <w:t>te je odlučeno kao pod točkom I. izreke.</w:t>
      </w:r>
    </w:p>
    <w:p w:rsidRDefault="008C0D81" w:rsidP="008C0D81" w:rsidR="008C0D81">
      <w:pPr>
        <w:jc w:val="both"/>
        <w:rPr>
          <w:lang w:val="hr-HR"/>
        </w:rPr>
      </w:pP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ab/>
        <w:t>Visinu troška postupka sud je odredio u paušalnom iznosu uzevši u obzir u prijedlogu naveden opseg imovine predlagatelja te shodno tome minimalnu visinu nagrade povjerenika utvrđenu odredbom čl. 8. Uredbe o kriterijima i načinu obračuna i plaćanju nagrade povjerenicima u postupku stečaja potrošača ("Narodne novine" 13/16) kao i očekivane troškove povjerenika vezane uz zatvaranje računa potrošača te otvaranje transakcijskog računa, izrade pečata i slične očekivane troškova rada povjerenika.</w:t>
      </w: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 xml:space="preserve">  </w:t>
      </w:r>
    </w:p>
    <w:p w:rsidRDefault="00CD732D" w:rsidP="008C0D81" w:rsidR="00CD732D">
      <w:pPr>
        <w:jc w:val="both"/>
        <w:rPr>
          <w:lang w:val="hr-HR"/>
        </w:rPr>
      </w:pPr>
    </w:p>
    <w:p w:rsidRDefault="001F1EBB" w:rsidP="008C0D81" w:rsidR="001F1EBB">
      <w:pPr>
        <w:jc w:val="both"/>
        <w:rPr>
          <w:lang w:val="hr-HR"/>
        </w:rPr>
      </w:pPr>
    </w:p>
    <w:p w:rsidRDefault="00CD732D" w:rsidP="00CD732D" w:rsidR="00CD732D" w:rsidRPr="00B948CA">
      <w:pPr>
        <w:ind w:firstLine="720"/>
        <w:jc w:val="both"/>
        <w:rPr>
          <w:lang w:val="hr-HR"/>
        </w:rPr>
      </w:pPr>
      <w:r>
        <w:rPr>
          <w:lang w:val="hr-HR"/>
        </w:rPr>
        <w:lastRenderedPageBreak/>
        <w:t>Točka IV. izreke temelji se na čl. 114. st. 5. SZ-a u vezi s čl. 23. ZSP-a.</w:t>
      </w:r>
    </w:p>
    <w:p w:rsidRDefault="008C0D81" w:rsidP="008C0D81" w:rsidR="008C0D81" w:rsidRPr="00B948CA">
      <w:pPr>
        <w:jc w:val="center"/>
        <w:rPr>
          <w:lang w:val="hr-HR"/>
        </w:rPr>
      </w:pPr>
    </w:p>
    <w:p w:rsidRDefault="008C0D81" w:rsidR="008C0D81" w:rsidRPr="00B948CA">
      <w:pPr>
        <w:jc w:val="center"/>
        <w:rPr>
          <w:lang w:val="hr-HR"/>
        </w:rPr>
      </w:pPr>
    </w:p>
    <w:p w:rsidRDefault="00691035" w:rsidR="00B9345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U Zagrebu, </w:t>
      </w:r>
      <w:r w:rsidR="00E06AA6">
        <w:rPr>
          <w:lang w:val="hr-HR"/>
        </w:rPr>
        <w:t>3. siječnja 2018</w:t>
      </w:r>
      <w:r w:rsidR="00BB5EF2">
        <w:rPr>
          <w:lang w:val="hr-HR"/>
        </w:rPr>
        <w:t>.</w:t>
      </w:r>
      <w:r w:rsidR="009B1113" w:rsidRPr="00B948CA">
        <w:rPr>
          <w:lang w:val="hr-HR"/>
        </w:rPr>
        <w:t xml:space="preserve"> godine</w:t>
      </w: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ab/>
        <w:t xml:space="preserve"> </w:t>
      </w:r>
    </w:p>
    <w:p w:rsidRDefault="008456A1" w:rsidR="00B9345F" w:rsidRPr="00B948CA">
      <w:pPr>
        <w:ind w:firstLine="720" w:left="5760"/>
        <w:rPr>
          <w:lang w:val="hr-HR"/>
        </w:rPr>
      </w:pPr>
      <w:r w:rsidRPr="00B948CA">
        <w:rPr>
          <w:lang w:val="hr-HR"/>
        </w:rPr>
        <w:t xml:space="preserve">        </w:t>
      </w:r>
      <w:r w:rsidRPr="00B948CA">
        <w:rPr>
          <w:lang w:val="hr-HR"/>
        </w:rPr>
        <w:tab/>
        <w:t>Su</w:t>
      </w:r>
      <w:r w:rsidR="00BB5EF2">
        <w:rPr>
          <w:lang w:val="hr-HR"/>
        </w:rPr>
        <w:t>d</w:t>
      </w:r>
      <w:r w:rsidR="009B1113" w:rsidRPr="00B948CA">
        <w:rPr>
          <w:lang w:val="hr-HR"/>
        </w:rPr>
        <w:t>a</w:t>
      </w:r>
      <w:r w:rsidR="00BB5EF2">
        <w:rPr>
          <w:lang w:val="hr-HR"/>
        </w:rPr>
        <w:t>c</w:t>
      </w:r>
      <w:r w:rsidR="00B9345F" w:rsidRPr="00B948CA">
        <w:rPr>
          <w:lang w:val="hr-HR"/>
        </w:rPr>
        <w:t>:</w:t>
      </w:r>
    </w:p>
    <w:p w:rsidRDefault="00BB5EF2" w:rsidR="00B9345F" w:rsidRPr="00B948CA">
      <w:pPr>
        <w:ind w:firstLine="720" w:right="-51" w:left="5760"/>
        <w:rPr>
          <w:lang w:val="hr-HR"/>
        </w:rPr>
      </w:pPr>
      <w:r>
        <w:rPr>
          <w:lang w:val="hr-HR"/>
        </w:rPr>
        <w:t>Vladimir Dimanovski,v.r.</w:t>
      </w:r>
    </w:p>
    <w:p w:rsidRDefault="00B9345F" w:rsidR="00B9345F" w:rsidRPr="00B948CA">
      <w:pPr>
        <w:ind w:firstLine="720" w:right="-51" w:left="4320"/>
        <w:rPr>
          <w:lang w:val="hr-HR"/>
        </w:rPr>
      </w:pPr>
    </w:p>
    <w:p w:rsidRDefault="00B9345F" w:rsidR="00B9345F" w:rsidRPr="00B948CA">
      <w:pPr>
        <w:pStyle w:val="Naslov1"/>
        <w:ind w:firstLine="720"/>
        <w:rPr>
          <w:b w:val="false"/>
        </w:rPr>
      </w:pPr>
    </w:p>
    <w:p w:rsidRDefault="00B9345F" w:rsidR="00B9345F" w:rsidRPr="00B948CA">
      <w:pPr>
        <w:pStyle w:val="Naslov1"/>
        <w:ind w:firstLine="720"/>
        <w:rPr>
          <w:b w:val="false"/>
        </w:rPr>
      </w:pPr>
    </w:p>
    <w:p w:rsidRDefault="002E485F" w:rsidP="002E485F" w:rsidR="002E485F" w:rsidRPr="00B948CA">
      <w:pPr>
        <w:pStyle w:val="Naslov1"/>
        <w:ind w:firstLine="720"/>
        <w:rPr>
          <w:b w:val="false"/>
        </w:rPr>
      </w:pPr>
      <w:r w:rsidRPr="00B948CA">
        <w:rPr>
          <w:b w:val="false"/>
        </w:rPr>
        <w:t>Pouka o pravnom lijeku:</w:t>
      </w:r>
    </w:p>
    <w:p w:rsidRDefault="002E485F" w:rsidP="002E485F" w:rsidR="002E485F" w:rsidRPr="00B948CA">
      <w:pPr>
        <w:ind w:firstLine="720"/>
        <w:jc w:val="both"/>
        <w:rPr>
          <w:lang w:val="hr-HR"/>
        </w:rPr>
      </w:pPr>
      <w:r w:rsidRPr="00B948CA">
        <w:rPr>
          <w:lang w:val="hr-HR"/>
        </w:rPr>
        <w:t xml:space="preserve">Protiv </w:t>
      </w:r>
      <w:r w:rsidR="00B83963" w:rsidRPr="00B948CA">
        <w:rPr>
          <w:lang w:val="hr-HR"/>
        </w:rPr>
        <w:t xml:space="preserve">zaključka nije dopušten pravni lijek (čl. </w:t>
      </w:r>
      <w:r w:rsidR="00C12CD9" w:rsidRPr="00B948CA">
        <w:rPr>
          <w:lang w:val="hr-HR"/>
        </w:rPr>
        <w:t>27. st. 7</w:t>
      </w:r>
      <w:r w:rsidR="00B83963" w:rsidRPr="00B948CA">
        <w:rPr>
          <w:lang w:val="hr-HR"/>
        </w:rPr>
        <w:t>.</w:t>
      </w:r>
      <w:r w:rsidR="00C12CD9" w:rsidRPr="00B948CA">
        <w:rPr>
          <w:lang w:val="hr-HR"/>
        </w:rPr>
        <w:t xml:space="preserve"> Zakona o stečaju potrošača</w:t>
      </w:r>
      <w:r w:rsidR="00B83963" w:rsidRPr="00B948CA">
        <w:rPr>
          <w:lang w:val="hr-HR"/>
        </w:rPr>
        <w:t>)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>DNA:</w:t>
      </w:r>
    </w:p>
    <w:p w:rsidRDefault="00C12CD9" w:rsidP="00BB7A2D" w:rsidR="00691035" w:rsidRPr="00B948CA">
      <w:pPr>
        <w:pStyle w:val="Odlomakpopisa"/>
        <w:numPr>
          <w:ilvl w:val="0"/>
          <w:numId w:val="7"/>
        </w:numPr>
        <w:rPr>
          <w:lang w:val="hr-HR"/>
        </w:rPr>
      </w:pPr>
      <w:r w:rsidRPr="00B948CA">
        <w:rPr>
          <w:lang w:val="hr-HR"/>
        </w:rPr>
        <w:t>e-</w:t>
      </w:r>
      <w:r w:rsidR="008A507D" w:rsidRPr="00B948CA">
        <w:rPr>
          <w:lang w:val="hr-HR"/>
        </w:rPr>
        <w:t>oglasna ploča</w:t>
      </w:r>
    </w:p>
    <w:p w:rsidRDefault="00BB7A2D" w:rsidP="00BB7A2D" w:rsidR="00BB7A2D" w:rsidRPr="00B948CA">
      <w:pPr>
        <w:rPr>
          <w:lang w:val="hr-HR"/>
        </w:rPr>
      </w:pPr>
    </w:p>
    <w:p w:rsidRDefault="00BB7A2D" w:rsidP="00BB7A2D" w:rsidR="00BB7A2D" w:rsidRPr="00B948CA">
      <w:pPr>
        <w:rPr>
          <w:lang w:val="hr-HR"/>
        </w:rPr>
      </w:pPr>
    </w:p>
    <w:p w:rsidRDefault="00BB7A2D" w:rsidP="00BB5EF2" w:rsidR="00BB7A2D">
      <w:pPr>
        <w:jc w:val="right"/>
        <w:rPr>
          <w:lang w:val="hr-HR"/>
        </w:rPr>
      </w:pPr>
      <w:r w:rsidRPr="00B948CA">
        <w:rPr>
          <w:lang w:val="hr-HR"/>
        </w:rPr>
        <w:t>Z</w:t>
      </w:r>
      <w:r w:rsidR="00BB5EF2">
        <w:rPr>
          <w:lang w:val="hr-HR"/>
        </w:rPr>
        <w:t>a točnost otpravka ovlašteni službenik:</w:t>
      </w:r>
    </w:p>
    <w:p w:rsidRDefault="00BB5EF2" w:rsidP="00BB5EF2" w:rsidR="00BB5EF2" w:rsidRPr="00B948CA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        Ivana Golub</w:t>
      </w:r>
    </w:p>
    <w:sectPr w:rsidSect="002F631D" w:rsidR="00BB5EF2" w:rsidRPr="00B948CA">
      <w:headerReference w:type="even" r:id="rId11"/>
      <w:headerReference w:type="default" r:id="rId12"/>
      <w:pgSz w:code="9" w:h="16840" w:w="11907"/>
      <w:pgMar w:gutter="0" w:footer="720" w:header="720" w:left="1225" w:bottom="431" w:right="1225" w:top="11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4090" w:rsidR="007F4090">
      <w:r>
        <w:separator/>
      </w:r>
    </w:p>
  </w:endnote>
  <w:endnote w:id="0" w:type="continuationSeparator">
    <w:p w:rsidRDefault="007F4090" w:rsidR="007F40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4090" w:rsidR="007F4090">
      <w:r>
        <w:separator/>
      </w:r>
    </w:p>
  </w:footnote>
  <w:footnote w:id="0" w:type="continuationSeparator">
    <w:p w:rsidRDefault="007F4090" w:rsidR="007F40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t>P</w:t>
    </w:r>
    <w:r w:rsidR="009B1113">
      <w:rPr>
        <w:rStyle w:val="Brojstranice"/>
      </w:rPr>
      <w:t xml:space="preserve">oslovni broj: </w:t>
    </w:r>
    <w:r w:rsidR="00BB5EF2">
      <w:rPr>
        <w:rStyle w:val="Brojstranice"/>
      </w:rPr>
      <w:t>20</w:t>
    </w:r>
    <w:r w:rsidR="00B948CA">
      <w:rPr>
        <w:rStyle w:val="Brojstranice"/>
      </w:rPr>
      <w:t xml:space="preserve"> Sp</w:t>
    </w:r>
    <w:r w:rsidR="00E06AA6">
      <w:rPr>
        <w:rStyle w:val="Brojstranice"/>
      </w:rPr>
      <w:t>-109</w:t>
    </w:r>
    <w:r w:rsidR="00BB5EF2">
      <w:rPr>
        <w:rStyle w:val="Brojstranice"/>
      </w:rPr>
      <w:t>/17</w:t>
    </w:r>
    <w:r>
      <w:rPr>
        <w:rStyle w:val="Brojstranice"/>
      </w:rPr>
      <w:t>-</w:t>
    </w:r>
    <w:r w:rsidR="00E06AA6">
      <w:rPr>
        <w:rStyle w:val="Brojstranice"/>
      </w:rPr>
      <w:t>19</w:t>
    </w:r>
  </w:p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0628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71F08"/>
    <w:rsid w:val="000B2B17"/>
    <w:rsid w:val="00180628"/>
    <w:rsid w:val="001F1EBB"/>
    <w:rsid w:val="0025598E"/>
    <w:rsid w:val="002B410F"/>
    <w:rsid w:val="002D1C7A"/>
    <w:rsid w:val="002E485F"/>
    <w:rsid w:val="002F631D"/>
    <w:rsid w:val="00337D0A"/>
    <w:rsid w:val="00344DF1"/>
    <w:rsid w:val="003B7D3D"/>
    <w:rsid w:val="00400A8D"/>
    <w:rsid w:val="004177EC"/>
    <w:rsid w:val="00426965"/>
    <w:rsid w:val="004553CE"/>
    <w:rsid w:val="004D174C"/>
    <w:rsid w:val="004E12F4"/>
    <w:rsid w:val="0053684F"/>
    <w:rsid w:val="00570FDE"/>
    <w:rsid w:val="005979D3"/>
    <w:rsid w:val="005E6D18"/>
    <w:rsid w:val="005F0A52"/>
    <w:rsid w:val="005F0F87"/>
    <w:rsid w:val="00610AB5"/>
    <w:rsid w:val="00691035"/>
    <w:rsid w:val="00696B18"/>
    <w:rsid w:val="006A1805"/>
    <w:rsid w:val="006F169F"/>
    <w:rsid w:val="0074061C"/>
    <w:rsid w:val="00764A08"/>
    <w:rsid w:val="007B3B9C"/>
    <w:rsid w:val="007E1DFC"/>
    <w:rsid w:val="007F4090"/>
    <w:rsid w:val="00822154"/>
    <w:rsid w:val="008456A1"/>
    <w:rsid w:val="008A507D"/>
    <w:rsid w:val="008C0D81"/>
    <w:rsid w:val="00924DC5"/>
    <w:rsid w:val="00997F21"/>
    <w:rsid w:val="009B1113"/>
    <w:rsid w:val="009B22EC"/>
    <w:rsid w:val="00A638E9"/>
    <w:rsid w:val="00A7168D"/>
    <w:rsid w:val="00A83B98"/>
    <w:rsid w:val="00A8617D"/>
    <w:rsid w:val="00B35395"/>
    <w:rsid w:val="00B83963"/>
    <w:rsid w:val="00B9345F"/>
    <w:rsid w:val="00B948CA"/>
    <w:rsid w:val="00BB5EF2"/>
    <w:rsid w:val="00BB7A2D"/>
    <w:rsid w:val="00BE088D"/>
    <w:rsid w:val="00C12CD9"/>
    <w:rsid w:val="00C3332A"/>
    <w:rsid w:val="00C6737F"/>
    <w:rsid w:val="00C739D4"/>
    <w:rsid w:val="00CD732D"/>
    <w:rsid w:val="00CF3D91"/>
    <w:rsid w:val="00DF1A6F"/>
    <w:rsid w:val="00E06AA6"/>
    <w:rsid w:val="00E10AED"/>
    <w:rsid w:val="00E47DC4"/>
    <w:rsid w:val="00F06898"/>
    <w:rsid w:val="00F94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396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1806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06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06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06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06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1806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06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06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06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06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2018.</izvorni_sadrzaj>
    <derivirana_varijabla naziv="DomainObject.DatumDonosenjaOdluke_1">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Vladimir</izvorni_sadrzaj>
    <derivirana_varijabla naziv="DomainObject.DonositeljOdluke.Ime_1">Vladimir</derivirana_varijabla>
  </DomainObject.DonositeljOdluke.Ime>
  <DomainObject.DonositeljOdluke.Prezime>
    <izvorni_sadrzaj>Dimanovski</izvorni_sadrzaj>
    <derivirana_varijabla naziv="DomainObject.DonositeljOdluke.Prezime_1">Dimanovski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</izvorni_sadrzaj>
    <derivirana_varijabla naziv="DomainObject.Predmet.Broj_1">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2017.</izvorni_sadrzaj>
    <derivirana_varijabla naziv="DomainObject.Predmet.DatumOsnivanja_1">30.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Sp-109/2017</izvorni_sadrzaj>
    <derivirana_varijabla naziv="DomainObject.Predmet.OznakaBroj_1">Sp-109/2017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20 - Ovršna i stečajna</izvorni_sadrzaj>
    <derivirana_varijabla naziv="DomainObject.Predmet.Referada.Naziv_1">Referada 20 - Ovršna i stečajna</derivirana_varijabla>
  </DomainObject.Predmet.Referada.Naziv>
  <DomainObject.Predmet.Referada.Oznaka>
    <izvorni_sadrzaj>20</izvorni_sadrzaj>
    <derivirana_varijabla naziv="DomainObject.Predmet.Referada.Oznaka_1">20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Vladimir Dimanovski</izvorni_sadrzaj>
    <derivirana_varijabla naziv="DomainObject.Predmet.Referada.Sudac_1">Vladimir Dimanovski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Dejan Kranželić</izvorni_sadrzaj>
    <derivirana_varijabla naziv="DomainObject.Predmet.StrankaFormated_1">  Dejan Kranželić</derivirana_varijabla>
  </DomainObject.Predmet.StrankaFormated>
  <DomainObject.Predmet.StrankaFormatedOIB>
    <izvorni_sadrzaj>  Dejan Kranželić, OIB 30207453608</izvorni_sadrzaj>
    <derivirana_varijabla naziv="DomainObject.Predmet.StrankaFormatedOIB_1">  Dejan Kranželić, OIB 30207453608</derivirana_varijabla>
  </DomainObject.Predmet.StrankaFormatedOIB>
  <DomainObject.Predmet.StrankaFormatedWithAdress>
    <izvorni_sadrzaj> Dejan Kranželić, Papova Ulica 4, 10000 Zagreb</izvorni_sadrzaj>
    <derivirana_varijabla naziv="DomainObject.Predmet.StrankaFormatedWithAdress_1"> Dejan Kranželić, Papova Ulica 4, 10000 Zagreb</derivirana_varijabla>
  </DomainObject.Predmet.StrankaFormatedWithAdress>
  <DomainObject.Predmet.StrankaFormatedWithAdressOIB>
    <izvorni_sadrzaj> Dejan Kranželić, OIB 30207453608, Papova Ulica 4, 10000 Zagreb</izvorni_sadrzaj>
    <derivirana_varijabla naziv="DomainObject.Predmet.StrankaFormatedWithAdressOIB_1"> Dejan Kranželić, OIB 30207453608, Papova Ulica 4, 10000 Zagreb</derivirana_varijabla>
  </DomainObject.Predmet.StrankaFormatedWithAdressOIB>
  <DomainObject.Predmet.StrankaWithAdress>
    <izvorni_sadrzaj>Dejan Kranželić Papova Ulica 4,10000 Zagreb</izvorni_sadrzaj>
    <derivirana_varijabla naziv="DomainObject.Predmet.StrankaWithAdress_1">Dejan Kranželić Papova Ulica 4,10000 Zagreb</derivirana_varijabla>
  </DomainObject.Predmet.StrankaWithAdress>
  <DomainObject.Predmet.StrankaWithAdressOIB>
    <izvorni_sadrzaj>Dejan Kranželić, OIB 30207453608, Papova Ulica 4,10000 Zagreb</izvorni_sadrzaj>
    <derivirana_varijabla naziv="DomainObject.Predmet.StrankaWithAdressOIB_1">Dejan Kranželić, OIB 30207453608, Papova Ulica 4,10000 Zagreb</derivirana_varijabla>
  </DomainObject.Predmet.StrankaWithAdressOIB>
  <DomainObject.Predmet.StrankaNazivFormated>
    <izvorni_sadrzaj>Dejan Kranželić</izvorni_sadrzaj>
    <derivirana_varijabla naziv="DomainObject.Predmet.StrankaNazivFormated_1">Dejan Kranželić</derivirana_varijabla>
  </DomainObject.Predmet.StrankaNazivFormated>
  <DomainObject.Predmet.StrankaNazivFormatedOIB>
    <izvorni_sadrzaj>Dejan Kranželić, OIB 30207453608</izvorni_sadrzaj>
    <derivirana_varijabla naziv="DomainObject.Predmet.StrankaNazivFormatedOIB_1">Dejan Kranželić, OIB 30207453608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20 - Ovršna i stečajna</izvorni_sadrzaj>
    <derivirana_varijabla naziv="DomainObject.Predmet.TrenutnaLokacijaSpisa.Naziv_1">Referada 20 - Ovršna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Ivana Golub</izvorni_sadrzaj>
    <derivirana_varijabla naziv="DomainObject.Predmet.Zapisnicar_1">Ivana Golub</derivirana_varijabla>
  </DomainObject.Predmet.Zapisnicar>
  <DomainObject.Predmet.StrankaListFormated>
    <izvorni_sadrzaj>
      <item>Dejan Kranželić</item>
    </izvorni_sadrzaj>
    <derivirana_varijabla naziv="DomainObject.Predmet.StrankaListFormated_1">
      <item>Dejan Kranželić</item>
    </derivirana_varijabla>
  </DomainObject.Predmet.StrankaListFormated>
  <DomainObject.Predmet.StrankaListFormatedOIB>
    <izvorni_sadrzaj>
      <item>Dejan Kranželić, OIB 30207453608</item>
    </izvorni_sadrzaj>
    <derivirana_varijabla naziv="DomainObject.Predmet.StrankaListFormatedOIB_1">
      <item>Dejan Kranželić, OIB 30207453608</item>
    </derivirana_varijabla>
  </DomainObject.Predmet.StrankaListFormatedOIB>
  <DomainObject.Predmet.StrankaListFormatedWithAdress>
    <izvorni_sadrzaj>
      <item>Dejan Kranželić, Papova Ulica 4, 10000 Zagreb</item>
    </izvorni_sadrzaj>
    <derivirana_varijabla naziv="DomainObject.Predmet.StrankaListFormatedWithAdress_1">
      <item>Dejan Kranželić, Papova Ulica 4, 10000 Zagreb</item>
    </derivirana_varijabla>
  </DomainObject.Predmet.StrankaListFormatedWithAdress>
  <DomainObject.Predmet.StrankaListFormatedWithAdressOIB>
    <izvorni_sadrzaj>
      <item>Dejan Kranželić, OIB 30207453608, Papova Ulica 4, 10000 Zagreb</item>
    </izvorni_sadrzaj>
    <derivirana_varijabla naziv="DomainObject.Predmet.StrankaListFormatedWithAdressOIB_1">
      <item>Dejan Kranželić, OIB 30207453608, Papova Ulica 4, 10000 Zagreb</item>
    </derivirana_varijabla>
  </DomainObject.Predmet.StrankaListFormatedWithAdressOIB>
  <DomainObject.Predmet.StrankaListNazivFormated>
    <izvorni_sadrzaj>
      <item>Dejan Kranželić</item>
    </izvorni_sadrzaj>
    <derivirana_varijabla naziv="DomainObject.Predmet.StrankaListNazivFormated_1">
      <item>Dejan Kranželić</item>
    </derivirana_varijabla>
  </DomainObject.Predmet.StrankaListNazivFormated>
  <DomainObject.Predmet.StrankaListNazivFormatedOIB>
    <izvorni_sadrzaj>
      <item>Dejan Kranželić, OIB 30207453608</item>
    </izvorni_sadrzaj>
    <derivirana_varijabla naziv="DomainObject.Predmet.StrankaListNazivFormatedOIB_1">
      <item>Dejan Kranželić, OIB 30207453608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3. siječnja 2018.</izvorni_sadrzaj>
    <derivirana_varijabla naziv="DomainObject.Datum_1">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Dejan Kranželić</izvorni_sadrzaj>
    <derivirana_varijabla naziv="DomainObject.Predmet.StrankaIDrugi_1">Dejan Kranželić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Dejan Kranželić, OIB 30207453608, Papova Ulica 4, 10000 Zagreb</izvorni_sadrzaj>
    <derivirana_varijabla naziv="DomainObject.Predmet.StrankaIDrugiAdressOIB_1">Dejan Kranželić, OIB 30207453608, Papova Ulica 4,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Dejan Kranželić</item>
    </izvorni_sadrzaj>
    <derivirana_varijabla naziv="DomainObject.Predmet.SudioniciListNaziv_1">
      <item>Dejan Kranželić</item>
    </derivirana_varijabla>
  </DomainObject.Predmet.SudioniciListNaziv>
  <DomainObject.Predmet.SudioniciListAdressOIB>
    <izvorni_sadrzaj>
      <item>Dejan Kranželić, OIB 30207453608, Papova Ulica 4,10000 Zagreb</item>
    </izvorni_sadrzaj>
    <derivirana_varijabla naziv="DomainObject.Predmet.SudioniciListAdressOIB_1">
      <item>Dejan Kranželić, OIB 30207453608, Papova Ulica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30207453608</item>
    </izvorni_sadrzaj>
    <derivirana_varijabla naziv="DomainObject.Predmet.SudioniciListNazivOIB_1">
      <item>, OIB 30207453608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115D4E-74A4-402D-9FA9-EF69651394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2</properties:Pages>
  <properties:Words>430</properties:Words>
  <properties:Characters>2226</properties:Characters>
  <properties:Lines>71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2018-01-03T07:43:00Z</dcterms:created>
  <dc:creator>Ana Lovrinov</dc:creator>
  <cp:lastModifiedBy>Ivana Golub</cp:lastModifiedBy>
  <cp:lastPrinted>2017-05-04T08:44:00Z</cp:lastPrinted>
  <dcterms:modified xmlns:xsi="http://www.w3.org/2001/XMLSchema-instance" xsi:type="dcterms:W3CDTF">2018-01-03T07:44:00Z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