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37df" w14:paraId="c6937df" w:rsidRDefault="00AE649C" w:rsidP="00FA5B5E" w:rsidR="00AE649C" w:rsidRPr="00B76F3C">
      <w:pPr>
        <w:pStyle w:val="Naslov3"/>
        <w15:collapsed w:val="false"/>
      </w:pPr>
    </w:p>
    <w:p w:rsidRDefault="00CE35D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E35D0" w:rsidP="00CE35D0" w:rsidR="00CE35D0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St-178/2016-2.</w:t>
      </w:r>
    </w:p>
    <w:p w:rsidRDefault="00CE35D0" w:rsidP="00CE35D0" w:rsidR="00CE35D0">
      <w:pPr>
        <w:ind w:firstLine="5387"/>
        <w:outlineLvl w:val="0"/>
        <w:rPr>
          <w:rFonts w:cs="Arial" w:hAnsi="Arial" w:ascii="Arial"/>
          <w:noProof/>
        </w:rPr>
      </w:pPr>
    </w:p>
    <w:p w:rsidRDefault="00CE35D0" w:rsidP="00CE35D0" w:rsidR="00CE35D0">
      <w:pPr>
        <w:outlineLvl w:val="0"/>
        <w:rPr>
          <w:rFonts w:cs="Arial" w:hAnsi="Arial" w:ascii="Arial"/>
          <w:noProof/>
        </w:rPr>
      </w:pPr>
    </w:p>
    <w:p w:rsidRDefault="00CE35D0" w:rsidP="00CE35D0" w:rsidR="00CE35D0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CE35D0" w:rsidP="00CE35D0" w:rsidR="00CE35D0">
      <w:pPr>
        <w:rPr>
          <w:rFonts w:cs="Arial" w:hAnsi="Arial" w:ascii="Arial"/>
          <w:b/>
          <w:noProof/>
        </w:rPr>
      </w:pPr>
    </w:p>
    <w:p w:rsidRDefault="00CE35D0" w:rsidP="00CE35D0" w:rsidR="00CE35D0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CE35D0" w:rsidP="00CE35D0" w:rsidR="00CE35D0">
      <w:pPr>
        <w:outlineLvl w:val="0"/>
        <w:rPr>
          <w:rFonts w:cs="Arial" w:hAnsi="Arial" w:ascii="Arial"/>
          <w:noProof/>
        </w:rPr>
      </w:pPr>
    </w:p>
    <w:p w:rsidRDefault="00CE35D0" w:rsidP="00CE35D0" w:rsidR="00CE35D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MIŠIĆ PRIJEVOZ d.o.o. za trgovinu, proizvodnju i usluge iz Virovitice, Vladimira Nazora 3, MBS  010060501, OIB 10862112668, dan</w:t>
      </w:r>
      <w:r>
        <w:rPr>
          <w:rFonts w:cs="Arial" w:hAnsi="Arial" w:ascii="Arial"/>
          <w:noProof/>
        </w:rPr>
        <w:t>a 20. travnja 2016. godine</w:t>
      </w:r>
    </w:p>
    <w:p w:rsidRDefault="00CE35D0" w:rsidP="00CE35D0" w:rsidR="00CE35D0">
      <w:pPr>
        <w:ind w:firstLine="851"/>
        <w:jc w:val="both"/>
        <w:rPr>
          <w:rFonts w:cs="Arial" w:hAnsi="Arial" w:ascii="Arial"/>
          <w:noProof/>
        </w:rPr>
      </w:pPr>
    </w:p>
    <w:p w:rsidRDefault="00CE35D0" w:rsidP="00CE35D0" w:rsidR="00CE35D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CE35D0" w:rsidP="00CE35D0" w:rsidR="00CE35D0">
      <w:pPr>
        <w:jc w:val="center"/>
        <w:rPr>
          <w:rFonts w:cs="Arial" w:hAnsi="Arial" w:ascii="Arial"/>
        </w:rPr>
      </w:pPr>
    </w:p>
    <w:p w:rsidRDefault="00CE35D0" w:rsidP="00CE35D0" w:rsidR="00CE35D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MIŠIĆ PRIJEVOZ d.o.o. za trgovinu, proizvodnju i usluge iz Virovitice, Vladimira Nazora 3, MBS  010060501, OIB 10862112668.</w:t>
      </w:r>
    </w:p>
    <w:p w:rsidRDefault="00CE35D0" w:rsidP="00CE35D0" w:rsidR="00CE35D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CE35D0" w:rsidP="00CE35D0" w:rsidR="00CE35D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>MIŠIĆ PRIJEVOZ d.o.o. za trgovinu, proizvodnju i usluge iz Virovitice, Vladimira Nazora 3, MBS  010060501, OIB 10862112668, p</w:t>
      </w:r>
      <w:r>
        <w:rPr>
          <w:rFonts w:cs="Arial" w:hAnsi="Arial" w:ascii="Arial"/>
          <w:noProof/>
        </w:rPr>
        <w:t>ostavlja se privremeni stečajni upravitelj.</w:t>
      </w:r>
    </w:p>
    <w:p w:rsidRDefault="00CE35D0" w:rsidP="00CE35D0" w:rsidR="00CE35D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VINKO LJUBIČIĆ iz Osijeka, Orljavska 4/A, OIB 91327367435.</w:t>
      </w:r>
    </w:p>
    <w:p w:rsidRDefault="00CE35D0" w:rsidP="00CE35D0" w:rsidR="00CE35D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CE35D0" w:rsidP="00CE35D0" w:rsidR="00CE35D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CE35D0" w:rsidP="00CE35D0" w:rsidR="00CE35D0">
      <w:pPr>
        <w:ind w:firstLine="851"/>
        <w:jc w:val="both"/>
        <w:rPr>
          <w:rFonts w:cs="Arial" w:hAnsi="Arial" w:ascii="Arial"/>
          <w:noProof/>
        </w:rPr>
      </w:pPr>
    </w:p>
    <w:p w:rsidRDefault="00CE35D0" w:rsidP="00CE35D0" w:rsidR="00CE35D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CE35D0" w:rsidP="00CE35D0" w:rsidR="00CE35D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07. lipnja 2016.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CE35D0" w:rsidP="00CE35D0" w:rsidR="00CE35D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CE35D0" w:rsidP="00CE35D0" w:rsidR="00CE35D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Siniša Mišić</w:t>
      </w:r>
    </w:p>
    <w:p w:rsidRDefault="00CE35D0" w:rsidP="00CE35D0" w:rsidR="00CE35D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Vinko Ljubičić</w:t>
      </w:r>
    </w:p>
    <w:p w:rsidRDefault="00CE35D0" w:rsidP="00CE35D0" w:rsidR="00CE35D0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CE35D0" w:rsidP="00CE35D0" w:rsidR="00CE35D0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CE35D0" w:rsidP="00CE35D0" w:rsidR="00CE35D0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CE35D0" w:rsidP="00CE35D0" w:rsidR="00CE35D0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707 dana, u ukupnom iznosu od 309.835,65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CE35D0" w:rsidP="00CE35D0" w:rsidR="00CE35D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CE35D0" w:rsidP="00CE35D0" w:rsidR="00CE35D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CE35D0" w:rsidP="00CE35D0" w:rsidR="00CE35D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CE35D0" w:rsidP="00CE35D0" w:rsidR="00CE35D0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20. travnja 2016. godine </w:t>
      </w:r>
    </w:p>
    <w:p w:rsidRDefault="00CE35D0" w:rsidP="00CE35D0" w:rsidR="00CE35D0">
      <w:pPr>
        <w:jc w:val="both"/>
        <w:rPr>
          <w:rFonts w:cs="Arial" w:hAnsi="Arial" w:ascii="Arial"/>
          <w:noProof/>
        </w:rPr>
      </w:pPr>
    </w:p>
    <w:p w:rsidRDefault="00CE35D0" w:rsidP="00CE35D0" w:rsidR="00CE35D0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CE35D0" w:rsidP="00CE35D0" w:rsidR="00CE35D0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CE35D0" w:rsidP="00CE35D0" w:rsidR="00CE35D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                                                    </w:t>
      </w:r>
    </w:p>
    <w:p w:rsidRDefault="00CE35D0" w:rsidP="00CE35D0" w:rsidR="00CE35D0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CE35D0" w:rsidP="00CE35D0" w:rsidR="00CE35D0">
      <w:pPr>
        <w:jc w:val="both"/>
        <w:rPr>
          <w:rFonts w:cs="Arial" w:hAnsi="Arial" w:ascii="Arial"/>
        </w:rPr>
      </w:pPr>
    </w:p>
    <w:p w:rsidRDefault="00CE35D0" w:rsidP="00CE35D0" w:rsidR="00CE35D0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CE35D0" w:rsidP="00CE35D0" w:rsidR="00CE35D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CE35D0" w:rsidP="00CE35D0" w:rsidR="00CE35D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CE35D0" w:rsidP="00CE35D0" w:rsidR="00CE35D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CE35D0" w:rsidP="00CE35D0" w:rsidR="00CE35D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CE35D0" w:rsidP="00CE35D0" w:rsidR="00CE35D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CE35D0" w:rsidP="00CE35D0" w:rsidR="00CE35D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CE35D0" w:rsidP="00CE35D0" w:rsidR="00CE35D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CE35D0" w:rsidP="00CE35D0" w:rsidR="00CE35D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CE35D0" w:rsidP="00CE35D0" w:rsidR="00CE35D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CE35D0" w:rsidP="00CE35D0" w:rsidR="00CE35D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Bj.20.4.2016.g.</w:t>
      </w:r>
    </w:p>
    <w:p w:rsidRDefault="00CE35D0" w:rsidP="00CE35D0" w:rsidR="00CE35D0">
      <w:pPr>
        <w:rPr>
          <w:rFonts w:cs="Arial" w:hAnsi="Arial" w:ascii="Arial"/>
        </w:rPr>
      </w:pPr>
    </w:p>
    <w:p w:rsidRDefault="00CE35D0" w:rsidP="00CE35D0" w:rsidR="00CE35D0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5D0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94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St-178/2016-2</izvorni_sadrzaj>
    <derivirana_varijabla naziv="DomainObject.Oznaka_1">St-178/2016-2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MIŠIĆ PRIJEVOZ društvo s ograničenom odgovornošću za trgovinu, proizvodnju i usluge, Virovitica zastupanog po punomoćniku SINIŠA MIŠIĆ</izvorni_sadrzaj>
    <derivirana_varijabla naziv="DomainObject.Predmet.ProtustrankaFormated_1">  MIŠIĆ PRIJEVOZ društvo s ograničenom odgovornošću za trgovinu, proizvodnju i usluge, Virovitica zastupanog po punomoćniku SINIŠA MIŠIĆ</derivirana_varijabla>
  </DomainObject.Predmet.ProtustrankaFormated>
  <DomainObject.Predmet.ProtustrankaFormatedOIB>
    <izvorni_sadrzaj>  MIŠIĆ PRIJEVOZ društvo s ograničenom odgovornošću za trgovinu, proizvodnju i usluge, Virovitica, OIB 10862112668 zastupanog po punomoćniku SINIŠA MIŠIĆ</izvorni_sadrzaj>
    <derivirana_varijabla naziv="DomainObject.Predmet.ProtustrankaFormatedOIB_1">  MIŠIĆ PRIJEVOZ društvo s ograničenom odgovornošću za trgovinu, proizvodnju i usluge, Virovitica, OIB 10862112668 zastupanog po punomoćniku SINIŠA MIŠIĆ</derivirana_varijabla>
  </DomainObject.Predmet.ProtustrankaFormatedOIB>
  <DomainObject.Predmet.ProtustrankaFormatedWithAdress>
    <izvorni_sadrzaj> MIŠIĆ PRIJEVOZ društvo s ograničenom odgovornošću za trgovinu, proizvodnju i usluge, Virovitica, Vladimira Nazora 3, 33000 Virovitica zastupanog po punomoćniku SINIŠA MIŠIĆ</izvorni_sadrzaj>
    <derivirana_varijabla naziv="DomainObject.Predmet.ProtustrankaFormatedWithAdress_1"> MIŠIĆ PRIJEVOZ društvo s ograničenom odgovornošću za trgovinu, proizvodnju i usluge, Virovitica, Vladimira Nazora 3, 33000 Virovitica zastupanog po punomoćniku SINIŠA MIŠIĆ</derivirana_varijabla>
  </DomainObject.Predmet.ProtustrankaFormatedWithAdress>
  <DomainObject.Predmet.ProtustrankaFormatedWithAdressOIB>
    <izvorni_sadrzaj> MIŠIĆ PRIJEVOZ društvo s ograničenom odgovornošću za trgovinu, proizvodnju i usluge, Virovitica, OIB 10862112668, Vladimira Nazora 3, 33000 Virovitica zastupanog po punomoćniku SINIŠA MIŠIĆ</izvorni_sadrzaj>
    <derivirana_varijabla naziv="DomainObject.Predmet.ProtustrankaFormatedWithAdressOIB_1"> MIŠIĆ PRIJEVOZ društvo s ograničenom odgovornošću za trgovinu, proizvodnju i usluge, Virovitica, OIB 10862112668, Vladimira Nazora 3, 33000 Virovitica zastupanog po punomoćniku SINIŠA MIŠIĆ</derivirana_varijabla>
  </DomainObject.Predmet.ProtustrankaFormatedWithAdressOIB>
  <DomainObject.Predmet.ProtustrankaWithAdress>
    <izvorni_sadrzaj>MIŠIĆ PRIJEVOZ društvo s ograničenom odgovornošću za trgovinu, proizvodnju i usluge, Virovitica Vladimira Nazora 3, 33000 Virovitica</izvorni_sadrzaj>
    <derivirana_varijabla naziv="DomainObject.Predmet.ProtustrankaWithAdress_1">MIŠIĆ PRIJEVOZ društvo s ograničenom odgovornošću za trgovinu, proizvodnju i usluge, Virovitica Vladimira Nazora 3, 33000 Virovitica</derivirana_varijabla>
  </DomainObject.Predmet.ProtustrankaWithAdress>
  <DomainObject.Predmet.ProtustrankaWithAdressOIB>
    <izvorni_sadrzaj>MIŠIĆ PRIJEVOZ društvo s ograničenom odgovornošću za trgovinu, proizvodnju i usluge, Virovitica, OIB 10862112668, Vladimira Nazora 3, 33000 Virovitica</izvorni_sadrzaj>
    <derivirana_varijabla naziv="DomainObject.Predmet.ProtustrankaWithAdressOIB_1">MIŠIĆ PRIJEVOZ društvo s ograničenom odgovornošću za trgovinu, proizvodnju i usluge, Virovitica, OIB 10862112668, Vladimira Nazora 3, 33000 Virovitica</derivirana_varijabla>
  </DomainObject.Predmet.ProtustrankaWithAdressOIB>
  <DomainObject.Predmet.ProtustrankaNazivFormated>
    <izvorni_sadrzaj>MIŠIĆ PRIJEVOZ društvo s ograničenom odgovornošću za trgovinu, proizvodnju i usluge, Virovitica</izvorni_sadrzaj>
    <derivirana_varijabla naziv="DomainObject.Predmet.ProtustrankaNazivFormated_1">MIŠIĆ PRIJEVOZ društvo s ograničenom odgovornošću za trgovinu, proizvodnju i usluge, Virovitica</derivirana_varijabla>
  </DomainObject.Predmet.ProtustrankaNazivFormated>
  <DomainObject.Predmet.ProtustrankaNazivFormatedOIB>
    <izvorni_sadrzaj>MIŠIĆ PRIJEVOZ društvo s ograničenom odgovornošću za trgovinu, proizvodnju i usluge, Virovitica, OIB 10862112668</izvorni_sadrzaj>
    <derivirana_varijabla naziv="DomainObject.Predmet.ProtustrankaNazivFormatedOIB_1">MIŠIĆ PRIJEVOZ društvo s ograničenom odgovornošću za trgovinu, proizvodnju i usluge, Virovitica, OIB 10862112668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MIŠIĆ PRIJEVOZ društvo s ograničenom odgovornošću za trgovinu, proizvodnju i usluge, Virovitica zastupanog po punomoćniku SINIŠA MIŠIĆ</item>
    </izvorni_sadrzaj>
    <derivirana_varijabla naziv="DomainObject.Predmet.ProtuStrankaListFormated_1">
      <item>MIŠIĆ PRIJEVOZ društvo s ograničenom odgovornošću za trgovinu, proizvodnju i usluge, Virovitica zastupanog po punomoćniku SINIŠA MIŠIĆ</item>
    </derivirana_varijabla>
  </DomainObject.Predmet.ProtuStrankaListFormated>
  <DomainObject.Predmet.ProtuStrankaListFormatedOIB>
    <izvorni_sadrzaj>
      <item>MIŠIĆ PRIJEVOZ društvo s ograničenom odgovornošću za trgovinu, proizvodnju i usluge, Virovitica, OIB 10862112668 zastupanog po punomoćniku SINIŠA MIŠIĆ</item>
    </izvorni_sadrzaj>
    <derivirana_varijabla naziv="DomainObject.Predmet.ProtuStrankaListFormatedOIB_1">
      <item>MIŠIĆ PRIJEVOZ društvo s ograničenom odgovornošću za trgovinu, proizvodnju i usluge, Virovitica, OIB 10862112668 zastupanog po punomoćniku SINIŠA MIŠIĆ</item>
    </derivirana_varijabla>
  </DomainObject.Predmet.ProtuStrankaListFormatedOIB>
  <DomainObject.Predmet.ProtuStrankaListFormatedWithAdress>
    <izvorni_sadrzaj>
      <item>MIŠIĆ PRIJEVOZ društvo s ograničenom odgovornošću za trgovinu, proizvodnju i usluge, Virovitica, Vladimira Nazora 3, 33000 Virovitica zastupanog po punomoćniku SINIŠA MIŠIĆ</item>
    </izvorni_sadrzaj>
    <derivirana_varijabla naziv="DomainObject.Predmet.ProtuStrankaListFormatedWithAdress_1">
      <item>MIŠIĆ PRIJEVOZ društvo s ograničenom odgovornošću za trgovinu, proizvodnju i usluge, Virovitica, Vladimira Nazora 3, 33000 Virovitica zastupanog po punomoćniku SINIŠA MIŠIĆ</item>
    </derivirana_varijabla>
  </DomainObject.Predmet.ProtuStrankaListFormatedWithAdress>
  <DomainObject.Predmet.ProtuStrankaListFormatedWithAdressOIB>
    <izvorni_sadrzaj>
      <item>MIŠIĆ PRIJEVOZ društvo s ograničenom odgovornošću za trgovinu, proizvodnju i usluge, Virovitica, OIB 10862112668, Vladimira Nazora 3, 33000 Virovitica zastupanog po punomoćniku SINIŠA MIŠIĆ</item>
    </izvorni_sadrzaj>
    <derivirana_varijabla naziv="DomainObject.Predmet.ProtuStrankaListFormatedWithAdressOIB_1">
      <item>MIŠIĆ PRIJEVOZ društvo s ograničenom odgovornošću za trgovinu, proizvodnju i usluge, Virovitica, OIB 10862112668, Vladimira Nazora 3, 33000 Virovitica zastupanog po punomoćniku SINIŠA MIŠIĆ</item>
    </derivirana_varijabla>
  </DomainObject.Predmet.ProtuStrankaListFormatedWithAdressOIB>
  <DomainObject.Predmet.ProtuStrankaListNazivFormated>
    <izvorni_sadrzaj>
      <item>MIŠIĆ PRIJEVOZ društvo s ograničenom odgovornošću za trgovinu, proizvodnju i usluge, Virovitica</item>
    </izvorni_sadrzaj>
    <derivirana_varijabla naziv="DomainObject.Predmet.ProtuStrankaListNazivFormated_1">
      <item>MIŠIĆ PRIJEVOZ društvo s ograničenom odgovornošću za trgovinu, proizvodnju i usluge, Virovitica</item>
    </derivirana_varijabla>
  </DomainObject.Predmet.ProtuStrankaListNazivFormated>
  <DomainObject.Predmet.ProtuStrankaListNazivFormatedOIB>
    <izvorni_sadrzaj>
      <item>MIŠIĆ PRIJEVOZ društvo s ograničenom odgovornošću za trgovinu, proizvodnju i usluge, Virovitica, OIB 10862112668</item>
    </izvorni_sadrzaj>
    <derivirana_varijabla naziv="DomainObject.Predmet.ProtuStrankaListNazivFormatedOIB_1">
      <item>MIŠIĆ PRIJEVOZ društvo s ograničenom odgovornošću za trgovinu, proizvodnju i usluge, Virovitica, OIB 10862112668</item>
    </derivirana_varijabla>
  </DomainObject.Predmet.ProtuStrankaListNazivFormatedOIB>
  <DomainObject.Predmet.OstaliListFormated>
    <izvorni_sadrzaj>
      <item>SINIŠA MIŠIĆ punomoćnik sudionika u postupku MIŠIĆ PRIJEVOZ društvo s ograničenom odgovornošću za trgovinu, proizvodnju i usluge, Virovitica</item>
    </izvorni_sadrzaj>
    <derivirana_varijabla naziv="DomainObject.Predmet.OstaliListFormated_1">
      <item>SINIŠA MIŠIĆ punomoćnik sudionika u postupku MIŠIĆ PRIJEVOZ društvo s ograničenom odgovornošću za trgovinu, proizvodnju i usluge, Virovitica</item>
    </derivirana_varijabla>
  </DomainObject.Predmet.OstaliListFormated>
  <DomainObject.Predmet.OstaliListFormatedOIB>
    <izvorni_sadrzaj>
      <item>SINIŠA MIŠIĆ, OIB 56586288680 punomoćnik sudionika u postupku MIŠIĆ PRIJEVOZ društvo s ograničenom odgovornošću za trgovinu, proizvodnju i usluge, Virovitica</item>
    </izvorni_sadrzaj>
    <derivirana_varijabla naziv="DomainObject.Predmet.OstaliListFormatedOIB_1">
      <item>SINIŠA MIŠIĆ, OIB 56586288680 punomoćnik sudionika u postupku MIŠIĆ PRIJEVOZ društvo s ograničenom odgovornošću za trgovinu, proizvodnju i usluge, Virovitica</item>
    </derivirana_varijabla>
  </DomainObject.Predmet.OstaliListFormatedOIB>
  <DomainObject.Predmet.OstaliListFormatedWithAdress>
    <izvorni_sadrzaj>
      <item>SINIŠA MIŠIĆ, Tina Ujevića 32, 33000 Čemernica punomoćnik sudionika u postupku MIŠIĆ PRIJEVOZ društvo s ograničenom odgovornošću za trgovinu, proizvodnju i usluge, Virovitica</item>
    </izvorni_sadrzaj>
    <derivirana_varijabla naziv="DomainObject.Predmet.OstaliListFormatedWithAdress_1">
      <item>SINIŠA MIŠIĆ, Tina Ujevića 32, 33000 Čemernica punomoćnik sudionika u postupku MIŠIĆ PRIJEVOZ društvo s ograničenom odgovornošću za trgovinu, proizvodnju i usluge, Virovitica</item>
    </derivirana_varijabla>
  </DomainObject.Predmet.OstaliListFormatedWithAdress>
  <DomainObject.Predmet.OstaliListFormatedWithAdressOIB>
    <izvorni_sadrzaj>
      <item>SINIŠA MIŠIĆ, OIB 56586288680, Tina Ujevića 32, 33000 Čemernica punomoćnik sudionika u postupku MIŠIĆ PRIJEVOZ društvo s ograničenom odgovornošću za trgovinu, proizvodnju i usluge, Virovitica</item>
    </izvorni_sadrzaj>
    <derivirana_varijabla naziv="DomainObject.Predmet.OstaliListFormatedWithAdressOIB_1">
      <item>SINIŠA MIŠIĆ, OIB 56586288680, Tina Ujevića 32, 33000 Čemernica punomoćnik sudionika u postupku MIŠIĆ PRIJEVOZ društvo s ograničenom odgovornošću za trgovinu, proizvodnju i usluge, Virovitica</item>
    </derivirana_varijabla>
  </DomainObject.Predmet.OstaliListFormatedWithAdressOIB>
  <DomainObject.Predmet.OstaliListNazivFormated>
    <izvorni_sadrzaj>
      <item>SINIŠA MIŠIĆ</item>
    </izvorni_sadrzaj>
    <derivirana_varijabla naziv="DomainObject.Predmet.OstaliListNazivFormated_1">
      <item>SINIŠA MIŠIĆ</item>
    </derivirana_varijabla>
  </DomainObject.Predmet.OstaliListNazivFormated>
  <DomainObject.Predmet.OstaliListNazivFormatedOIB>
    <izvorni_sadrzaj>
      <item>SINIŠA MIŠIĆ, OIB 56586288680</item>
    </izvorni_sadrzaj>
    <derivirana_varijabla naziv="DomainObject.Predmet.OstaliListNazivFormatedOIB_1">
      <item>SINIŠA MIŠIĆ, OIB 56586288680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St-178/2016-2</izvorni_sadrzaj>
    <derivirana_varijabla naziv="DomainObject.PoslovniBrojDokumenta_1">St-178/2016-2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MIŠIĆ PRIJEVOZ društvo s ograničenom odgovornošću za trgovinu, proizvodnju i usluge, Virovitica</izvorni_sadrzaj>
    <derivirana_varijabla naziv="DomainObject.Predmet.ProtustrankaIDrugi_1">MIŠIĆ PRIJEVOZ društvo s ograničenom odgovornošću za trgovinu, proizvodnju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MIŠIĆ PRIJEVOZ društvo s ograničenom odgovornošću za trgovinu, proizvodnju i usluge, Virovitica, OIB 10862112668, Vladimira Nazora 3, 33000 Virovitica</izvorni_sadrzaj>
    <derivirana_varijabla naziv="DomainObject.Predmet.ProtustrankaIDrugiAdressOIB_1">MIŠIĆ PRIJEVOZ društvo s ograničenom odgovornošću za trgovinu, proizvodnju i usluge, Virovitica, OIB 10862112668, Vladimira Nazora 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MIŠIĆ PRIJEVOZ društvo s ograničenom odgovornošću za trgovinu, proizvodnju i usluge, Virovitica</item>
      <item>SINIŠA MIŠIĆ</item>
    </izvorni_sadrzaj>
    <derivirana_varijabla naziv="DomainObject.Predmet.SudioniciListNaziv_1">
      <item>FINA, RC ZAGREB, Podružnica Bjelovar</item>
      <item>MIŠIĆ PRIJEVOZ društvo s ograničenom odgovornošću za trgovinu, proizvodnju i usluge, Virovitica</item>
      <item>SINIŠA MIŠIĆ</item>
    </derivirana_varijabla>
  </DomainObject.Predmet.SudioniciListNaziv>
  <DomainObject.Predmet.SudioniciListAdressOIB>
    <izvorni_sadrzaj>
      <item>FINA, RC ZAGREB, Podružnica Bjelovar, OIB 85821130368, F. Supila 4,43000 Bjelovar</item>
      <item>MIŠIĆ PRIJEVOZ društvo s ograničenom odgovornošću za trgovinu, proizvodnju i usluge, Virovitica, OIB 10862112668, Vladimira Nazora 3,33000 Virovitica</item>
      <item>SINIŠA MIŠIĆ, OIB 56586288680, Tina Ujevića 32,33000 Čemernica</item>
    </izvorni_sadrzaj>
    <derivirana_varijabla naziv="DomainObject.Predmet.SudioniciListAdressOIB_1">
      <item>FINA, RC ZAGREB, Podružnica Bjelovar, OIB 85821130368, F. Supila 4,43000 Bjelovar</item>
      <item>MIŠIĆ PRIJEVOZ društvo s ograničenom odgovornošću za trgovinu, proizvodnju i usluge, Virovitica, OIB 10862112668, Vladimira Nazora 3,33000 Virovitica</item>
      <item>SINIŠA MIŠIĆ, OIB 56586288680, Tina Ujevića 32,33000 Čemernica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C1AF2-D8D4-4EAE-A3C8-A24D009BBF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638</properties:Words>
  <properties:Characters>3590</properties:Characters>
  <properties:Lines>94</properties:Lines>
  <properties:Paragraphs>35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2016-04-20T06:42:00Z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