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5e44" w14:paraId="47b5e44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A6481A">
        <w:rPr>
          <w:b/>
          <w:sz w:val="22"/>
          <w:szCs w:val="22"/>
        </w:rPr>
        <w:t>442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A6481A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</w:p>
    <w:p w:rsidRDefault="00A6481A" w:rsidP="00A6481A" w:rsidR="004662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F5MARKETING </w:t>
      </w:r>
      <w:r w:rsidR="00E967D5">
        <w:rPr>
          <w:sz w:val="22"/>
          <w:szCs w:val="22"/>
        </w:rPr>
        <w:t>j.</w:t>
      </w:r>
      <w:r w:rsidR="0037729F">
        <w:rPr>
          <w:sz w:val="22"/>
          <w:szCs w:val="22"/>
        </w:rPr>
        <w:t xml:space="preserve">d.o.o., za </w:t>
      </w:r>
      <w:r w:rsidR="00E967D5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marketing </w:t>
      </w:r>
      <w:r w:rsidR="008D5313">
        <w:rPr>
          <w:sz w:val="22"/>
          <w:szCs w:val="22"/>
        </w:rPr>
        <w:t>i usluge</w:t>
      </w:r>
      <w:r>
        <w:rPr>
          <w:sz w:val="22"/>
          <w:szCs w:val="22"/>
        </w:rPr>
        <w:t xml:space="preserve"> Metković, Skale IX br.3, MBS: 060290493</w:t>
      </w:r>
      <w:r w:rsidR="00E95EBD">
        <w:rPr>
          <w:sz w:val="22"/>
          <w:szCs w:val="22"/>
        </w:rPr>
        <w:t>, O</w:t>
      </w:r>
      <w:r>
        <w:rPr>
          <w:sz w:val="22"/>
          <w:szCs w:val="22"/>
        </w:rPr>
        <w:t>IB: 72372171099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AF10F1">
        <w:rPr>
          <w:sz w:val="22"/>
          <w:szCs w:val="22"/>
        </w:rPr>
        <w:t>24</w:t>
      </w:r>
      <w:r w:rsidR="00E95EBD">
        <w:rPr>
          <w:sz w:val="22"/>
          <w:szCs w:val="22"/>
        </w:rPr>
        <w:t xml:space="preserve">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</w:t>
      </w:r>
      <w:r w:rsidR="0051674E" w:rsidRPr="0051674E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F5MARKETING j.d.o.o., za   marketing i usluge Metković, Skale IX br.3, MBS: 060290493, OIB: 72372171099 da</w:t>
      </w:r>
      <w:r w:rsidR="008D5313" w:rsidRPr="008D5313">
        <w:rPr>
          <w:sz w:val="22"/>
          <w:szCs w:val="22"/>
        </w:rPr>
        <w:t xml:space="preserve">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8D5313" w:rsidRPr="008D5313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 xml:space="preserve">F5MARKETING j.d.o.o., za   marketing i usluge Metković, Skale IX br.3, MBS: 060290493, OIB: 72372171099 </w:t>
      </w:r>
      <w:r w:rsidR="008D5313">
        <w:rPr>
          <w:sz w:val="22"/>
          <w:szCs w:val="22"/>
        </w:rPr>
        <w:t xml:space="preserve">da </w:t>
      </w:r>
      <w:r w:rsidR="00E967D5" w:rsidRPr="00E967D5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51674E">
        <w:rPr>
          <w:sz w:val="22"/>
          <w:szCs w:val="22"/>
        </w:rPr>
        <w:t xml:space="preserve">od </w:t>
      </w:r>
      <w:r w:rsidR="00A6481A">
        <w:rPr>
          <w:sz w:val="22"/>
          <w:szCs w:val="22"/>
        </w:rPr>
        <w:t>4.462,48</w:t>
      </w:r>
      <w:r w:rsidR="0051674E">
        <w:rPr>
          <w:sz w:val="22"/>
          <w:szCs w:val="22"/>
        </w:rPr>
        <w:t xml:space="preserve"> </w:t>
      </w:r>
      <w:r w:rsidR="00671EF6">
        <w:rPr>
          <w:sz w:val="22"/>
          <w:szCs w:val="22"/>
        </w:rPr>
        <w:t xml:space="preserve">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AF10F1">
        <w:rPr>
          <w:b/>
        </w:rPr>
        <w:t>24</w:t>
      </w:r>
      <w:r w:rsidR="00E95EBD">
        <w:rPr>
          <w:b/>
        </w:rPr>
        <w:t xml:space="preserve">. veljače 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0D1590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D1590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C3CC8"/>
    <w:rsid w:val="005F4C0E"/>
    <w:rsid w:val="006046E7"/>
    <w:rsid w:val="006373AA"/>
    <w:rsid w:val="00642867"/>
    <w:rsid w:val="00671EF6"/>
    <w:rsid w:val="006A704B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481A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C21F11"/>
    <w:rsid w:val="00C529E7"/>
    <w:rsid w:val="00C5687A"/>
    <w:rsid w:val="00C60038"/>
    <w:rsid w:val="00C763A9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0D1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59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59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59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59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0D1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59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59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59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59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St-442/2016</izvorni_sadrzaj>
    <derivirana_varijabla naziv="DomainObject.Predmet.OznakaBroj_1">St-442/2016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F5MARKETING jednostavno društvo s ograničenom odgovornošću za marketing i usluge</izvorni_sadrzaj>
    <derivirana_varijabla naziv="DomainObject.Predmet.ProtustrankaFormated_1">  F5MARKETING jednostavno društvo s ograničenom odgovornošću za marketing i usluge</derivirana_varijabla>
  </DomainObject.Predmet.ProtustrankaFormated>
  <DomainObject.Predmet.ProtustrankaFormatedOIB>
    <izvorni_sadrzaj>  F5MARKETING jednostavno društvo s ograničenom odgovornošću za marketing i usluge, OIB 72372171099</izvorni_sadrzaj>
    <derivirana_varijabla naziv="DomainObject.Predmet.ProtustrankaFormatedOIB_1">  F5MARKETING jednostavno društvo s ograničenom odgovornošću za marketing i usluge, OIB 72372171099</derivirana_varijabla>
  </DomainObject.Predmet.ProtustrankaFormatedOIB>
  <DomainObject.Predmet.ProtustrankaFormatedWithAdress>
    <izvorni_sadrzaj> F5MARKETING jednostavno društvo s ograničenom odgovornošću za marketing i usluge, Skale IX br.3, 20350 Metković</izvorni_sadrzaj>
    <derivirana_varijabla naziv="DomainObject.Predmet.ProtustrankaFormatedWithAdress_1"> F5MARKETING jednostavno društvo s ograničenom odgovornošću za marketing i usluge, Skale IX br.3, 20350 Metković</derivirana_varijabla>
  </DomainObject.Predmet.ProtustrankaFormatedWithAdress>
  <DomainObject.Predmet.ProtustrankaFormatedWithAdressOIB>
    <izvorni_sadrzaj> F5MARKETING jednostavno društvo s ograničenom odgovornošću za marketing i usluge, OIB 72372171099, Skale IX br.3, 20350 Metković</izvorni_sadrzaj>
    <derivirana_varijabla naziv="DomainObject.Predmet.ProtustrankaFormatedWithAdressOIB_1"> F5MARKETING jednostavno društvo s ograničenom odgovornošću za marketing i usluge, OIB 72372171099, Skale IX br.3, 20350 Metković</derivirana_varijabla>
  </DomainObject.Predmet.ProtustrankaFormatedWithAdressOIB>
  <DomainObject.Predmet.ProtustrankaWithAdress>
    <izvorni_sadrzaj>F5MARKETING jednostavno društvo s ograničenom odgovornošću za marketing i usluge Skale IX br.3, 20350 Metković</izvorni_sadrzaj>
    <derivirana_varijabla naziv="DomainObject.Predmet.ProtustrankaWithAdress_1">F5MARKETING jednostavno društvo s ograničenom odgovornošću za marketing i usluge Skale IX br.3, 20350 Metković</derivirana_varijabla>
  </DomainObject.Predmet.ProtustrankaWithAdress>
  <DomainObject.Predmet.ProtustrankaWithAdressOIB>
    <izvorni_sadrzaj>F5MARKETING jednostavno društvo s ograničenom odgovornošću za marketing i usluge, OIB 72372171099, Skale IX br.3, 20350 Metković</izvorni_sadrzaj>
    <derivirana_varijabla naziv="DomainObject.Predmet.ProtustrankaWithAdressOIB_1">F5MARKETING jednostavno društvo s ograničenom odgovornošću za marketing i usluge, OIB 72372171099, Skale IX br.3, 20350 Metković</derivirana_varijabla>
  </DomainObject.Predmet.ProtustrankaWithAdressOIB>
  <DomainObject.Predmet.ProtustrankaNazivFormated>
    <izvorni_sadrzaj>F5MARKETING jednostavno društvo s ograničenom odgovornošću za marketing i usluge</izvorni_sadrzaj>
    <derivirana_varijabla naziv="DomainObject.Predmet.ProtustrankaNazivFormated_1">F5MARKETING jednostavno društvo s ograničenom odgovornošću za marketing i usluge</derivirana_varijabla>
  </DomainObject.Predmet.ProtustrankaNazivFormated>
  <DomainObject.Predmet.ProtustrankaNazivFormatedOIB>
    <izvorni_sadrzaj>F5MARKETING jednostavno društvo s ograničenom odgovornošću za marketing i usluge, OIB 72372171099</izvorni_sadrzaj>
    <derivirana_varijabla naziv="DomainObject.Predmet.ProtustrankaNazivFormatedOIB_1">F5MARKETING jednostavno društvo s ograničenom odgovornošću za marketing i usluge, OIB 72372171099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4462.48</izvorni_sadrzaj>
    <derivirana_varijabla naziv="DomainObject.Predmet.TrenutnaVrijednost_1">4462.48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F5MARKETING jednostavno društvo s ograničenom odgovornošću za marketing i usluge</item>
    </izvorni_sadrzaj>
    <derivirana_varijabla naziv="DomainObject.Predmet.ProtuStrankaListFormated_1">
      <item>F5MARKETING jednostavno društvo s ograničenom odgovornošću za marketing i usluge</item>
    </derivirana_varijabla>
  </DomainObject.Predmet.ProtuStrankaListFormated>
  <DomainObject.Predmet.ProtuStrankaListFormatedOIB>
    <izvorni_sadrzaj>
      <item>F5MARKETING jednostavno društvo s ograničenom odgovornošću za marketing i usluge, OIB 72372171099</item>
    </izvorni_sadrzaj>
    <derivirana_varijabla naziv="DomainObject.Predmet.ProtuStrankaListFormatedOIB_1">
      <item>F5MARKETING jednostavno društvo s ograničenom odgovornošću za marketing i usluge, OIB 72372171099</item>
    </derivirana_varijabla>
  </DomainObject.Predmet.ProtuStrankaListFormatedOIB>
  <DomainObject.Predmet.ProtuStrankaListFormatedWithAdress>
    <izvorni_sadrzaj>
      <item>F5MARKETING jednostavno društvo s ograničenom odgovornošću za marketing i usluge, Skale IX br.3, 20350 Metković</item>
    </izvorni_sadrzaj>
    <derivirana_varijabla naziv="DomainObject.Predmet.ProtuStrankaListFormatedWithAdress_1">
      <item>F5MARKETING jednostavno društvo s ograničenom odgovornošću za marketing i usluge, Skale IX br.3, 20350 Metković</item>
    </derivirana_varijabla>
  </DomainObject.Predmet.ProtuStrankaListFormatedWithAdress>
  <DomainObject.Predmet.ProtuStrankaListFormatedWithAdressOIB>
    <izvorni_sadrzaj>
      <item>F5MARKETING jednostavno društvo s ograničenom odgovornošću za marketing i usluge, OIB 72372171099, Skale IX br.3, 20350 Metković</item>
    </izvorni_sadrzaj>
    <derivirana_varijabla naziv="DomainObject.Predmet.ProtuStrankaListFormatedWithAdressOIB_1">
      <item>F5MARKETING jednostavno društvo s ograničenom odgovornošću za marketing i usluge, OIB 72372171099, Skale IX br.3, 20350 Metković</item>
    </derivirana_varijabla>
  </DomainObject.Predmet.ProtuStrankaListFormatedWithAdressOIB>
  <DomainObject.Predmet.ProtuStrankaListNazivFormated>
    <izvorni_sadrzaj>
      <item>F5MARKETING jednostavno društvo s ograničenom odgovornošću za marketing i usluge</item>
    </izvorni_sadrzaj>
    <derivirana_varijabla naziv="DomainObject.Predmet.ProtuStrankaListNazivFormated_1">
      <item>F5MARKETING jednostavno društvo s ograničenom odgovornošću za marketing i usluge</item>
    </derivirana_varijabla>
  </DomainObject.Predmet.ProtuStrankaListNazivFormated>
  <DomainObject.Predmet.ProtuStrankaListNazivFormatedOIB>
    <izvorni_sadrzaj>
      <item>F5MARKETING jednostavno društvo s ograničenom odgovornošću za marketing i usluge, OIB 72372171099</item>
    </izvorni_sadrzaj>
    <derivirana_varijabla naziv="DomainObject.Predmet.ProtuStrankaListNazivFormatedOIB_1">
      <item>F5MARKETING jednostavno društvo s ograničenom odgovornošću za marketing i usluge, OIB 72372171099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F5MARKETING jednostavno društvo s ograničenom odgovornošću za marketing i usluge</izvorni_sadrzaj>
    <derivirana_varijabla naziv="DomainObject.Predmet.ProtustrankaIDrugi_1">F5MARKETING jednostavno društvo s ograničenom odgovornošću za marketing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F5MARKETING jednostavno društvo s ograničenom odgovornošću za marketing i usluge, OIB 72372171099, Skale IX br.3, 20350 Metković</izvorni_sadrzaj>
    <derivirana_varijabla naziv="DomainObject.Predmet.ProtustrankaIDrugiAdressOIB_1">F5MARKETING jednostavno društvo s ograničenom odgovornošću za marketing i usluge, OIB 72372171099, Skale IX br.3,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F5MARKETING jednostavno društvo s ograničenom odgovornošću za marketing i usluge</item>
    </izvorni_sadrzaj>
    <derivirana_varijabla naziv="DomainObject.Predmet.SudioniciListNaziv_1">
      <item>FINA, RC Split, Podružnica Dubrovnik</item>
      <item>F5MARKETING jednostavno društvo s ograničenom odgovornošću za marketing i usluge</item>
    </derivirana_varijabla>
  </DomainObject.Predmet.SudioniciListNaziv>
  <DomainObject.Predmet.SudioniciListAdressOIB>
    <izvorni_sadrzaj>
      <item>FINA, RC Split, Podružnica Dubrovnik, OIB 85821130368, Vukovarska 2,20000 Dubrovnik</item>
      <item>F5MARKETING jednostavno društvo s ograničenom odgovornošću za marketing i usluge, OIB 72372171099, Skale IX br.3,20350 Metković</item>
    </izvorni_sadrzaj>
    <derivirana_varijabla naziv="DomainObject.Predmet.SudioniciListAdressOIB_1">
      <item>FINA, RC Split, Podružnica Dubrovnik, OIB 85821130368, Vukovarska 2,20000 Dubrovnik</item>
      <item>F5MARKETING jednostavno društvo s ograničenom odgovornošću za marketing i usluge, OIB 72372171099, Skale IX br.3,20350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72372171099</item>
    </izvorni_sadrzaj>
    <derivirana_varijabla naziv="DomainObject.Predmet.SudioniciListNazivOIB_1">
      <item>, OIB 85821130368</item>
      <item>, OIB 72372171099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358</properties:Words>
  <properties:Characters>2073</properties:Characters>
  <properties:Lines>51</properties:Lines>
  <properties:Paragraphs>19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2455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2016-02-23T12:49:00Z</cp:lastPrinted>
  <dcterms:modified xmlns:xsi="http://www.w3.org/2001/XMLSchema-instance" xsi:type="dcterms:W3CDTF">2016-02-24T07:47:00Z</dcterms:modified>
  <cp:revision>31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