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45e24" w14:paraId="7a45e24" w:rsidRDefault="00403443" w:rsidP="00403443" w:rsidR="00403443" w:rsidRPr="00F60748">
      <w:pPr>
        <w:ind w:firstLine="708"/>
        <w15:collapsed w:val="false"/>
      </w:pPr>
      <w:bookmarkStart w:name="_GoBack" w:id="0"/>
      <w:bookmarkEnd w:id="0"/>
      <w:r w:rsidRPr="00F60748">
        <w:rPr>
          <w:noProof/>
        </w:rPr>
        <w:drawing>
          <wp:inline distR="0" distL="0" distB="0" distT="0">
            <wp:extent cy="962025" cx="71564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403443" w:rsidP="00CE0594" w:rsidR="00FB13E8" w:rsidRPr="00F60748">
      <w:pPr>
        <w:spacing w:before="200"/>
      </w:pPr>
      <w:r w:rsidRPr="00F60748">
        <w:t>REPUBLIKA HRVATSKA</w:t>
      </w:r>
      <w:r w:rsidR="00FB13E8" w:rsidRPr="00F60748">
        <w:tab/>
      </w:r>
      <w:r w:rsidR="00FB13E8" w:rsidRPr="00F60748">
        <w:tab/>
      </w:r>
      <w:r w:rsidR="00FB13E8" w:rsidRPr="00F60748">
        <w:tab/>
      </w:r>
      <w:r w:rsidR="00FB13E8" w:rsidRPr="00F60748">
        <w:tab/>
      </w:r>
      <w:r w:rsidR="00FB13E8" w:rsidRPr="00F60748">
        <w:tab/>
      </w:r>
    </w:p>
    <w:p w:rsidRDefault="00FB13E8" w:rsidP="00FB13E8" w:rsidR="00FB13E8" w:rsidRPr="00F60748">
      <w:r w:rsidRPr="00F60748">
        <w:t>TRGOVAČKI SUD U SPLITU</w:t>
      </w:r>
      <w:r w:rsidRPr="00F60748">
        <w:tab/>
      </w:r>
      <w:r w:rsidRPr="00F60748">
        <w:tab/>
      </w:r>
      <w:r w:rsidRPr="00F60748">
        <w:tab/>
      </w:r>
      <w:r w:rsidRPr="00F60748">
        <w:tab/>
      </w:r>
      <w:r w:rsidRPr="00F60748">
        <w:tab/>
      </w:r>
      <w:r w:rsidRPr="00F60748">
        <w:tab/>
      </w:r>
    </w:p>
    <w:p w:rsidRDefault="000D19FD" w:rsidP="00FB13E8" w:rsidR="00FB13E8" w:rsidRPr="00F60748">
      <w:r w:rsidRPr="00F60748">
        <w:t>Split, Suko</w:t>
      </w:r>
      <w:r w:rsidR="00FB13E8" w:rsidRPr="00F60748">
        <w:t>išanska 6</w:t>
      </w:r>
    </w:p>
    <w:p w:rsidRDefault="00FB13E8" w:rsidP="00FB13E8" w:rsidR="00FB13E8" w:rsidRPr="00F60748">
      <w:r w:rsidRPr="00F60748">
        <w:tab/>
      </w:r>
    </w:p>
    <w:p w:rsidRDefault="00BB5672" w:rsidP="00BB5672" w:rsidR="007225C5" w:rsidRPr="00F60748">
      <w:pPr>
        <w:jc w:val="center"/>
      </w:pPr>
      <w:r w:rsidRPr="00F60748">
        <w:t xml:space="preserve">R E P U B L I K A    H R V A T S K A </w:t>
      </w:r>
    </w:p>
    <w:p w:rsidRDefault="00BB5672" w:rsidP="00BB5672" w:rsidR="00BB5672" w:rsidRPr="00F60748">
      <w:pPr>
        <w:jc w:val="center"/>
      </w:pPr>
    </w:p>
    <w:p w:rsidRDefault="00FB13E8" w:rsidP="008D23A9" w:rsidR="00FB13E8" w:rsidRPr="00F60748">
      <w:pPr>
        <w:pStyle w:val="Naslov1"/>
        <w:rPr>
          <w:b w:val="false"/>
        </w:rPr>
      </w:pPr>
      <w:r w:rsidRPr="00F60748">
        <w:rPr>
          <w:b w:val="false"/>
        </w:rPr>
        <w:t>R J E Š E N J E</w:t>
      </w:r>
      <w:r w:rsidR="008A7C74" w:rsidRPr="00F60748">
        <w:rPr>
          <w:b w:val="false"/>
        </w:rPr>
        <w:t xml:space="preserve">  </w:t>
      </w:r>
      <w:r w:rsidR="008D23A9" w:rsidRPr="00F60748">
        <w:rPr>
          <w:b w:val="false"/>
        </w:rPr>
        <w:t>O  D O S U</w:t>
      </w:r>
      <w:r w:rsidR="00E6692A" w:rsidRPr="00F60748">
        <w:rPr>
          <w:b w:val="false"/>
        </w:rPr>
        <w:t xml:space="preserve"> D I</w:t>
      </w:r>
    </w:p>
    <w:p w:rsidRDefault="00FB13E8" w:rsidP="00FB13E8" w:rsidR="00FB13E8" w:rsidRPr="00F60748"/>
    <w:p w:rsidRDefault="00EC7984" w:rsidP="00243C31" w:rsidR="007225C5" w:rsidRPr="00F60748">
      <w:pPr>
        <w:jc w:val="both"/>
      </w:pPr>
      <w:r w:rsidRPr="00F60748">
        <w:tab/>
        <w:t xml:space="preserve">Trgovački sud u Splitu, po sutkinji Ani Golub Gruić, u </w:t>
      </w:r>
      <w:r w:rsidR="005C0A2B" w:rsidRPr="00F60748">
        <w:t xml:space="preserve">stečajnom postupku nad dužnikom </w:t>
      </w:r>
      <w:r w:rsidR="00C411DC" w:rsidRPr="00F60748">
        <w:rPr>
          <w:rFonts w:eastAsia="Calibri"/>
          <w:lang w:eastAsia="en-US"/>
        </w:rPr>
        <w:t>ROBERT'S INTERNATIONAL CO. d.o.o. za izvoz-uvoz, marketing, ugostiteljstvo, turizam i poslovne usluge u stečaju, OIB: 38592929591, Split, Marasovića 67</w:t>
      </w:r>
      <w:r w:rsidRPr="00F60748">
        <w:t xml:space="preserve">, dana </w:t>
      </w:r>
      <w:r w:rsidR="00F76BBB" w:rsidRPr="00F60748">
        <w:t>5</w:t>
      </w:r>
      <w:r w:rsidR="0018396E" w:rsidRPr="00F60748">
        <w:t>. travnja</w:t>
      </w:r>
      <w:r w:rsidR="000A5962" w:rsidRPr="00F60748">
        <w:t xml:space="preserve"> 2017</w:t>
      </w:r>
      <w:r w:rsidRPr="00F60748">
        <w:t>.</w:t>
      </w:r>
      <w:r w:rsidR="000A1979" w:rsidRPr="00F60748">
        <w:t xml:space="preserve"> </w:t>
      </w:r>
      <w:r w:rsidRPr="00F60748">
        <w:t>godine</w:t>
      </w:r>
    </w:p>
    <w:p w:rsidRDefault="00032A28" w:rsidP="00CE0594" w:rsidR="00032A28" w:rsidRPr="00F60748">
      <w:pPr>
        <w:pStyle w:val="Tijeloteksta"/>
        <w:tabs>
          <w:tab w:pos="1080" w:val="left"/>
        </w:tabs>
        <w:spacing w:after="300" w:before="240"/>
        <w:jc w:val="center"/>
      </w:pPr>
      <w:r w:rsidRPr="00F60748">
        <w:t xml:space="preserve">r i j e š i o   j e </w:t>
      </w:r>
    </w:p>
    <w:p w:rsidRDefault="000A5962" w:rsidP="000A5962" w:rsidR="000A5962" w:rsidRPr="00F60748">
      <w:pPr>
        <w:pStyle w:val="Uvuenotijeloteksta"/>
        <w:tabs>
          <w:tab w:pos="709" w:val="left"/>
        </w:tabs>
        <w:ind w:left="0"/>
        <w:rPr>
          <w:bCs/>
          <w:lang w:val="hr-HR"/>
        </w:rPr>
      </w:pPr>
      <w:r w:rsidRPr="00F60748">
        <w:rPr>
          <w:bCs/>
          <w:lang w:val="hr-HR"/>
        </w:rPr>
        <w:tab/>
        <w:t xml:space="preserve">I. </w:t>
      </w:r>
      <w:r w:rsidR="00E4637B" w:rsidRPr="00F60748">
        <w:rPr>
          <w:bCs/>
          <w:lang w:val="hr-HR"/>
        </w:rPr>
        <w:t xml:space="preserve">Kupcu </w:t>
      </w:r>
      <w:r w:rsidRPr="00F60748">
        <w:rPr>
          <w:bCs/>
          <w:lang w:val="hr-HR"/>
        </w:rPr>
        <w:t xml:space="preserve">Ivanu Orliću iz Splita, Bihaćka 2a/IV, OIB: 14261210784, </w:t>
      </w:r>
      <w:r w:rsidR="00C411DC" w:rsidRPr="00F60748">
        <w:rPr>
          <w:bCs/>
          <w:lang w:val="hr-HR"/>
        </w:rPr>
        <w:t xml:space="preserve">dosuđuje se imovina stečajnog dužnika </w:t>
      </w:r>
      <w:r w:rsidR="00B82EDE" w:rsidRPr="00F60748">
        <w:rPr>
          <w:bCs/>
          <w:lang w:val="hr-HR"/>
        </w:rPr>
        <w:t>ROBERT'S INTERNATIONAL CO. d.o.o. za izvoz-uvoz, marketing, ugostiteljstvo, turizam i poslovne usluge u stečaju, OIB: 38592929591, Split, Marasovića 67</w:t>
      </w:r>
      <w:r w:rsidR="00757A9D" w:rsidRPr="00F60748">
        <w:rPr>
          <w:bCs/>
          <w:lang w:val="hr-HR"/>
        </w:rPr>
        <w:t xml:space="preserve"> </w:t>
      </w:r>
      <w:r w:rsidR="00C411DC" w:rsidRPr="00F60748">
        <w:rPr>
          <w:bCs/>
          <w:lang w:val="hr-HR"/>
        </w:rPr>
        <w:t>i to</w:t>
      </w:r>
      <w:r w:rsidR="00757A9D" w:rsidRPr="00F60748">
        <w:rPr>
          <w:bCs/>
          <w:lang w:val="hr-HR"/>
        </w:rPr>
        <w:t xml:space="preserve"> </w:t>
      </w:r>
      <w:r w:rsidRPr="00F60748">
        <w:rPr>
          <w:bCs/>
          <w:lang w:val="hr-HR"/>
        </w:rPr>
        <w:t>25. ETAŽA: 7/100 dijela povezanih sa cjelinom stambenog prostora označen kao a</w:t>
      </w:r>
      <w:r w:rsidR="00413FB1" w:rsidRPr="00F60748">
        <w:rPr>
          <w:bCs/>
          <w:lang w:val="hr-HR"/>
        </w:rPr>
        <w:t xml:space="preserve">partman br. 3, koji se sastoji </w:t>
      </w:r>
      <w:r w:rsidRPr="00F60748">
        <w:rPr>
          <w:bCs/>
          <w:lang w:val="hr-HR"/>
        </w:rPr>
        <w:t>od tri sobe, dnevnog boravka, kuhinje, blagovaone, hodnika, predprostora, dva sanitarna čvora, lođe, p</w:t>
      </w:r>
      <w:r w:rsidR="00413FB1" w:rsidRPr="00F60748">
        <w:rPr>
          <w:bCs/>
          <w:lang w:val="hr-HR"/>
        </w:rPr>
        <w:t xml:space="preserve">ovršine </w:t>
      </w:r>
      <w:r w:rsidRPr="00F60748">
        <w:rPr>
          <w:bCs/>
          <w:lang w:val="hr-HR"/>
        </w:rPr>
        <w:t>106,70 m</w:t>
      </w:r>
      <w:r w:rsidRPr="00F60748">
        <w:rPr>
          <w:bCs/>
          <w:vertAlign w:val="superscript"/>
          <w:lang w:val="hr-HR"/>
        </w:rPr>
        <w:t>2</w:t>
      </w:r>
      <w:r w:rsidRPr="00F60748">
        <w:rPr>
          <w:bCs/>
          <w:lang w:val="hr-HR"/>
        </w:rPr>
        <w:t>, na I. (prvom) katu stambene zgrade sagrađene na č</w:t>
      </w:r>
      <w:r w:rsidR="00413FB1" w:rsidRPr="00F60748">
        <w:rPr>
          <w:bCs/>
          <w:lang w:val="hr-HR"/>
        </w:rPr>
        <w:t>est</w:t>
      </w:r>
      <w:r w:rsidRPr="00F60748">
        <w:rPr>
          <w:bCs/>
          <w:lang w:val="hr-HR"/>
        </w:rPr>
        <w:t>.zem.634/9 i č</w:t>
      </w:r>
      <w:r w:rsidR="00413FB1" w:rsidRPr="00F60748">
        <w:rPr>
          <w:bCs/>
          <w:lang w:val="hr-HR"/>
        </w:rPr>
        <w:t>est</w:t>
      </w:r>
      <w:r w:rsidRPr="00F60748">
        <w:rPr>
          <w:bCs/>
          <w:lang w:val="hr-HR"/>
        </w:rPr>
        <w:t>.</w:t>
      </w:r>
      <w:r w:rsidR="00995C03" w:rsidRPr="00F60748">
        <w:rPr>
          <w:bCs/>
          <w:lang w:val="hr-HR"/>
        </w:rPr>
        <w:t xml:space="preserve"> </w:t>
      </w:r>
      <w:r w:rsidRPr="00F60748">
        <w:rPr>
          <w:bCs/>
          <w:lang w:val="hr-HR"/>
        </w:rPr>
        <w:t>zem.</w:t>
      </w:r>
      <w:r w:rsidR="00995C03" w:rsidRPr="00F60748">
        <w:rPr>
          <w:bCs/>
          <w:lang w:val="hr-HR"/>
        </w:rPr>
        <w:t xml:space="preserve"> </w:t>
      </w:r>
      <w:r w:rsidRPr="00F60748">
        <w:rPr>
          <w:bCs/>
          <w:lang w:val="hr-HR"/>
        </w:rPr>
        <w:t>634/35 Z.U.</w:t>
      </w:r>
      <w:r w:rsidR="00995C03" w:rsidRPr="00F60748">
        <w:rPr>
          <w:bCs/>
          <w:lang w:val="hr-HR"/>
        </w:rPr>
        <w:t xml:space="preserve"> </w:t>
      </w:r>
      <w:r w:rsidRPr="00F60748">
        <w:rPr>
          <w:bCs/>
          <w:lang w:val="hr-HR"/>
        </w:rPr>
        <w:t>16370 K.O. Split,  locirane u Splitu, Ul. Spinčićeva br.12, gradski predjel Zenta.</w:t>
      </w:r>
    </w:p>
    <w:p w:rsidRDefault="00DC6BFE" w:rsidP="00E27BE2" w:rsidR="00425C3A" w:rsidRPr="00F60748">
      <w:pPr>
        <w:spacing w:before="200"/>
        <w:ind w:firstLine="709"/>
        <w:jc w:val="both"/>
      </w:pPr>
      <w:r w:rsidRPr="00F60748">
        <w:t>II.</w:t>
      </w:r>
      <w:r w:rsidR="00757A9D" w:rsidRPr="00F60748">
        <w:t xml:space="preserve"> N</w:t>
      </w:r>
      <w:r w:rsidR="00E22A3F" w:rsidRPr="00F60748">
        <w:t>ekretnina</w:t>
      </w:r>
      <w:r w:rsidR="00E6692A" w:rsidRPr="00F60748">
        <w:t xml:space="preserve"> stečajnog  dužnika </w:t>
      </w:r>
      <w:r w:rsidR="0086171F" w:rsidRPr="00F60748">
        <w:t>opisan</w:t>
      </w:r>
      <w:r w:rsidR="00E6692A" w:rsidRPr="00F60748">
        <w:t>a</w:t>
      </w:r>
      <w:r w:rsidR="00413FB1" w:rsidRPr="00F60748">
        <w:t xml:space="preserve"> u</w:t>
      </w:r>
      <w:r w:rsidR="0086171F" w:rsidRPr="00F60748">
        <w:t xml:space="preserve"> toč</w:t>
      </w:r>
      <w:r w:rsidR="00787B27" w:rsidRPr="00F60748">
        <w:t>k</w:t>
      </w:r>
      <w:r w:rsidR="00CD7B3C" w:rsidRPr="00F60748">
        <w:t>i</w:t>
      </w:r>
      <w:r w:rsidR="00787B27" w:rsidRPr="00F60748">
        <w:t xml:space="preserve"> I.</w:t>
      </w:r>
      <w:r w:rsidR="00413FB1" w:rsidRPr="00F60748">
        <w:t xml:space="preserve"> izreke ovog rješenja </w:t>
      </w:r>
      <w:r w:rsidR="0086171F" w:rsidRPr="00F60748">
        <w:t>predat će</w:t>
      </w:r>
      <w:r w:rsidRPr="00F60748">
        <w:t xml:space="preserve"> se </w:t>
      </w:r>
      <w:r w:rsidR="00787B27" w:rsidRPr="00F60748">
        <w:t xml:space="preserve">u posjed </w:t>
      </w:r>
      <w:r w:rsidR="000A5962" w:rsidRPr="00F60748">
        <w:t>Ivanu Orliću iz Splita, Bihaćka 2a/IV, OIB: 14261210784</w:t>
      </w:r>
      <w:r w:rsidR="00110ACD" w:rsidRPr="00F60748">
        <w:rPr>
          <w:bCs/>
        </w:rPr>
        <w:t>,</w:t>
      </w:r>
      <w:r w:rsidR="00757A9D" w:rsidRPr="00F60748">
        <w:t xml:space="preserve"> </w:t>
      </w:r>
      <w:r w:rsidR="0086171F" w:rsidRPr="00F60748">
        <w:t xml:space="preserve">nakon pravomoćnosti ovog </w:t>
      </w:r>
      <w:r w:rsidR="00CD7B3C" w:rsidRPr="00F60748">
        <w:t xml:space="preserve">rješenja i nakon što </w:t>
      </w:r>
      <w:r w:rsidR="00833019" w:rsidRPr="00F60748">
        <w:t>kupac</w:t>
      </w:r>
      <w:r w:rsidR="00425C3A" w:rsidRPr="00F60748">
        <w:t>:</w:t>
      </w:r>
    </w:p>
    <w:p w:rsidRDefault="00425C3A" w:rsidP="00425C3A" w:rsidR="00425C3A" w:rsidRPr="00F60748">
      <w:pPr>
        <w:spacing w:before="50"/>
        <w:ind w:firstLine="709"/>
        <w:jc w:val="both"/>
      </w:pPr>
      <w:r w:rsidRPr="00F60748">
        <w:t xml:space="preserve">- </w:t>
      </w:r>
      <w:r w:rsidR="00833019" w:rsidRPr="00F60748">
        <w:t>položi</w:t>
      </w:r>
      <w:r w:rsidR="000E2416" w:rsidRPr="00F60748">
        <w:t xml:space="preserve"> </w:t>
      </w:r>
      <w:r w:rsidR="00787B27" w:rsidRPr="00F60748">
        <w:t>razliku kupovnine sukladno ovom rješenju</w:t>
      </w:r>
    </w:p>
    <w:p w:rsidRDefault="00425C3A" w:rsidP="00425C3A" w:rsidR="0086171F" w:rsidRPr="00F60748">
      <w:pPr>
        <w:spacing w:before="50"/>
        <w:ind w:firstLine="709"/>
        <w:jc w:val="both"/>
      </w:pPr>
      <w:r w:rsidRPr="00F60748">
        <w:t xml:space="preserve">- </w:t>
      </w:r>
      <w:r w:rsidR="00413FB1" w:rsidRPr="00F60748">
        <w:t>namiri troškove utvrđivanja tražbine</w:t>
      </w:r>
      <w:r w:rsidRPr="00F60748">
        <w:t xml:space="preserve"> i</w:t>
      </w:r>
      <w:r w:rsidR="00413FB1" w:rsidRPr="00F60748">
        <w:t xml:space="preserve"> troškove unovčenja koji će naknadno biti određeni rješenjem o namirenju, a u skladu s odredbama Stečajnog zakona.</w:t>
      </w:r>
    </w:p>
    <w:p w:rsidRDefault="00DC6BFE" w:rsidP="00E27BE2" w:rsidR="00E22A3F" w:rsidRPr="00F60748">
      <w:pPr>
        <w:spacing w:before="200"/>
        <w:ind w:firstLine="709"/>
        <w:jc w:val="both"/>
      </w:pPr>
      <w:r w:rsidRPr="00F60748">
        <w:t xml:space="preserve">III. </w:t>
      </w:r>
      <w:r w:rsidR="00833019" w:rsidRPr="00F60748">
        <w:t xml:space="preserve">Kupac </w:t>
      </w:r>
      <w:r w:rsidR="000A5962" w:rsidRPr="00F60748">
        <w:t>Ivan Orlić iz Splita, Bihaćka 2a/IV, OIB: 14261210784,</w:t>
      </w:r>
      <w:r w:rsidR="00757A9D" w:rsidRPr="00F60748">
        <w:rPr>
          <w:bCs/>
        </w:rPr>
        <w:t xml:space="preserve"> </w:t>
      </w:r>
      <w:r w:rsidR="000A5962" w:rsidRPr="00F60748">
        <w:rPr>
          <w:bCs/>
        </w:rPr>
        <w:t>dužan</w:t>
      </w:r>
      <w:r w:rsidR="00757A9D" w:rsidRPr="00F60748">
        <w:rPr>
          <w:bCs/>
        </w:rPr>
        <w:t xml:space="preserve"> </w:t>
      </w:r>
      <w:r w:rsidR="00425C3A" w:rsidRPr="00F60748">
        <w:rPr>
          <w:bCs/>
        </w:rPr>
        <w:t>je</w:t>
      </w:r>
      <w:r w:rsidR="00757A9D" w:rsidRPr="00F60748">
        <w:t xml:space="preserve"> </w:t>
      </w:r>
      <w:r w:rsidR="00E22A3F" w:rsidRPr="00F60748">
        <w:t>za nekretninu iz točke I. ovog rješenja</w:t>
      </w:r>
      <w:r w:rsidR="00757A9D" w:rsidRPr="00F60748">
        <w:t xml:space="preserve"> </w:t>
      </w:r>
      <w:r w:rsidR="00E22A3F" w:rsidRPr="00F60748">
        <w:t xml:space="preserve">položiti kupovninu u iznosu od </w:t>
      </w:r>
      <w:r w:rsidR="00C06E37" w:rsidRPr="00F60748">
        <w:t>1.592.245,93 kn</w:t>
      </w:r>
      <w:r w:rsidR="00C06E37" w:rsidRPr="00F60748">
        <w:rPr>
          <w:b/>
          <w:color w:val="C00000"/>
        </w:rPr>
        <w:t xml:space="preserve"> </w:t>
      </w:r>
      <w:r w:rsidR="00E22A3F" w:rsidRPr="00F60748">
        <w:t>i to u roku od 30 (trideset) dana, računajući od dana pravomoćnosti ovog rješenja o dosudi, na račun sudskog depozita Trgovačkog suda u Splitu pri Hrvatskoj Poštanskoj Banci d.d., Zagreb, broj: HR1623900011300000664, sa naznakom ˝za spis 11.St-52/2008˝.</w:t>
      </w:r>
    </w:p>
    <w:p w:rsidRDefault="0003684C" w:rsidP="00E22A3F" w:rsidR="000F6DF2" w:rsidRPr="00F60748">
      <w:pPr>
        <w:spacing w:before="200"/>
        <w:ind w:firstLine="708"/>
        <w:jc w:val="both"/>
        <w:rPr>
          <w:bCs/>
        </w:rPr>
      </w:pPr>
      <w:r w:rsidRPr="00F60748">
        <w:t>IV</w:t>
      </w:r>
      <w:r w:rsidR="00204EB0" w:rsidRPr="00F60748">
        <w:t xml:space="preserve">. </w:t>
      </w:r>
      <w:r w:rsidR="0086171F" w:rsidRPr="00F60748">
        <w:rPr>
          <w:bCs/>
        </w:rPr>
        <w:t xml:space="preserve">Nakon pravomoćnosti ovog rješenja </w:t>
      </w:r>
      <w:r w:rsidR="00E67FF3" w:rsidRPr="00F60748">
        <w:rPr>
          <w:bCs/>
        </w:rPr>
        <w:t>te</w:t>
      </w:r>
      <w:r w:rsidR="0086171F" w:rsidRPr="00F60748">
        <w:rPr>
          <w:bCs/>
        </w:rPr>
        <w:t xml:space="preserve"> nakon što </w:t>
      </w:r>
      <w:r w:rsidR="00E22A3F" w:rsidRPr="00F60748">
        <w:rPr>
          <w:bCs/>
        </w:rPr>
        <w:t>kupac</w:t>
      </w:r>
      <w:r w:rsidR="00C06E37" w:rsidRPr="00F60748">
        <w:rPr>
          <w:bCs/>
        </w:rPr>
        <w:t xml:space="preserve"> </w:t>
      </w:r>
      <w:r w:rsidR="000A5962" w:rsidRPr="00F60748">
        <w:rPr>
          <w:bCs/>
        </w:rPr>
        <w:t xml:space="preserve">Ivan Orlić iz Splita, Bihaćka 2a/IV, OIB: 14261210784, </w:t>
      </w:r>
      <w:r w:rsidR="00C6215F" w:rsidRPr="00F60748">
        <w:rPr>
          <w:bCs/>
        </w:rPr>
        <w:t>postupi po točki II. izreke ovog rješenja,</w:t>
      </w:r>
      <w:r w:rsidR="00757A9D" w:rsidRPr="00F60748">
        <w:rPr>
          <w:bCs/>
        </w:rPr>
        <w:t xml:space="preserve"> </w:t>
      </w:r>
      <w:r w:rsidR="00204EB0" w:rsidRPr="00F60748">
        <w:rPr>
          <w:bCs/>
        </w:rPr>
        <w:t>Općinski sud u Splitu - Zemljišnoknjižni odjel</w:t>
      </w:r>
      <w:r w:rsidR="007631CB" w:rsidRPr="00F60748">
        <w:rPr>
          <w:bCs/>
        </w:rPr>
        <w:t xml:space="preserve"> Split</w:t>
      </w:r>
      <w:r w:rsidR="00C6215F" w:rsidRPr="00F60748">
        <w:rPr>
          <w:bCs/>
        </w:rPr>
        <w:t xml:space="preserve"> i</w:t>
      </w:r>
      <w:r w:rsidR="008C6B17" w:rsidRPr="00F60748">
        <w:rPr>
          <w:bCs/>
        </w:rPr>
        <w:t>zvršit će uknjižbu</w:t>
      </w:r>
      <w:r w:rsidR="0086171F" w:rsidRPr="00F60748">
        <w:rPr>
          <w:bCs/>
        </w:rPr>
        <w:t xml:space="preserve"> prava vlasniš</w:t>
      </w:r>
      <w:r w:rsidR="00204EB0" w:rsidRPr="00F60748">
        <w:rPr>
          <w:bCs/>
        </w:rPr>
        <w:t>tva predmetn</w:t>
      </w:r>
      <w:r w:rsidR="00E22A3F" w:rsidRPr="00F60748">
        <w:rPr>
          <w:bCs/>
        </w:rPr>
        <w:t>e</w:t>
      </w:r>
      <w:r w:rsidR="00204EB0" w:rsidRPr="00F60748">
        <w:rPr>
          <w:bCs/>
        </w:rPr>
        <w:t xml:space="preserve"> n</w:t>
      </w:r>
      <w:r w:rsidR="00E22A3F" w:rsidRPr="00F60748">
        <w:rPr>
          <w:bCs/>
        </w:rPr>
        <w:t>ekretnine</w:t>
      </w:r>
      <w:r w:rsidR="00204EB0" w:rsidRPr="00F60748">
        <w:rPr>
          <w:bCs/>
        </w:rPr>
        <w:t xml:space="preserve">, </w:t>
      </w:r>
      <w:r w:rsidR="0086171F" w:rsidRPr="00F60748">
        <w:rPr>
          <w:bCs/>
        </w:rPr>
        <w:t>pobliže opisa</w:t>
      </w:r>
      <w:r w:rsidR="00E22A3F" w:rsidRPr="00F60748">
        <w:rPr>
          <w:bCs/>
        </w:rPr>
        <w:t>ne</w:t>
      </w:r>
      <w:r w:rsidR="0086171F" w:rsidRPr="00F60748">
        <w:rPr>
          <w:bCs/>
        </w:rPr>
        <w:t xml:space="preserve"> u </w:t>
      </w:r>
      <w:r w:rsidR="007378B2" w:rsidRPr="00F60748">
        <w:t>točk</w:t>
      </w:r>
      <w:r w:rsidR="00E22A3F" w:rsidRPr="00F60748">
        <w:t xml:space="preserve">i I. </w:t>
      </w:r>
      <w:r w:rsidR="00204EB0" w:rsidRPr="00F60748">
        <w:t>izreke ovog rješenja</w:t>
      </w:r>
      <w:r w:rsidR="0086171F" w:rsidRPr="00F60748">
        <w:rPr>
          <w:bCs/>
        </w:rPr>
        <w:t>,</w:t>
      </w:r>
      <w:r w:rsidR="00E22A3F" w:rsidRPr="00F60748">
        <w:rPr>
          <w:bCs/>
        </w:rPr>
        <w:t xml:space="preserve"> u korist kup</w:t>
      </w:r>
      <w:r w:rsidR="007378B2" w:rsidRPr="00F60748">
        <w:rPr>
          <w:bCs/>
        </w:rPr>
        <w:t xml:space="preserve">ca </w:t>
      </w:r>
      <w:r w:rsidR="000A5962" w:rsidRPr="00F60748">
        <w:t>Ivana Orlića iz Splita, Bihaćka 2a/IV, OIB: 14261210784</w:t>
      </w:r>
      <w:r w:rsidR="00757A9D" w:rsidRPr="00F60748">
        <w:rPr>
          <w:bCs/>
        </w:rPr>
        <w:t xml:space="preserve"> </w:t>
      </w:r>
      <w:r w:rsidR="007378B2" w:rsidRPr="00F60748">
        <w:rPr>
          <w:bCs/>
        </w:rPr>
        <w:t>te</w:t>
      </w:r>
      <w:r w:rsidR="00757A9D" w:rsidRPr="00F60748">
        <w:rPr>
          <w:bCs/>
        </w:rPr>
        <w:t xml:space="preserve"> </w:t>
      </w:r>
      <w:r w:rsidR="008C6B17" w:rsidRPr="00F60748">
        <w:rPr>
          <w:bCs/>
        </w:rPr>
        <w:t xml:space="preserve">uknjižbu </w:t>
      </w:r>
      <w:r w:rsidR="00FD64F4" w:rsidRPr="00F60748">
        <w:rPr>
          <w:bCs/>
        </w:rPr>
        <w:t>brisanj</w:t>
      </w:r>
      <w:r w:rsidR="008C6B17" w:rsidRPr="00F60748">
        <w:rPr>
          <w:bCs/>
        </w:rPr>
        <w:t>a</w:t>
      </w:r>
      <w:r w:rsidR="00FD64F4" w:rsidRPr="00F60748">
        <w:rPr>
          <w:bCs/>
        </w:rPr>
        <w:t xml:space="preserve"> svih prava i tereta koji prestaju prodajom nekretn</w:t>
      </w:r>
      <w:r w:rsidR="007378B2" w:rsidRPr="00F60748">
        <w:rPr>
          <w:bCs/>
        </w:rPr>
        <w:t>ina po pravilima Ovršnog zakona</w:t>
      </w:r>
      <w:r w:rsidR="00986A83" w:rsidRPr="00F60748">
        <w:rPr>
          <w:bCs/>
        </w:rPr>
        <w:t xml:space="preserve"> na nekretnini opisanoj pod točkama I. </w:t>
      </w:r>
      <w:r w:rsidR="000F6DF2" w:rsidRPr="00F60748">
        <w:rPr>
          <w:bCs/>
        </w:rPr>
        <w:t>izreke ovog rješenja</w:t>
      </w:r>
      <w:r w:rsidR="00AF3FCD" w:rsidRPr="00F60748">
        <w:rPr>
          <w:bCs/>
        </w:rPr>
        <w:t xml:space="preserve"> i to:</w:t>
      </w:r>
    </w:p>
    <w:p w:rsidRDefault="007378B2" w:rsidP="00AF3FCD" w:rsidR="007378B2" w:rsidRPr="00F60748">
      <w:pPr>
        <w:tabs>
          <w:tab w:pos="0" w:val="left"/>
        </w:tabs>
        <w:spacing w:before="60"/>
        <w:jc w:val="both"/>
        <w:rPr>
          <w:bCs/>
        </w:rPr>
      </w:pPr>
      <w:r w:rsidRPr="00F60748">
        <w:rPr>
          <w:bCs/>
        </w:rPr>
        <w:lastRenderedPageBreak/>
        <w:tab/>
        <w:t>- uknjižbu prava vlasništva na ime Čilić Vesna kao prethodni vlasnik radi osiguranja tražbine u iznosu od 548.302,56 kn i nuzgr. te istodobno kao potonji vlasnik Robert's International</w:t>
      </w:r>
      <w:r w:rsidR="00757A9D" w:rsidRPr="00F60748">
        <w:rPr>
          <w:bCs/>
        </w:rPr>
        <w:t xml:space="preserve"> </w:t>
      </w:r>
      <w:r w:rsidRPr="00F60748">
        <w:rPr>
          <w:bCs/>
        </w:rPr>
        <w:t>Co. d.o.o</w:t>
      </w:r>
      <w:r w:rsidR="005B64E0" w:rsidRPr="00F60748">
        <w:rPr>
          <w:bCs/>
        </w:rPr>
        <w:t>.</w:t>
      </w:r>
      <w:r w:rsidRPr="00F60748">
        <w:rPr>
          <w:bCs/>
        </w:rPr>
        <w:t xml:space="preserve"> Split za cijelo, a nakon povrata navedene tražbine</w:t>
      </w:r>
      <w:r w:rsidR="00757A9D" w:rsidRPr="00F60748">
        <w:rPr>
          <w:bCs/>
        </w:rPr>
        <w:t xml:space="preserve"> </w:t>
      </w:r>
      <w:r w:rsidR="000F6DF2" w:rsidRPr="00F60748">
        <w:rPr>
          <w:bCs/>
        </w:rPr>
        <w:t>(upis pod Z-672/05)</w:t>
      </w:r>
    </w:p>
    <w:p w:rsidRDefault="00AF3FCD" w:rsidP="00AF3FCD" w:rsidR="007378B2" w:rsidRPr="00F60748">
      <w:pPr>
        <w:tabs>
          <w:tab w:pos="0" w:val="left"/>
        </w:tabs>
        <w:spacing w:before="60"/>
        <w:jc w:val="both"/>
        <w:rPr>
          <w:bCs/>
          <w:color w:val="FF0000"/>
        </w:rPr>
      </w:pPr>
      <w:r w:rsidRPr="00F60748">
        <w:rPr>
          <w:bCs/>
          <w:color w:val="FF0000"/>
        </w:rPr>
        <w:tab/>
      </w:r>
      <w:r w:rsidR="007378B2" w:rsidRPr="00F60748">
        <w:rPr>
          <w:bCs/>
        </w:rPr>
        <w:t>- zabilježbu otvaranja stečajnog postupka nad Robert's International</w:t>
      </w:r>
      <w:r w:rsidR="00757A9D" w:rsidRPr="00F60748">
        <w:rPr>
          <w:bCs/>
        </w:rPr>
        <w:t xml:space="preserve"> </w:t>
      </w:r>
      <w:r w:rsidR="007378B2" w:rsidRPr="00F60748">
        <w:rPr>
          <w:bCs/>
        </w:rPr>
        <w:t>Co. d.o.o</w:t>
      </w:r>
      <w:r w:rsidR="001A601E" w:rsidRPr="00F60748">
        <w:rPr>
          <w:bCs/>
        </w:rPr>
        <w:t>.</w:t>
      </w:r>
      <w:r w:rsidR="007378B2" w:rsidRPr="00F60748">
        <w:rPr>
          <w:bCs/>
        </w:rPr>
        <w:t xml:space="preserve"> Split</w:t>
      </w:r>
      <w:r w:rsidR="00757A9D" w:rsidRPr="00F60748">
        <w:rPr>
          <w:bCs/>
        </w:rPr>
        <w:t xml:space="preserve"> </w:t>
      </w:r>
      <w:r w:rsidR="000F6DF2" w:rsidRPr="00F60748">
        <w:rPr>
          <w:bCs/>
        </w:rPr>
        <w:t xml:space="preserve">na temelju rješenja Trgovačkog suda u Splitu 7. St-52/2008 od 28. siječnja 2009. godine </w:t>
      </w:r>
      <w:r w:rsidR="007378B2" w:rsidRPr="00F60748">
        <w:rPr>
          <w:bCs/>
        </w:rPr>
        <w:t>(upis pod Z-1017/09)</w:t>
      </w:r>
    </w:p>
    <w:p w:rsidRDefault="00AF3FCD" w:rsidP="00AF3FCD" w:rsidR="007378B2" w:rsidRPr="00F60748">
      <w:pPr>
        <w:tabs>
          <w:tab w:pos="0" w:val="left"/>
        </w:tabs>
        <w:spacing w:before="60"/>
        <w:jc w:val="both"/>
        <w:rPr>
          <w:bCs/>
        </w:rPr>
      </w:pPr>
      <w:r w:rsidRPr="00F60748">
        <w:rPr>
          <w:bCs/>
        </w:rPr>
        <w:tab/>
      </w:r>
      <w:r w:rsidR="000F6DF2" w:rsidRPr="00F60748">
        <w:rPr>
          <w:bCs/>
        </w:rPr>
        <w:t>- zabilježbu prodaje u stečajnom postupku na temelju</w:t>
      </w:r>
      <w:r w:rsidR="00757A9D" w:rsidRPr="00F60748">
        <w:rPr>
          <w:bCs/>
        </w:rPr>
        <w:t xml:space="preserve"> </w:t>
      </w:r>
      <w:r w:rsidR="000F6DF2" w:rsidRPr="00F60748">
        <w:rPr>
          <w:bCs/>
        </w:rPr>
        <w:t>rješenja Trgovačkog suda u Splitu 7. St-52/2008 od 29. svibnja 2012. godine (upis pod Z-5582/12)</w:t>
      </w:r>
    </w:p>
    <w:p w:rsidRDefault="00AF3FCD" w:rsidP="00AF3FCD" w:rsidR="000F6DF2" w:rsidRPr="00F60748">
      <w:pPr>
        <w:tabs>
          <w:tab w:pos="0" w:val="left"/>
        </w:tabs>
        <w:spacing w:before="60"/>
        <w:jc w:val="both"/>
        <w:rPr>
          <w:bCs/>
        </w:rPr>
      </w:pPr>
      <w:r w:rsidRPr="00F60748">
        <w:rPr>
          <w:bCs/>
        </w:rPr>
        <w:tab/>
      </w:r>
      <w:r w:rsidR="000F6DF2" w:rsidRPr="00F60748">
        <w:rPr>
          <w:bCs/>
        </w:rPr>
        <w:t>- zabilježbu dosude u stečajnom postupku</w:t>
      </w:r>
      <w:r w:rsidR="00F60748">
        <w:rPr>
          <w:bCs/>
        </w:rPr>
        <w:t xml:space="preserve"> </w:t>
      </w:r>
      <w:r w:rsidR="000F6DF2" w:rsidRPr="00F60748">
        <w:rPr>
          <w:bCs/>
        </w:rPr>
        <w:t xml:space="preserve">na temelju rješenja Trgovačkog suda u Splitu 7. St-52/2008 od 14. lipnja2013. godine (upis pod Z-6879/13) </w:t>
      </w:r>
    </w:p>
    <w:p w:rsidRDefault="004E66EA" w:rsidP="004E66EA" w:rsidR="004E66EA" w:rsidRPr="00F60748">
      <w:pPr>
        <w:tabs>
          <w:tab w:pos="0" w:val="left"/>
        </w:tabs>
        <w:spacing w:before="60"/>
        <w:jc w:val="both"/>
        <w:rPr>
          <w:bCs/>
        </w:rPr>
      </w:pPr>
      <w:r w:rsidRPr="00F60748">
        <w:rPr>
          <w:bCs/>
        </w:rPr>
        <w:tab/>
        <w:t>- zabilježbu rješenja Trgovačkog suda u Splitu 11. St-52/2008 od 12. srpnja 2016. godine kojim se prodaja 11.St-52/2008, kojom se prodaja imovine dužnika oglašava nevažećom (upis pod Z-15685/16)</w:t>
      </w:r>
    </w:p>
    <w:p w:rsidRDefault="004E66EA" w:rsidP="00AF3FCD" w:rsidR="004E66EA" w:rsidRPr="00F60748">
      <w:pPr>
        <w:tabs>
          <w:tab w:pos="0" w:val="left"/>
        </w:tabs>
        <w:spacing w:before="60"/>
        <w:jc w:val="both"/>
        <w:rPr>
          <w:bCs/>
        </w:rPr>
      </w:pPr>
      <w:r w:rsidRPr="00F60748">
        <w:rPr>
          <w:bCs/>
        </w:rPr>
        <w:tab/>
        <w:t>- zabilježbu rješenja Trgovačkog suda u Splitu 11. St-52/2008 od 29. rujna 2016. godine o dosudi (upis pod Z-24149/16)</w:t>
      </w:r>
    </w:p>
    <w:p w:rsidRDefault="00AF3FCD" w:rsidP="004E66EA" w:rsidR="007E0A77" w:rsidRPr="00F60748">
      <w:pPr>
        <w:tabs>
          <w:tab w:pos="0" w:val="left"/>
        </w:tabs>
        <w:spacing w:before="60"/>
        <w:jc w:val="both"/>
        <w:rPr>
          <w:bCs/>
        </w:rPr>
      </w:pPr>
      <w:r w:rsidRPr="00F60748">
        <w:rPr>
          <w:bCs/>
        </w:rPr>
        <w:tab/>
      </w:r>
      <w:r w:rsidR="000F6DF2" w:rsidRPr="00F60748">
        <w:rPr>
          <w:bCs/>
        </w:rPr>
        <w:t>- uknjižbu založnog prava u iznosu od 300.000,00 EUR-a i nuzgr. u korist Orl</w:t>
      </w:r>
      <w:r w:rsidR="001B43B6" w:rsidRPr="00F60748">
        <w:rPr>
          <w:bCs/>
        </w:rPr>
        <w:t>i</w:t>
      </w:r>
      <w:r w:rsidR="000F6DF2" w:rsidRPr="00F60748">
        <w:rPr>
          <w:bCs/>
        </w:rPr>
        <w:t>ć Ivana iz Splita, Spinčićeva 12, a na temelju višenamjenskog okvirnog Ugovora za odobravanje kunskih i deviznih garancija i kratkoročnog deviznog kredita br. 220/03 ˝U Splitu, 25.09.2003.˝ (upis pod Z-7583/03)</w:t>
      </w:r>
      <w:r w:rsidR="004E66EA" w:rsidRPr="00F60748">
        <w:rPr>
          <w:bCs/>
        </w:rPr>
        <w:t>.</w:t>
      </w:r>
    </w:p>
    <w:p w:rsidRDefault="00204EB0" w:rsidP="00F60748" w:rsidR="0086171F" w:rsidRPr="00F60748">
      <w:pPr>
        <w:spacing w:before="200"/>
        <w:ind w:firstLine="709"/>
        <w:jc w:val="both"/>
      </w:pPr>
      <w:r w:rsidRPr="00F60748">
        <w:rPr>
          <w:bCs/>
        </w:rPr>
        <w:t xml:space="preserve">V. </w:t>
      </w:r>
      <w:r w:rsidR="00AB2FF8" w:rsidRPr="00F60748">
        <w:rPr>
          <w:bCs/>
        </w:rPr>
        <w:t>Nalaže se</w:t>
      </w:r>
      <w:r w:rsidR="00757A9D" w:rsidRPr="00F60748">
        <w:t xml:space="preserve"> </w:t>
      </w:r>
      <w:r w:rsidR="008C6B17" w:rsidRPr="00F60748">
        <w:t xml:space="preserve">Općinskom sudu u </w:t>
      </w:r>
      <w:r w:rsidR="007631CB" w:rsidRPr="00F60748">
        <w:rPr>
          <w:bCs/>
        </w:rPr>
        <w:t>Splitu -</w:t>
      </w:r>
      <w:r w:rsidR="00AB2FF8" w:rsidRPr="00F60748">
        <w:rPr>
          <w:bCs/>
        </w:rPr>
        <w:t xml:space="preserve"> Zemljišnoknjižnom odjelu Split</w:t>
      </w:r>
      <w:r w:rsidR="00757A9D" w:rsidRPr="00F60748">
        <w:rPr>
          <w:bCs/>
        </w:rPr>
        <w:t xml:space="preserve"> </w:t>
      </w:r>
      <w:r w:rsidR="00FD64F4" w:rsidRPr="00F60748">
        <w:t>zabilježb</w:t>
      </w:r>
      <w:r w:rsidRPr="00F60748">
        <w:t>a ovoga</w:t>
      </w:r>
      <w:r w:rsidR="00757A9D" w:rsidRPr="00F60748">
        <w:t xml:space="preserve"> </w:t>
      </w:r>
      <w:r w:rsidR="00E810E9" w:rsidRPr="00F60748">
        <w:t xml:space="preserve">rješenja </w:t>
      </w:r>
      <w:r w:rsidR="00DF059E" w:rsidRPr="00F60748">
        <w:t xml:space="preserve">u </w:t>
      </w:r>
      <w:r w:rsidR="00DB5AB7" w:rsidRPr="00F60748">
        <w:t>zemljišnim knjigama na nekretnin</w:t>
      </w:r>
      <w:r w:rsidR="00CA2931" w:rsidRPr="00F60748">
        <w:t>i</w:t>
      </w:r>
      <w:r w:rsidR="00DB5AB7" w:rsidRPr="00F60748">
        <w:t xml:space="preserve"> pobliže opisan</w:t>
      </w:r>
      <w:r w:rsidR="00CA2931" w:rsidRPr="00F60748">
        <w:t>oj</w:t>
      </w:r>
      <w:r w:rsidR="00DB5AB7" w:rsidRPr="00F60748">
        <w:t xml:space="preserve"> pod</w:t>
      </w:r>
      <w:r w:rsidR="00AF3FCD" w:rsidRPr="00F60748">
        <w:t xml:space="preserve"> točk</w:t>
      </w:r>
      <w:r w:rsidR="00CA2931" w:rsidRPr="00F60748">
        <w:t xml:space="preserve">om I. </w:t>
      </w:r>
      <w:r w:rsidR="00AF3FCD" w:rsidRPr="00F60748">
        <w:t>izreke ovog rješenja</w:t>
      </w:r>
      <w:r w:rsidR="00DB5AB7" w:rsidRPr="00F60748">
        <w:t>.</w:t>
      </w:r>
    </w:p>
    <w:p w:rsidRDefault="00AF3FCD" w:rsidP="00F60748" w:rsidR="002E769E" w:rsidRPr="00F60748">
      <w:pPr>
        <w:spacing w:before="200"/>
        <w:ind w:firstLine="709"/>
        <w:jc w:val="both"/>
      </w:pPr>
      <w:r w:rsidRPr="00F60748">
        <w:t>VI. Ako kup</w:t>
      </w:r>
      <w:r w:rsidR="00CA2931" w:rsidRPr="00F60748">
        <w:t>ac</w:t>
      </w:r>
      <w:r w:rsidRPr="00F60748">
        <w:t xml:space="preserve"> ne polož</w:t>
      </w:r>
      <w:r w:rsidR="00CA2931" w:rsidRPr="00F60748">
        <w:t>i</w:t>
      </w:r>
      <w:r w:rsidR="00757A9D" w:rsidRPr="00F60748">
        <w:t xml:space="preserve"> </w:t>
      </w:r>
      <w:r w:rsidR="00204EB0" w:rsidRPr="00F60748">
        <w:t xml:space="preserve">kupovninu u roku i </w:t>
      </w:r>
      <w:r w:rsidR="00E67FF3" w:rsidRPr="00F60748">
        <w:t xml:space="preserve">u </w:t>
      </w:r>
      <w:r w:rsidR="00204EB0" w:rsidRPr="00F60748">
        <w:t>iznosu određenom točkom III. ovoga rješenja, ovo rješenje o d</w:t>
      </w:r>
      <w:r w:rsidRPr="00F60748">
        <w:t>osudi bit će oglašeno nevažećim, a sud će donijeti posebno rješenje o dosudi narednom kupcu</w:t>
      </w:r>
      <w:r w:rsidR="000D3CB9" w:rsidRPr="00F60748">
        <w:t xml:space="preserve"> </w:t>
      </w:r>
      <w:r w:rsidRPr="00F60748">
        <w:t>koji je ispunio uvjete da mu se nekretnina dosudi.</w:t>
      </w:r>
    </w:p>
    <w:p w:rsidRDefault="0086171F" w:rsidP="00CE0594" w:rsidR="00D2686A" w:rsidRPr="00F60748">
      <w:pPr>
        <w:spacing w:after="200" w:before="300"/>
        <w:jc w:val="center"/>
      </w:pPr>
      <w:r w:rsidRPr="00F60748">
        <w:t>Obrazloženje</w:t>
      </w:r>
    </w:p>
    <w:p w:rsidRDefault="00AF3FCD" w:rsidP="00AF3FCD" w:rsidR="00AF3FCD" w:rsidRPr="00F60748">
      <w:pPr>
        <w:ind w:firstLine="720"/>
        <w:jc w:val="both"/>
      </w:pPr>
      <w:r w:rsidRPr="00F60748">
        <w:t>Rješenjem ovog suda poslovni broj VII St-52/2008 od 28. siječnja 2009. godine otvoren je stečajni postupak nad stečajnim dužnikom ROBERT'S INTERNATIONAL CO. d.o.o. Split. Za stečajnu upraviteljicu imenovana je Srđana Morpurgo dipl. iur. iz Splita, Trg Mihovila Pavlinovića 2.</w:t>
      </w:r>
    </w:p>
    <w:p w:rsidRDefault="00AF3FCD" w:rsidP="00AF3FCD" w:rsidR="008F3685" w:rsidRPr="00F60748">
      <w:pPr>
        <w:spacing w:before="200"/>
        <w:ind w:firstLine="720"/>
        <w:jc w:val="both"/>
      </w:pPr>
      <w:r w:rsidRPr="00F60748">
        <w:t>Pravomoćnim rješenjem ovog suda  br. 7. St-52/2008 od  29. s</w:t>
      </w:r>
      <w:r w:rsidR="001B43B6" w:rsidRPr="00F60748">
        <w:t>vibnja 2012. godine,  temeljem odredb</w:t>
      </w:r>
      <w:r w:rsidR="00722718" w:rsidRPr="00F60748">
        <w:t xml:space="preserve">e čl. 164. </w:t>
      </w:r>
      <w:r w:rsidRPr="00F60748">
        <w:t>Stečajnog zakona („Narodne novine“ 44/96, 29/99, 129/00, 123/03, 82/06, 116/10, 25/12i 133/12; dalje SZ)</w:t>
      </w:r>
      <w:r w:rsidR="00722718" w:rsidRPr="00F60748">
        <w:t xml:space="preserve"> određena je prodaja</w:t>
      </w:r>
      <w:r w:rsidRPr="00F60748">
        <w:t xml:space="preserve"> imovine </w:t>
      </w:r>
      <w:r w:rsidR="008F3685" w:rsidRPr="00F60748">
        <w:t>stečajnog dužnika</w:t>
      </w:r>
      <w:r w:rsidR="00F60748">
        <w:t xml:space="preserve"> </w:t>
      </w:r>
      <w:r w:rsidR="008F3685" w:rsidRPr="00F60748">
        <w:t>u stečajnom postupku uz odgovarajuću primjenu odredbi Ovršnog zakona i to:</w:t>
      </w:r>
    </w:p>
    <w:p w:rsidRDefault="00057932" w:rsidP="00057932" w:rsidR="00057932" w:rsidRPr="00F60748">
      <w:pPr>
        <w:spacing w:before="60"/>
        <w:ind w:firstLine="720"/>
        <w:jc w:val="both"/>
        <w:rPr>
          <w:rFonts w:cstheme="minorBidi" w:eastAsiaTheme="minorHAnsi"/>
        </w:rPr>
      </w:pPr>
      <w:r w:rsidRPr="00F60748">
        <w:rPr>
          <w:rFonts w:cstheme="minorBidi" w:eastAsiaTheme="minorHAnsi"/>
        </w:rPr>
        <w:t>a) 25. ETAŽA: 7/100 dijela povezanih sa cjelinom stambenog prostora označen kao apartman br. 3, koji se sastoji  od tri sobe, dnevnog boravka, kuhinje, blagovaone, hodnika, predprostora, dva sanitarna čvora, lođe, površine  106,70 m</w:t>
      </w:r>
      <w:r w:rsidRPr="00F60748">
        <w:rPr>
          <w:rFonts w:cstheme="minorBidi" w:eastAsiaTheme="minorHAnsi"/>
          <w:vertAlign w:val="superscript"/>
        </w:rPr>
        <w:t>2</w:t>
      </w:r>
      <w:r w:rsidRPr="00F60748">
        <w:rPr>
          <w:rFonts w:cstheme="minorBidi" w:eastAsiaTheme="minorHAnsi"/>
        </w:rPr>
        <w:t>, na I. (prvom) katu stambene zgrade sagrađene na č.zem.634/9 i č.zem.634/35 Z.U.16370 K.O. Split,  locirane u Splitu, Ul. Spinčićeva br.12, gradski predjel Zenta;</w:t>
      </w:r>
    </w:p>
    <w:p w:rsidRDefault="00057932" w:rsidP="00057932" w:rsidR="00AF3FCD" w:rsidRPr="00F60748">
      <w:pPr>
        <w:spacing w:before="60"/>
        <w:ind w:firstLine="658"/>
        <w:jc w:val="both"/>
        <w:rPr>
          <w:rFonts w:cstheme="minorBidi" w:eastAsiaTheme="minorHAnsi"/>
        </w:rPr>
      </w:pPr>
      <w:r w:rsidRPr="00F60748">
        <w:rPr>
          <w:rFonts w:cstheme="minorBidi" w:eastAsiaTheme="minorHAnsi"/>
        </w:rPr>
        <w:t>b) 26. ETAŽA: 1/100 dijela, povezanih sa cjelinom garažnog prostora označen kao G – 25, površine od 20,22 m</w:t>
      </w:r>
      <w:r w:rsidRPr="00F60748">
        <w:rPr>
          <w:rFonts w:cstheme="minorBidi" w:eastAsiaTheme="minorHAnsi"/>
          <w:vertAlign w:val="superscript"/>
        </w:rPr>
        <w:t>2</w:t>
      </w:r>
      <w:r w:rsidRPr="00F60748">
        <w:rPr>
          <w:rFonts w:cstheme="minorBidi" w:eastAsiaTheme="minorHAnsi"/>
        </w:rPr>
        <w:t>, u podrumu stambene zgrade sagrađene na č.zem.634/9 i č.zem.634/35 Z.U.16370 K.O. Split, locirane u Splitu, Ul. Spinčićeva br.12, gradski predjel</w:t>
      </w:r>
      <w:r w:rsidR="000E2416" w:rsidRPr="00F60748">
        <w:rPr>
          <w:rFonts w:cstheme="minorBidi" w:eastAsiaTheme="minorHAnsi"/>
        </w:rPr>
        <w:t xml:space="preserve"> </w:t>
      </w:r>
      <w:r w:rsidRPr="00F60748">
        <w:rPr>
          <w:rFonts w:cstheme="minorBidi" w:eastAsiaTheme="minorHAnsi"/>
        </w:rPr>
        <w:t>Zenta.</w:t>
      </w:r>
    </w:p>
    <w:p w:rsidRDefault="00850B16" w:rsidP="000E7986" w:rsidR="00AF3FCD" w:rsidRPr="00F60748">
      <w:pPr>
        <w:spacing w:before="200"/>
        <w:ind w:firstLine="720"/>
        <w:jc w:val="both"/>
      </w:pPr>
      <w:r w:rsidRPr="00F60748">
        <w:t>Zaključkom ovog suda posl</w:t>
      </w:r>
      <w:r w:rsidR="009826D1" w:rsidRPr="00F60748">
        <w:t>ovni broj</w:t>
      </w:r>
      <w:r w:rsidR="00CC785F" w:rsidRPr="00F60748">
        <w:t xml:space="preserve"> </w:t>
      </w:r>
      <w:r w:rsidR="00AF3FCD" w:rsidRPr="00F60748">
        <w:t>11. St-52/2008</w:t>
      </w:r>
      <w:r w:rsidRPr="00F60748">
        <w:t xml:space="preserve"> od </w:t>
      </w:r>
      <w:r w:rsidR="008F3685" w:rsidRPr="00F60748">
        <w:t>10. studenog</w:t>
      </w:r>
      <w:r w:rsidR="00AF3FCD" w:rsidRPr="00F60748">
        <w:t xml:space="preserve"> 2016</w:t>
      </w:r>
      <w:r w:rsidRPr="00F60748">
        <w:t>. godine određeno</w:t>
      </w:r>
      <w:r w:rsidR="00787B27" w:rsidRPr="00F60748">
        <w:t xml:space="preserve"> je</w:t>
      </w:r>
      <w:r w:rsidR="00252AEA" w:rsidRPr="00F60748">
        <w:t xml:space="preserve"> </w:t>
      </w:r>
      <w:r w:rsidR="008F3685" w:rsidRPr="00F60748">
        <w:t>treće</w:t>
      </w:r>
      <w:r w:rsidRPr="00F60748">
        <w:t xml:space="preserve"> ročište za </w:t>
      </w:r>
      <w:r w:rsidR="00787B27" w:rsidRPr="00F60748">
        <w:t xml:space="preserve">javnu dražbu radi </w:t>
      </w:r>
      <w:r w:rsidRPr="00F60748">
        <w:t>prodaj</w:t>
      </w:r>
      <w:r w:rsidR="00787B27" w:rsidRPr="00F60748">
        <w:t>e</w:t>
      </w:r>
      <w:r w:rsidR="00FA168B" w:rsidRPr="00F60748">
        <w:t xml:space="preserve"> imovine stečajnog dužnika </w:t>
      </w:r>
      <w:r w:rsidRPr="00F60748">
        <w:t xml:space="preserve">i to za dan </w:t>
      </w:r>
      <w:r w:rsidR="008F3685" w:rsidRPr="00F60748">
        <w:t>9. prosinca</w:t>
      </w:r>
      <w:r w:rsidR="00AF3FCD" w:rsidRPr="00F60748">
        <w:t xml:space="preserve"> 2016.</w:t>
      </w:r>
      <w:r w:rsidR="008F3685" w:rsidRPr="00F60748">
        <w:t xml:space="preserve"> godine, a nakon što je </w:t>
      </w:r>
      <w:r w:rsidR="00252AEA" w:rsidRPr="00F60748">
        <w:t xml:space="preserve">prethodno </w:t>
      </w:r>
      <w:r w:rsidR="008F3685" w:rsidRPr="00F60748">
        <w:t>Visoki trgovački sud Republike Hrvatske rješenjem poslovni broj 70. Pž-7068/2016-2 od 19. listopada 2016. godine ukinuo rješenje o dosudi ovoga suda broj 11. St-52/08 od 29. rujna 2016. godine i predmet vratio na ponovan postupak.</w:t>
      </w:r>
    </w:p>
    <w:p w:rsidRDefault="00420778" w:rsidP="00C7271D" w:rsidR="00CE1675" w:rsidRPr="00F60748">
      <w:pPr>
        <w:spacing w:before="200"/>
        <w:ind w:firstLine="720"/>
        <w:jc w:val="both"/>
      </w:pPr>
      <w:r w:rsidRPr="00F60748">
        <w:t xml:space="preserve">Na </w:t>
      </w:r>
      <w:r w:rsidR="008F3685" w:rsidRPr="00F60748">
        <w:t>trećem</w:t>
      </w:r>
      <w:r w:rsidR="00C7271D" w:rsidRPr="00F60748">
        <w:t xml:space="preserve"> ročištu</w:t>
      </w:r>
      <w:r w:rsidR="008F3685" w:rsidRPr="00F60748">
        <w:t xml:space="preserve"> za javn</w:t>
      </w:r>
      <w:r w:rsidR="00966844" w:rsidRPr="00F60748">
        <w:t xml:space="preserve">u </w:t>
      </w:r>
      <w:r w:rsidR="00057932" w:rsidRPr="00F60748">
        <w:t>dražbu</w:t>
      </w:r>
      <w:r w:rsidR="00AF6518" w:rsidRPr="00F60748">
        <w:t xml:space="preserve"> održanom 9. prosinca 2016. godine</w:t>
      </w:r>
      <w:r w:rsidR="00057932" w:rsidRPr="00F60748">
        <w:t xml:space="preserve"> u </w:t>
      </w:r>
      <w:r w:rsidR="00966844" w:rsidRPr="00F60748">
        <w:t xml:space="preserve">bitnom </w:t>
      </w:r>
      <w:r w:rsidR="00FE32C6" w:rsidRPr="00F60748">
        <w:t>je utvrđeno d</w:t>
      </w:r>
      <w:r w:rsidRPr="00F60748">
        <w:t xml:space="preserve">a je </w:t>
      </w:r>
      <w:r w:rsidR="00057932" w:rsidRPr="00F60748">
        <w:t>na ročište</w:t>
      </w:r>
      <w:r w:rsidRPr="00F60748">
        <w:t xml:space="preserve"> pristupilo </w:t>
      </w:r>
      <w:r w:rsidR="00057932" w:rsidRPr="00F60748">
        <w:t>sedam</w:t>
      </w:r>
      <w:r w:rsidRPr="00F60748">
        <w:t xml:space="preserve"> ponuđača koji su udovoljili </w:t>
      </w:r>
      <w:r w:rsidR="00B469F6" w:rsidRPr="00F60748">
        <w:t>uvje</w:t>
      </w:r>
      <w:r w:rsidR="00A46B9C" w:rsidRPr="00F60748">
        <w:t>tima za dražbovanje</w:t>
      </w:r>
      <w:r w:rsidR="00252AEA" w:rsidRPr="00F60748">
        <w:t xml:space="preserve"> </w:t>
      </w:r>
      <w:r w:rsidR="00270BA9" w:rsidRPr="00F60748">
        <w:t xml:space="preserve">dvaju zasebnih nekretnina </w:t>
      </w:r>
      <w:r w:rsidR="00252AEA" w:rsidRPr="00F60748">
        <w:t>(</w:t>
      </w:r>
      <w:r w:rsidR="00270BA9" w:rsidRPr="00F60748">
        <w:t xml:space="preserve">opisanih u točkama „a“ i „b“ ovoga obrazloženja) </w:t>
      </w:r>
      <w:r w:rsidR="00C7271D" w:rsidRPr="00F60748">
        <w:t>i to Marija i Antun Šverko (kao zajednički ponuditelji), Antun Radović, Robert's Plus d.o.o. Split, Hrvoje d.o.o. Kaštel Stari, Mario Škorić, Melissa</w:t>
      </w:r>
      <w:r w:rsidR="00252AEA" w:rsidRPr="00F60748">
        <w:t xml:space="preserve"> </w:t>
      </w:r>
      <w:r w:rsidR="00C7271D" w:rsidRPr="00F60748">
        <w:t>Radosh</w:t>
      </w:r>
      <w:r w:rsidR="00252AEA" w:rsidRPr="00F60748">
        <w:t xml:space="preserve"> </w:t>
      </w:r>
      <w:r w:rsidR="00C7271D" w:rsidRPr="00F60748">
        <w:t>(koji su sukladno uvjetima prodaje uplatili traženu jamčevinu i podnijeli prijavu za sudjelovanje na dražbi) te Ivan Orlić (koji je stavio zahtjev za oslobađanje od plaćanja jamčevine, a što je ovaj sud i prihvatio).</w:t>
      </w:r>
    </w:p>
    <w:p w:rsidRDefault="006A3138" w:rsidP="00C7271D" w:rsidR="006A3138" w:rsidRPr="00F60748">
      <w:pPr>
        <w:spacing w:before="200"/>
        <w:ind w:firstLine="720"/>
        <w:jc w:val="both"/>
      </w:pPr>
      <w:r w:rsidRPr="00F60748">
        <w:t xml:space="preserve">Valja navesti i to da je nakon održane treće javne dražbe rješenjem ovog suda poslovni broj 11. St-52/2008 od 30. siječnja 2017. godine na osobni zahtjev </w:t>
      </w:r>
      <w:r w:rsidR="009F1140" w:rsidRPr="00F60748">
        <w:t xml:space="preserve">dužnosti </w:t>
      </w:r>
      <w:r w:rsidR="002E769E" w:rsidRPr="00F60748">
        <w:t xml:space="preserve">je </w:t>
      </w:r>
      <w:r w:rsidRPr="00F60748">
        <w:t>razriješena stečajna upraviteljica Srđana Morpurgo iz Splita, Trg Mihovila Pavlinovića 2, OIB: 53284085908, a za novu stečajnu upraviteljicu imenovana je Ljiljana Poljanić dipl. oec. iz Splita, Vinkovačka br. 25, OIB: 73648398828.</w:t>
      </w:r>
    </w:p>
    <w:p w:rsidRDefault="00C36ABC" w:rsidP="00E67FF3" w:rsidR="00C36ABC" w:rsidRPr="00F60748">
      <w:pPr>
        <w:spacing w:before="300"/>
        <w:ind w:firstLine="720"/>
        <w:jc w:val="both"/>
        <w:rPr>
          <w:i/>
          <w:color w:val="C00000"/>
        </w:rPr>
      </w:pPr>
      <w:r w:rsidRPr="00F60748">
        <w:rPr>
          <w:i/>
        </w:rPr>
        <w:t>U odnosu na nekretninu pod točkom „a“ ovoga obrazloženja</w:t>
      </w:r>
      <w:r w:rsidR="00C17B27" w:rsidRPr="00F60748">
        <w:t xml:space="preserve"> </w:t>
      </w:r>
      <w:r w:rsidR="00C17B27" w:rsidRPr="00F60748">
        <w:rPr>
          <w:i/>
        </w:rPr>
        <w:t>(nekretnina pod točkom „b“ dosuđena je drugom ponuditelju po drugom rješenju)</w:t>
      </w:r>
    </w:p>
    <w:p w:rsidRDefault="00C36ABC" w:rsidP="00CE0594" w:rsidR="00C36ABC" w:rsidRPr="00F60748">
      <w:pPr>
        <w:spacing w:before="100"/>
        <w:ind w:firstLine="720"/>
        <w:jc w:val="both"/>
      </w:pPr>
      <w:r w:rsidRPr="00F60748">
        <w:t xml:space="preserve">Na provedenoj dražbi </w:t>
      </w:r>
      <w:r w:rsidR="00AF6518" w:rsidRPr="00F60748">
        <w:t xml:space="preserve">(održanoj 9. prosinca 2016. godine) </w:t>
      </w:r>
      <w:r w:rsidRPr="00F60748">
        <w:t xml:space="preserve">ovaj sud je zaključkom utvrdio da je </w:t>
      </w:r>
      <w:r w:rsidR="00866C13" w:rsidRPr="00F60748">
        <w:t xml:space="preserve">za predmetnu nekretninu, </w:t>
      </w:r>
      <w:r w:rsidRPr="00F60748">
        <w:t>ponuditelj</w:t>
      </w:r>
      <w:r w:rsidR="000F29F1" w:rsidRPr="00F60748">
        <w:t>/</w:t>
      </w:r>
      <w:r w:rsidR="000A1979" w:rsidRPr="00F60748">
        <w:t xml:space="preserve">razlučni </w:t>
      </w:r>
      <w:r w:rsidR="000F29F1" w:rsidRPr="00F60748">
        <w:t>vjerovnik</w:t>
      </w:r>
      <w:r w:rsidRPr="00F60748">
        <w:t xml:space="preserve"> Ivan Orlić istaknuo najpovoljniju ponudu </w:t>
      </w:r>
      <w:r w:rsidR="0077433C" w:rsidRPr="00F60748">
        <w:t xml:space="preserve">u iznosu od </w:t>
      </w:r>
      <w:r w:rsidR="00980EEE" w:rsidRPr="00F60748">
        <w:t>3.160.000,00</w:t>
      </w:r>
      <w:r w:rsidR="00CC785F" w:rsidRPr="00F60748">
        <w:t xml:space="preserve"> </w:t>
      </w:r>
      <w:r w:rsidR="00980EEE" w:rsidRPr="00F60748">
        <w:t>kn</w:t>
      </w:r>
      <w:r w:rsidRPr="00F60748">
        <w:t xml:space="preserve">. Obzirom da je ponuditelj Ivan Orlić </w:t>
      </w:r>
      <w:r w:rsidR="003D7918" w:rsidRPr="00F60748">
        <w:t xml:space="preserve">na toj dražbi </w:t>
      </w:r>
      <w:r w:rsidRPr="00F60748">
        <w:t>istaknuo zahtjev za oslobođenje od plaćanja kupovnine</w:t>
      </w:r>
      <w:r w:rsidR="003D7918" w:rsidRPr="00F60748">
        <w:t xml:space="preserve"> kao razlučni vjerovnik</w:t>
      </w:r>
      <w:r w:rsidRPr="00F60748">
        <w:t>, ovaj sud ga je zaključkom</w:t>
      </w:r>
      <w:r w:rsidR="00E4637B" w:rsidRPr="00F60748">
        <w:t xml:space="preserve"> poslovni broj 11. St-52/2008 od 27. prosinca 2016. godine</w:t>
      </w:r>
      <w:r w:rsidR="00912723" w:rsidRPr="00F60748">
        <w:t xml:space="preserve"> (list 1251 spisa)</w:t>
      </w:r>
      <w:r w:rsidRPr="00F60748">
        <w:t xml:space="preserve"> pozvao da dostavi </w:t>
      </w:r>
      <w:r w:rsidRPr="00F60748">
        <w:rPr>
          <w:bCs/>
        </w:rPr>
        <w:t>obračun ukupnog potraživanja koje ima prema dužniku s osnove razlučnog prava</w:t>
      </w:r>
      <w:r w:rsidRPr="00F60748">
        <w:t xml:space="preserve"> kako bi mogao donijeti rješenje o dosudi u odnosu na tu nekretninu i odlučiti o istaknutom zahtjevu.</w:t>
      </w:r>
    </w:p>
    <w:p w:rsidRDefault="00980EEE" w:rsidP="00E67FF3" w:rsidR="00E67FF3" w:rsidRPr="00F60748">
      <w:pPr>
        <w:spacing w:before="200"/>
        <w:ind w:firstLine="709"/>
        <w:jc w:val="both"/>
      </w:pPr>
      <w:r w:rsidRPr="00F60748">
        <w:t>I</w:t>
      </w:r>
      <w:r w:rsidR="00E67FF3" w:rsidRPr="00F60748">
        <w:t xml:space="preserve">z izvatka iz zemljišne knjige za predmetnu nekretninu od 19. rujna 2016. godine, kojeg je ponuditelj Ivan Orlić dostavio uz prijavu za sudjelovanje na drugom ročištu za javnu dražbu (list 1062-1064 spisa) </w:t>
      </w:r>
      <w:r w:rsidR="009F1140" w:rsidRPr="00F60748">
        <w:t xml:space="preserve">i </w:t>
      </w:r>
      <w:r w:rsidR="00E67FF3" w:rsidRPr="00F60748">
        <w:t>povijesnog izvatka za predmetnu nekretninu od 25. siječnja 2017. godine (list 1274-1301 spisa) proizlazi:</w:t>
      </w:r>
    </w:p>
    <w:p w:rsidRDefault="00E67FF3" w:rsidP="00F60748" w:rsidR="00E67FF3" w:rsidRPr="00F60748">
      <w:pPr>
        <w:spacing w:before="60"/>
        <w:ind w:firstLine="709"/>
        <w:jc w:val="both"/>
      </w:pPr>
      <w:r w:rsidRPr="00F60748">
        <w:t>- da je u vlasničkom listu kao prethodni vlasnik na predmetnoj nekretnini upisana Čilić Vesna radi osiguranja tražbine u iznosu od 548.302,56 kn i nuzgredica te istodobno kao potonji vlasnik Robert's International</w:t>
      </w:r>
      <w:r w:rsidR="000E2416" w:rsidRPr="00F60748">
        <w:t xml:space="preserve"> </w:t>
      </w:r>
      <w:r w:rsidRPr="00F60748">
        <w:t>Co. d.o.o. Split za cijelo, a nakon povrata navedene tražbine (upis pod Z-672/05)</w:t>
      </w:r>
    </w:p>
    <w:p w:rsidRDefault="00912723" w:rsidP="00F60748" w:rsidR="00912723" w:rsidRPr="00F60748">
      <w:pPr>
        <w:spacing w:before="60"/>
        <w:ind w:firstLine="709"/>
        <w:jc w:val="both"/>
      </w:pPr>
      <w:r w:rsidRPr="00F60748">
        <w:t>- da je u teretnom listu pod brojem Z-7583/03 od 1. listopada 2003. godine uknjiženo založno pravo u iznosu od 300.000,00 EUR-a i nuzgredica u korist Orlić Ivana iz Splita, Spinčićeva 12, a na temelju višenamjenskog okvirnog ugovora za odobravanje kunskih i deviznih garancija i kratkoročnog deviznog kredita br. 220/03 ˝U Splitu, 25.09.2003.g.˝.</w:t>
      </w:r>
    </w:p>
    <w:p w:rsidRDefault="0081502B" w:rsidP="00892360" w:rsidR="002E48AB" w:rsidRPr="00F60748">
      <w:pPr>
        <w:spacing w:before="200"/>
        <w:ind w:firstLine="709"/>
        <w:jc w:val="both"/>
      </w:pPr>
      <w:r w:rsidRPr="00F60748">
        <w:t>Kako bi utvrdio sve činjenice koje su od važnosti za donošenje rješenja o dosudi u ovom stečajnom postupku, ovaj sud je u smislu odredbe čl. 7. st. 3. SZ/96</w:t>
      </w:r>
      <w:r w:rsidR="00CD7C1F" w:rsidRPr="00F60748">
        <w:rPr>
          <w:i/>
        </w:rPr>
        <w:t xml:space="preserve"> </w:t>
      </w:r>
      <w:r w:rsidRPr="00F60748">
        <w:t>od Općinskog suda u Splitu – Zemljišnoknjižnog odjela zatražio i dobio povijesni izvadak za predmetnu nekretninu, kao i preslik zbirke isprava pod brojem Z-7583/03 (list 1273-1313 spisa), a budući je pod tim brojem izvršen upis založnog prava</w:t>
      </w:r>
      <w:r w:rsidR="00686757" w:rsidRPr="00F60748">
        <w:t xml:space="preserve"> </w:t>
      </w:r>
      <w:r w:rsidRPr="00F60748">
        <w:t>u korist Splitske banke d.d. Split te preslik zbirke isp</w:t>
      </w:r>
      <w:r w:rsidR="002E769E" w:rsidRPr="00F60748">
        <w:t>r</w:t>
      </w:r>
      <w:r w:rsidRPr="00F60748">
        <w:t xml:space="preserve">ava pod brojem Z-2578/05 (list 1347-1360 spisa), </w:t>
      </w:r>
      <w:r w:rsidR="00CD7C1F" w:rsidRPr="00F60748">
        <w:t>iz razloga što</w:t>
      </w:r>
      <w:r w:rsidRPr="00F60748">
        <w:t xml:space="preserve"> je pod tim brojem </w:t>
      </w:r>
      <w:r w:rsidR="00257FAE" w:rsidRPr="00F60748">
        <w:t>Ivan Orlić zatražio upis založnog prava</w:t>
      </w:r>
      <w:r w:rsidR="00F76BBB" w:rsidRPr="00F60748">
        <w:t xml:space="preserve"> uz istodobnu uknjižbu brisanja tog prava s imena Splitske banke d.d</w:t>
      </w:r>
      <w:r w:rsidRPr="00F60748">
        <w:t>.</w:t>
      </w:r>
    </w:p>
    <w:p w:rsidRDefault="00256309" w:rsidP="00C34C07" w:rsidR="00256309" w:rsidRPr="00F60748">
      <w:pPr>
        <w:spacing w:before="200"/>
        <w:ind w:firstLine="709"/>
        <w:jc w:val="both"/>
      </w:pPr>
      <w:r w:rsidRPr="00F60748">
        <w:t>Tijekom postupka ponuditelj/razlučni vjerovnik Ivan Orlić i stečajna upraviteljica razmijenili su više podnesaka/očitovanja o visini razlučnog prava Ivana Orlića na predmetnoj nekretnini.</w:t>
      </w:r>
    </w:p>
    <w:p w:rsidRDefault="00F86D2A" w:rsidP="00C34C07" w:rsidR="007D680E" w:rsidRPr="00F60748">
      <w:pPr>
        <w:spacing w:before="200"/>
        <w:ind w:firstLine="709"/>
        <w:jc w:val="both"/>
      </w:pPr>
      <w:r w:rsidRPr="00F60748">
        <w:t xml:space="preserve">Kod iznesenih različitih stavova od strane </w:t>
      </w:r>
      <w:r w:rsidR="008C47EF" w:rsidRPr="00F60748">
        <w:t xml:space="preserve">vjerovnika Ivana Orlića </w:t>
      </w:r>
      <w:r w:rsidR="00256309" w:rsidRPr="00F60748">
        <w:t>u podnescima od</w:t>
      </w:r>
      <w:r w:rsidR="00CD7C1F" w:rsidRPr="00F60748">
        <w:rPr>
          <w:b/>
          <w:color w:val="FF0000"/>
        </w:rPr>
        <w:t xml:space="preserve"> </w:t>
      </w:r>
      <w:r w:rsidR="00C95C3C" w:rsidRPr="00F60748">
        <w:t>10. siječnja 2017. godine (listovi 1264-1267 spisa), 10. veljače 2017. (</w:t>
      </w:r>
      <w:r w:rsidR="00256309" w:rsidRPr="00F60748">
        <w:t>listovi</w:t>
      </w:r>
      <w:r w:rsidR="00C95C3C" w:rsidRPr="00F60748">
        <w:t xml:space="preserve"> 1330-1346 </w:t>
      </w:r>
      <w:r w:rsidR="00256309" w:rsidRPr="00F60748">
        <w:t>spisa</w:t>
      </w:r>
      <w:r w:rsidR="00C95C3C" w:rsidRPr="00F60748">
        <w:t xml:space="preserve">), </w:t>
      </w:r>
      <w:r w:rsidR="00EE0718" w:rsidRPr="00F60748">
        <w:t>28. ožujka 2047. (listovi 1424-1426 spisa)</w:t>
      </w:r>
      <w:r w:rsidR="00256309" w:rsidRPr="00F60748">
        <w:t xml:space="preserve">) </w:t>
      </w:r>
      <w:r w:rsidRPr="00F60748">
        <w:t>i</w:t>
      </w:r>
      <w:r w:rsidR="008C47EF" w:rsidRPr="00F60748">
        <w:t xml:space="preserve"> stečajne upraviteljice</w:t>
      </w:r>
      <w:r w:rsidR="00256309" w:rsidRPr="00F60748">
        <w:t xml:space="preserve"> u podnescima od</w:t>
      </w:r>
      <w:r w:rsidR="00C95C3C" w:rsidRPr="00F60748">
        <w:t xml:space="preserve"> 17. veljače 2017. (</w:t>
      </w:r>
      <w:r w:rsidR="00256309" w:rsidRPr="00F60748">
        <w:t>listovi</w:t>
      </w:r>
      <w:r w:rsidR="00C95C3C" w:rsidRPr="00F60748">
        <w:t xml:space="preserve"> 1363-1376</w:t>
      </w:r>
      <w:r w:rsidR="00256309" w:rsidRPr="00F60748">
        <w:t xml:space="preserve"> spisa)</w:t>
      </w:r>
      <w:r w:rsidR="00EE0718" w:rsidRPr="00F60748">
        <w:t>, 13. ožujka 2017. (listovi 1400-1402 spisa)</w:t>
      </w:r>
      <w:r w:rsidR="008C47EF" w:rsidRPr="00F60748">
        <w:t xml:space="preserve">, </w:t>
      </w:r>
      <w:r w:rsidRPr="00F60748">
        <w:t xml:space="preserve">a s osnove razlučnog prava vjerovnika na imovini stečajnog dužnik </w:t>
      </w:r>
      <w:r w:rsidR="008C47EF" w:rsidRPr="00F60748">
        <w:t xml:space="preserve">ovaj </w:t>
      </w:r>
      <w:r w:rsidRPr="00F60748">
        <w:t>sud najprije utvrđuje nesporne činjenice:</w:t>
      </w:r>
    </w:p>
    <w:p w:rsidRDefault="006C0473" w:rsidP="00F60748" w:rsidR="006C0473" w:rsidRPr="00F60748">
      <w:pPr>
        <w:spacing w:before="60"/>
        <w:ind w:firstLine="709"/>
        <w:jc w:val="both"/>
      </w:pPr>
      <w:r w:rsidRPr="00F60748">
        <w:t>- da je Višenamjenskim okvirnim ugovorom za odobravanje kunskih i deviznih garancija i kratkoročnog de</w:t>
      </w:r>
      <w:r w:rsidR="00EE0718" w:rsidRPr="00F60748">
        <w:t xml:space="preserve">viznog kredita br. 220/03 (list </w:t>
      </w:r>
      <w:r w:rsidRPr="00F60748">
        <w:t>1302-1313 spisa</w:t>
      </w:r>
      <w:r w:rsidR="0050280E" w:rsidRPr="00F60748">
        <w:t>)</w:t>
      </w:r>
      <w:r w:rsidRPr="00F60748">
        <w:t>; Splitska banka d.d. Split, kao kreditor, odobrila ROBERT'S INTERNATIONAL CO. d.o.o. Split, kao korisniku kredita višenamjenski okvirni iznos u ukupnom, maksimalnom iznosu od 300.000,00 EUR te da je člankom 4. tog ugovora, ROBERT'S INTERNATIONAL CO. d.o.o. Split je, kao založni dužnik dozvolio da se radi osiguranja te tražbine na nekretnini označenoj kao 7/100 dijela zgrade sagrađene na č.zem.</w:t>
      </w:r>
      <w:r w:rsidR="006D5D1B" w:rsidRPr="00F60748">
        <w:t xml:space="preserve"> </w:t>
      </w:r>
      <w:r w:rsidRPr="00F60748">
        <w:t>634/9 i č.zem.634/35 Z.U.16370 K.O. Split,  locirane u Splitu, Ul. Spinčićeva br.12, gradski predjel Zenta,</w:t>
      </w:r>
      <w:r w:rsidR="005C0A2B" w:rsidRPr="00F60748">
        <w:t xml:space="preserve"> </w:t>
      </w:r>
      <w:r w:rsidRPr="00F60748">
        <w:t>povezanih sa cjelinom stambenog prostora označen kao apartman br. 3, koji se sastoji  od tri sobe, dnevnog boravka, kuhinje, blagovaone, hodnika, predprostora, dva sanitarna čvora, lođe, površine  106,70 m2, na I. (prvom) katu stambene</w:t>
      </w:r>
      <w:r w:rsidR="0094614E" w:rsidRPr="00F60748">
        <w:t xml:space="preserve"> zgrade</w:t>
      </w:r>
      <w:r w:rsidRPr="00F60748">
        <w:t>, a radi osiguranja tražbine u iznosu od 300.000,00 EUR zasnuje založno pravo u korist Splitske banke d.d. Split, kao vjerovnika</w:t>
      </w:r>
    </w:p>
    <w:p w:rsidRDefault="006C0473" w:rsidP="00F60748" w:rsidR="007D680E" w:rsidRPr="00F60748">
      <w:pPr>
        <w:spacing w:before="60"/>
        <w:ind w:firstLine="709"/>
        <w:jc w:val="both"/>
      </w:pPr>
      <w:r w:rsidRPr="00F60748">
        <w:t xml:space="preserve">- </w:t>
      </w:r>
      <w:r w:rsidR="007D680E" w:rsidRPr="00F60748">
        <w:t xml:space="preserve">da </w:t>
      </w:r>
      <w:r w:rsidRPr="00F60748">
        <w:t xml:space="preserve">je </w:t>
      </w:r>
      <w:r w:rsidR="007D680E" w:rsidRPr="00F60748">
        <w:t>Ivan Orlić</w:t>
      </w:r>
      <w:r w:rsidRPr="00F60748">
        <w:t xml:space="preserve"> </w:t>
      </w:r>
      <w:r w:rsidR="005825FA" w:rsidRPr="00F60748">
        <w:t xml:space="preserve">na </w:t>
      </w:r>
      <w:r w:rsidRPr="00F60748">
        <w:t xml:space="preserve">predmetnoj nekretnini, </w:t>
      </w:r>
      <w:r w:rsidR="005825FA" w:rsidRPr="00F60748">
        <w:t xml:space="preserve">koja mu je, kao najboljem ponuditelju dosuđena na trećoj javnoj dražbi održanoj 9. prosinca 2016. </w:t>
      </w:r>
      <w:r w:rsidR="002D17E9" w:rsidRPr="00F60748">
        <w:t>g</w:t>
      </w:r>
      <w:r w:rsidR="005825FA" w:rsidRPr="00F60748">
        <w:t>odine</w:t>
      </w:r>
      <w:r w:rsidR="002D17E9" w:rsidRPr="00F60748">
        <w:t xml:space="preserve"> </w:t>
      </w:r>
      <w:r w:rsidRPr="00F60748">
        <w:t>upisan kao založni vjerovnik</w:t>
      </w:r>
      <w:r w:rsidR="005825FA" w:rsidRPr="00F60748">
        <w:t>u iznosu od 300.000,00 EUR i nuzgredica, a na temelju višenamjenskog ugovornog kredita za odobravanje kunskih i deviznih garancija i kratkoročnog deviznog kredita br. 220/03 „U Splitu, 25.09.2003.g.“</w:t>
      </w:r>
    </w:p>
    <w:p w:rsidRDefault="006C0473" w:rsidP="00F60748" w:rsidR="006C0473" w:rsidRPr="00F60748">
      <w:pPr>
        <w:spacing w:before="60"/>
        <w:ind w:firstLine="709"/>
        <w:jc w:val="both"/>
      </w:pPr>
      <w:r w:rsidRPr="00F60748">
        <w:t xml:space="preserve">-  </w:t>
      </w:r>
      <w:r w:rsidR="005825FA" w:rsidRPr="00F60748">
        <w:t xml:space="preserve">da je </w:t>
      </w:r>
      <w:r w:rsidRPr="00F60748">
        <w:t xml:space="preserve">razlučni vjerovnik Ivan Orlić, svoje razlučno pravo stekao od HVB Splitske banke </w:t>
      </w:r>
      <w:r w:rsidR="00EE0718" w:rsidRPr="00F60748">
        <w:t xml:space="preserve">d.d. Split </w:t>
      </w:r>
      <w:r w:rsidRPr="00F60748">
        <w:t>(koja je prethodno bila upisana kao založni vjerovnik na predmetnoj nekretnini u iznosu od 300.000,00 EUR i nuzgredica temeljem višenamjenskog ugovornog kredita za odobravanje kunskih i deviznih garancija i kratkoročnog deviznog kredita br. 220/03 „U Splitu, 25.09.2003.g.“), a  temeljem Ugov</w:t>
      </w:r>
      <w:r w:rsidR="00EE0718" w:rsidRPr="00F60748">
        <w:t xml:space="preserve">ora o pristupanju dugu od 23. prosinca </w:t>
      </w:r>
      <w:r w:rsidRPr="00F60748">
        <w:t xml:space="preserve">2004. godine </w:t>
      </w:r>
    </w:p>
    <w:p w:rsidRDefault="006C0473" w:rsidP="00F60748" w:rsidR="006C0473" w:rsidRPr="00F60748">
      <w:pPr>
        <w:spacing w:before="60"/>
        <w:ind w:firstLine="709"/>
        <w:jc w:val="both"/>
      </w:pPr>
      <w:r w:rsidRPr="00F60748">
        <w:t>- da je člankom 3. Ugov</w:t>
      </w:r>
      <w:r w:rsidR="00E1354A" w:rsidRPr="00F60748">
        <w:t xml:space="preserve">ora o pristupanju dugu od 23. prosinca </w:t>
      </w:r>
      <w:r w:rsidRPr="00F60748">
        <w:t>2004. godine regulirano da su vjerovnik (HVB Splitska banka d.d. Split) i pristupatelj dugu (Ivan Orlić) suglasni da se u slučaju djelomične isplate tražbine iz članka 2. na pristupatelja dugu prelazi ispunjena tražbina i to u visini djelomične isplate, o čemu će vjerovnik izdati pristupatelju duga na njegov zahtjev pismenu potvrdu te da se potpunim ispunjenjem vjerovnikove tražbine, vjerovnik obvezuje pristupatelju dugu izdati pismenu potvrdu o potpunom ispunjenju tražbine i prenijeti na njega sva sporedna prava, uključujući i založno pravo na nekretnini (članak 3.)</w:t>
      </w:r>
    </w:p>
    <w:p w:rsidRDefault="006C0473" w:rsidP="00F60748" w:rsidR="006C0473" w:rsidRPr="00F60748">
      <w:pPr>
        <w:spacing w:before="60"/>
        <w:ind w:firstLine="709"/>
        <w:jc w:val="both"/>
      </w:pPr>
      <w:r w:rsidRPr="00F60748">
        <w:t>- da je Izjavom od 10. veljače 2005. godine (list 1352 spisa) HVB Splitska banka d.d. potvrdila da je, sukladno članku 3. stavak 2. Ugovora o pristupanju dugu zaključe</w:t>
      </w:r>
      <w:r w:rsidR="00892360" w:rsidRPr="00F60748">
        <w:t xml:space="preserve">nom 23. prosinca 2004. godine, </w:t>
      </w:r>
      <w:r w:rsidRPr="00F60748">
        <w:t>pristupatelj dugu Ivan Orlić u potpunosti uplatio HVB Splitskoj banci d.d. tražbinu (u iznosu od 633.855,47 kn)</w:t>
      </w:r>
    </w:p>
    <w:p w:rsidRDefault="006C0473" w:rsidP="00F60748" w:rsidR="006C0473" w:rsidRPr="00F60748">
      <w:pPr>
        <w:spacing w:before="60"/>
        <w:ind w:firstLine="709"/>
        <w:jc w:val="both"/>
      </w:pPr>
      <w:r w:rsidRPr="00F60748">
        <w:t xml:space="preserve">- da je Ivan </w:t>
      </w:r>
      <w:r w:rsidR="00E1354A" w:rsidRPr="00F60748">
        <w:t xml:space="preserve">Orlić Ugovorom o zajmu od 09. lipnja </w:t>
      </w:r>
      <w:r w:rsidRPr="00F60748">
        <w:t xml:space="preserve">2005. godine sa stečajnim dužnikom ugovorio zajam kao način vraćanja svega što je platio za stečajnog dužnika </w:t>
      </w:r>
      <w:r w:rsidR="002B5CAA" w:rsidRPr="00F60748">
        <w:t xml:space="preserve">i to prema članku 2. ugovora </w:t>
      </w:r>
      <w:r w:rsidR="00CF02FA" w:rsidRPr="00F60748">
        <w:t>u u</w:t>
      </w:r>
      <w:r w:rsidR="00CD7C1F" w:rsidRPr="00F60748">
        <w:t xml:space="preserve">kupnom iznosu od 869.840,21 kn </w:t>
      </w:r>
      <w:r w:rsidR="00CF02FA" w:rsidRPr="00F60748">
        <w:t xml:space="preserve">(koji iznos se sastoji od 633.855,47 kn sa naslova podmirenja duga prema Splitskoj banci, a ostatak </w:t>
      </w:r>
      <w:r w:rsidR="00182644" w:rsidRPr="00F60748">
        <w:t xml:space="preserve">se odnosi na podmirenje dugova prema </w:t>
      </w:r>
      <w:r w:rsidR="006A1AF0" w:rsidRPr="00F60748">
        <w:t>Europapress Holdingu, PBZ American Express d.o.o. i Trast d.d.</w:t>
      </w:r>
      <w:r w:rsidR="00CF02FA" w:rsidRPr="00F60748">
        <w:t xml:space="preserve">) </w:t>
      </w:r>
      <w:r w:rsidR="00182644" w:rsidRPr="00F60748">
        <w:t>kao i dospijeće zajma (3. studenog 2005. godine).</w:t>
      </w:r>
    </w:p>
    <w:p w:rsidRDefault="00D038E4" w:rsidP="004A46B2" w:rsidR="00256309" w:rsidRPr="00F60748">
      <w:pPr>
        <w:spacing w:before="200"/>
        <w:ind w:firstLine="709"/>
        <w:jc w:val="both"/>
      </w:pPr>
      <w:r w:rsidRPr="00F60748">
        <w:t>Spornim se ukazuje:</w:t>
      </w:r>
    </w:p>
    <w:p w:rsidRDefault="00F60748" w:rsidP="00F60748" w:rsidR="00F60748">
      <w:pPr>
        <w:spacing w:before="60"/>
        <w:ind w:firstLine="708"/>
        <w:jc w:val="both"/>
      </w:pPr>
      <w:r>
        <w:t xml:space="preserve">- </w:t>
      </w:r>
      <w:r w:rsidR="00182644" w:rsidRPr="00F60748">
        <w:t>o</w:t>
      </w:r>
      <w:r w:rsidR="00D038E4" w:rsidRPr="00F60748">
        <w:t>snov, visina i temelj glavnice razlučnog prava</w:t>
      </w:r>
    </w:p>
    <w:p w:rsidRDefault="00F60748" w:rsidP="00F60748" w:rsidR="00256309" w:rsidRPr="00F60748">
      <w:pPr>
        <w:spacing w:before="60"/>
        <w:ind w:firstLine="708"/>
        <w:jc w:val="both"/>
      </w:pPr>
      <w:r>
        <w:t xml:space="preserve">- </w:t>
      </w:r>
      <w:r w:rsidR="00D038E4" w:rsidRPr="00F60748">
        <w:t>visina  zatezne kamate (odnosno stopa zatezne kamate koja se ima primijeniti).</w:t>
      </w:r>
    </w:p>
    <w:p w:rsidRDefault="003E02B6" w:rsidP="00892360" w:rsidR="00987816" w:rsidRPr="00F60748">
      <w:pPr>
        <w:spacing w:before="200"/>
        <w:ind w:firstLine="709"/>
        <w:jc w:val="both"/>
      </w:pPr>
      <w:r w:rsidRPr="00F60748">
        <w:t>P</w:t>
      </w:r>
      <w:r w:rsidR="00987816" w:rsidRPr="00F60748">
        <w:t>rihvaćajući stav stečajne upraviteljice</w:t>
      </w:r>
      <w:r w:rsidRPr="00F60748">
        <w:t xml:space="preserve"> i vjerovnika </w:t>
      </w:r>
      <w:r w:rsidR="00987816" w:rsidRPr="00F60748">
        <w:t xml:space="preserve">o nezastarijevanju tražbine u iznosu 633.855,47 kn koju je stečajni dužnik imao prema banci, osiguranu založnim pravom na predmetnoj nekretnini, ovaj sud </w:t>
      </w:r>
      <w:r w:rsidR="00365CC0" w:rsidRPr="00F60748">
        <w:t xml:space="preserve">dalje </w:t>
      </w:r>
      <w:r w:rsidR="00987816" w:rsidRPr="00F60748">
        <w:t>utvrđuje:</w:t>
      </w:r>
    </w:p>
    <w:p w:rsidRDefault="00892360" w:rsidP="00F60748" w:rsidR="00892360" w:rsidRPr="00F60748">
      <w:pPr>
        <w:spacing w:before="60"/>
        <w:ind w:firstLine="709"/>
        <w:jc w:val="both"/>
      </w:pPr>
      <w:r w:rsidRPr="00F60748">
        <w:t xml:space="preserve">- </w:t>
      </w:r>
      <w:r w:rsidR="00987816" w:rsidRPr="00F60748">
        <w:t>da razlučni vjerovnik Ivan Orlić od dužnike osnovano potražuje iznos od 633.855,47 kn kojeg je nesporno platio ranijem založnom vjerovniku HVB Splitskoj banci d.d. Split prema članku 3. Ugov</w:t>
      </w:r>
      <w:r w:rsidR="00E1354A" w:rsidRPr="00F60748">
        <w:t xml:space="preserve">ora o pristupanju dugu od 23. prosinca </w:t>
      </w:r>
      <w:r w:rsidR="00987816" w:rsidRPr="00F60748">
        <w:t xml:space="preserve">2004. </w:t>
      </w:r>
      <w:r w:rsidR="009855BF" w:rsidRPr="00F60748">
        <w:t>g</w:t>
      </w:r>
      <w:r w:rsidR="00987816" w:rsidRPr="00F60748">
        <w:t>odine</w:t>
      </w:r>
      <w:r w:rsidR="00D86EF6" w:rsidRPr="00F60748">
        <w:t xml:space="preserve"> te da se na taj iznos </w:t>
      </w:r>
      <w:r w:rsidR="00987816" w:rsidRPr="00F60748">
        <w:t xml:space="preserve">ima obračunati </w:t>
      </w:r>
      <w:r w:rsidR="00F977C1" w:rsidRPr="00F60748">
        <w:t>ugovorna zakonska kamata od 5% koja na taj iznos teče od 10. veljače 2005. (tj. dana kada je Ivan Orlić</w:t>
      </w:r>
      <w:r w:rsidR="00365CC0" w:rsidRPr="00F60748">
        <w:t xml:space="preserve"> u c</w:t>
      </w:r>
      <w:r w:rsidR="00D86EF6" w:rsidRPr="00F60748">
        <w:t>i</w:t>
      </w:r>
      <w:r w:rsidR="00365CC0" w:rsidRPr="00F60748">
        <w:t xml:space="preserve">jelosti </w:t>
      </w:r>
      <w:r w:rsidR="00547ACE" w:rsidRPr="00F60748">
        <w:t>umjesto dužnika</w:t>
      </w:r>
      <w:r w:rsidR="00F977C1" w:rsidRPr="00F60748">
        <w:t xml:space="preserve"> podmirio </w:t>
      </w:r>
      <w:r w:rsidR="00FE4DA0" w:rsidRPr="00F60748">
        <w:t xml:space="preserve">dugovanje prema </w:t>
      </w:r>
      <w:r w:rsidR="00F977C1" w:rsidRPr="00F60748">
        <w:t>HVB Splitskoj banci d.d.</w:t>
      </w:r>
      <w:r w:rsidR="00365CC0" w:rsidRPr="00F60748">
        <w:t xml:space="preserve"> </w:t>
      </w:r>
      <w:r w:rsidR="00D86EF6" w:rsidRPr="00F60748">
        <w:t>prema točki 3. na prvoj stranici Ugovora o zajmu</w:t>
      </w:r>
      <w:r w:rsidR="004D379A" w:rsidRPr="00F60748">
        <w:t xml:space="preserve"> između Ivana Orlića i ROBERT'S INTERNATIONAL CO. d.o.o. Split od 9. lipnja 2005. godine</w:t>
      </w:r>
      <w:r w:rsidR="00F977C1" w:rsidRPr="00F60748">
        <w:t>) do 3. studenog 2005. godine (tj. do dospijeća po članku 2. Ugovora o zajmu)</w:t>
      </w:r>
    </w:p>
    <w:p w:rsidRDefault="00892360" w:rsidP="00F60748" w:rsidR="00892360" w:rsidRPr="00F60748">
      <w:pPr>
        <w:spacing w:before="60"/>
        <w:ind w:firstLine="709"/>
        <w:jc w:val="both"/>
      </w:pPr>
      <w:r w:rsidRPr="00F60748">
        <w:t>- d</w:t>
      </w:r>
      <w:r w:rsidR="000A0C76" w:rsidRPr="00F60748">
        <w:t>a se na iznos od 633.855,47 kn ima obračunati zakonska zatezna kamata koja na taj iznos teče od 4. studenog 2005. godine</w:t>
      </w:r>
      <w:r w:rsidR="00633CE3" w:rsidRPr="00F60748">
        <w:t xml:space="preserve"> do isplate i to po stopi iz čl. 29. st. 2. Zakona o obveznim odnosima ("Narodne novine", broj 35/05, 41/08, 125/11 i 78/15; dalje ZOO)  koja se primjenjuje na ostale odnose obzirom da u konkretnom slučaju odnos između Ivana Orlića i stečajnog dužnika nije odnos iz trgovačkog ugovora i ugovora između trgovca i osobe javnog prava </w:t>
      </w:r>
    </w:p>
    <w:p w:rsidRDefault="00892360" w:rsidP="00F60748" w:rsidR="00E22A06" w:rsidRPr="00F60748">
      <w:pPr>
        <w:spacing w:before="60"/>
        <w:ind w:firstLine="709"/>
        <w:jc w:val="both"/>
        <w:rPr>
          <w:b/>
        </w:rPr>
      </w:pPr>
      <w:r w:rsidRPr="00F60748">
        <w:t>- d</w:t>
      </w:r>
      <w:r w:rsidR="00FB1320" w:rsidRPr="00F60748">
        <w:t xml:space="preserve">a ostala potraživanja koja Ivan Orlić ima prema stečajnom dužniku s osnova </w:t>
      </w:r>
      <w:r w:rsidR="009D30A7" w:rsidRPr="00F60748">
        <w:t xml:space="preserve">njegovog </w:t>
      </w:r>
      <w:r w:rsidR="00FB1320" w:rsidRPr="00F60748">
        <w:t>podmirenja duga prema Europapress Holdingu, PBZ American Express d.o.o. i Trast d.d. nisu osigurana založnim (razlučnim) pravom</w:t>
      </w:r>
      <w:r w:rsidR="009D30A7" w:rsidRPr="00F60748">
        <w:t xml:space="preserve"> </w:t>
      </w:r>
      <w:r w:rsidR="003C3A6D" w:rsidRPr="00F60748">
        <w:t xml:space="preserve">(kako </w:t>
      </w:r>
      <w:r w:rsidR="00B572C6" w:rsidRPr="00F60748">
        <w:t xml:space="preserve">mu je to razlučno pravo kao pristupatelju dugu u iznosu od 633.855,47 kn, </w:t>
      </w:r>
      <w:r w:rsidR="009D3663" w:rsidRPr="00F60748">
        <w:t xml:space="preserve">upravo </w:t>
      </w:r>
      <w:r w:rsidR="00B572C6" w:rsidRPr="00F60748">
        <w:t xml:space="preserve">priznato po osnovu </w:t>
      </w:r>
      <w:r w:rsidR="00E22A06" w:rsidRPr="00F60748">
        <w:t xml:space="preserve">Ugovora o pristupanju dugu </w:t>
      </w:r>
      <w:r w:rsidR="00B572C6" w:rsidRPr="00F60748">
        <w:t xml:space="preserve">sa </w:t>
      </w:r>
      <w:r w:rsidR="00E22A06" w:rsidRPr="00F60748">
        <w:t>HVB Splitsk</w:t>
      </w:r>
      <w:r w:rsidR="003C3A6D" w:rsidRPr="00F60748">
        <w:t>om bankom d.d.</w:t>
      </w:r>
      <w:r w:rsidR="00B572C6" w:rsidRPr="00F60748">
        <w:t xml:space="preserve"> od 23. prosinca 2004. </w:t>
      </w:r>
      <w:r w:rsidR="005C58BE" w:rsidRPr="00F60748">
        <w:t>g</w:t>
      </w:r>
      <w:r w:rsidR="00B572C6" w:rsidRPr="00F60748">
        <w:t xml:space="preserve">odine, a koja je na predmetnoj nekretnini </w:t>
      </w:r>
      <w:r w:rsidR="009D3663" w:rsidRPr="00F60748">
        <w:t xml:space="preserve">i </w:t>
      </w:r>
      <w:r w:rsidR="00B572C6" w:rsidRPr="00F60748">
        <w:t xml:space="preserve">imala upisano </w:t>
      </w:r>
      <w:r w:rsidR="005C58BE" w:rsidRPr="00F60748">
        <w:t>založno pravo</w:t>
      </w:r>
      <w:r w:rsidR="003C3A6D" w:rsidRPr="00F60748">
        <w:t>)</w:t>
      </w:r>
      <w:r w:rsidR="003C3A6D" w:rsidRPr="00F60748">
        <w:rPr>
          <w:b/>
        </w:rPr>
        <w:t>.</w:t>
      </w:r>
    </w:p>
    <w:p w:rsidRDefault="00BC559B" w:rsidP="00F60748" w:rsidR="009036E8" w:rsidRPr="00F60748">
      <w:pPr>
        <w:spacing w:before="200"/>
        <w:ind w:firstLine="709"/>
        <w:jc w:val="both"/>
      </w:pPr>
      <w:r w:rsidRPr="00F60748">
        <w:t xml:space="preserve">Ovaj sud ne prihvaća obračun  ponuditelja/razlučnog vjerovnika u kojemu </w:t>
      </w:r>
      <w:r w:rsidR="009036E8" w:rsidRPr="00F60748">
        <w:t xml:space="preserve">se </w:t>
      </w:r>
      <w:r w:rsidRPr="00F60748">
        <w:t>na iznos od 1.003.957,60 kn (a koji je iznos zbroj glavnice od 633.855,47 kn i pripadne zatezne kamate do dana otvaranja stečajnog postupka) ponovno obračuna</w:t>
      </w:r>
      <w:r w:rsidR="009036E8" w:rsidRPr="00F60748">
        <w:t>va</w:t>
      </w:r>
      <w:r w:rsidRPr="00F60748">
        <w:t xml:space="preserve"> zakonska zatezna kamata do trenutka obračuna (kamata na kamatu)</w:t>
      </w:r>
      <w:r w:rsidR="009D30A7" w:rsidRPr="00F60748">
        <w:t xml:space="preserve">, a kako je to vidljivo iz </w:t>
      </w:r>
      <w:r w:rsidR="002C71E8" w:rsidRPr="00F60748">
        <w:t>njegovog obračuna u podnesku od 17. veljače 2017. godine</w:t>
      </w:r>
      <w:r w:rsidR="009D30A7" w:rsidRPr="00F60748">
        <w:t xml:space="preserve"> (list spisa </w:t>
      </w:r>
      <w:r w:rsidR="002C71E8" w:rsidRPr="00F60748">
        <w:t>1363-1376</w:t>
      </w:r>
      <w:r w:rsidR="009D30A7" w:rsidRPr="00F60748">
        <w:t>)</w:t>
      </w:r>
      <w:r w:rsidR="002C71E8" w:rsidRPr="00F60748">
        <w:t xml:space="preserve"> u kojem, s naslova razlučnog prava potražuje sveukupni iznos od 6.400.948,90 kn</w:t>
      </w:r>
      <w:r w:rsidR="009D30A7" w:rsidRPr="00F60748">
        <w:t>,</w:t>
      </w:r>
      <w:r w:rsidRPr="00F60748">
        <w:t xml:space="preserve"> jer je to u izravnoj suprotnosti sa zabra</w:t>
      </w:r>
      <w:r w:rsidR="009036E8" w:rsidRPr="00F60748">
        <w:t>nom anatocizma iz čl. 27. ZOO-a.</w:t>
      </w:r>
    </w:p>
    <w:p w:rsidRDefault="009036E8" w:rsidP="00F60748" w:rsidR="000B0BCB" w:rsidRPr="00F60748">
      <w:pPr>
        <w:spacing w:before="200"/>
        <w:ind w:firstLine="709"/>
        <w:jc w:val="both"/>
        <w:rPr>
          <w:color w:val="FF0000"/>
        </w:rPr>
      </w:pPr>
      <w:r w:rsidRPr="00F60748">
        <w:t xml:space="preserve">Isto tako, ovaj sud ne prihvaća niti stav </w:t>
      </w:r>
      <w:r w:rsidR="004F645F" w:rsidRPr="00F60748">
        <w:t>ponuditelja/razlučnog vjerovnik</w:t>
      </w:r>
      <w:r w:rsidR="002C71E8" w:rsidRPr="00F60748">
        <w:t>a</w:t>
      </w:r>
      <w:r w:rsidR="004F645F" w:rsidRPr="00F60748">
        <w:t xml:space="preserve"> Ivan Orlića </w:t>
      </w:r>
      <w:r w:rsidRPr="00F60748">
        <w:t xml:space="preserve">o postojanju </w:t>
      </w:r>
      <w:r w:rsidR="004F645F" w:rsidRPr="00F60748">
        <w:t xml:space="preserve">njegovog </w:t>
      </w:r>
      <w:r w:rsidR="00BC559B" w:rsidRPr="00F60748">
        <w:t>razlučno</w:t>
      </w:r>
      <w:r w:rsidRPr="00F60748">
        <w:t>g</w:t>
      </w:r>
      <w:r w:rsidR="00BC559B" w:rsidRPr="00F60748">
        <w:t xml:space="preserve"> prav</w:t>
      </w:r>
      <w:r w:rsidRPr="00F60748">
        <w:t>a</w:t>
      </w:r>
      <w:r w:rsidR="00BC559B" w:rsidRPr="00F60748">
        <w:t xml:space="preserve"> </w:t>
      </w:r>
      <w:r w:rsidR="004F645F" w:rsidRPr="00F60748">
        <w:t xml:space="preserve">i </w:t>
      </w:r>
      <w:r w:rsidR="00BC559B" w:rsidRPr="00F60748">
        <w:t>na temelju potraživanja koje ponuditelj ima po Ugovoru o pozajmici od 4. siječnja 2011. godine (koje da je uredno prijavljeno stečajnom sudu dana 8. ožujka 2009. godine i koje potraživanje da je  sud prihvatio i nikada i ničim da ga nije osporio svojim zaključcima ili provedenim postupcima</w:t>
      </w:r>
      <w:r w:rsidRPr="00F60748">
        <w:t>)</w:t>
      </w:r>
      <w:r w:rsidR="00BC559B" w:rsidRPr="00F60748">
        <w:t>. Naime, točno je da je dana</w:t>
      </w:r>
      <w:r w:rsidRPr="00F60748">
        <w:t xml:space="preserve"> 20. veljače 2009. godine</w:t>
      </w:r>
      <w:r w:rsidR="00BC559B" w:rsidRPr="00F60748">
        <w:t xml:space="preserve"> Ivan Orlić dostavio </w:t>
      </w:r>
      <w:r w:rsidR="000C3D8B" w:rsidRPr="00F60748">
        <w:t>prijavu tražbine</w:t>
      </w:r>
      <w:r w:rsidR="00BC559B" w:rsidRPr="00F60748">
        <w:t xml:space="preserve"> razlučno</w:t>
      </w:r>
      <w:r w:rsidR="000C3D8B" w:rsidRPr="00F60748">
        <w:t xml:space="preserve">g vjerovnika (ispravno obavijest o razlučnom pravu - </w:t>
      </w:r>
      <w:r w:rsidRPr="00F60748">
        <w:t>list</w:t>
      </w:r>
      <w:r w:rsidR="00256309" w:rsidRPr="00F60748">
        <w:t>ovi</w:t>
      </w:r>
      <w:r w:rsidRPr="00F60748">
        <w:t xml:space="preserve"> 44-</w:t>
      </w:r>
      <w:r w:rsidR="000C3D8B" w:rsidRPr="00F60748">
        <w:t>100</w:t>
      </w:r>
      <w:r w:rsidRPr="00F60748">
        <w:t xml:space="preserve"> spisa)</w:t>
      </w:r>
      <w:r w:rsidR="00BC559B" w:rsidRPr="00F60748">
        <w:t>, međutim, razlučno pravo u smislu odredbe čl. 175. st. 3. SZ/96 nije niti može biti predmet ispitivanja na ispitnim ročištima. Osim toga i ranija stečajna upraviteljica</w:t>
      </w:r>
      <w:r w:rsidR="00C51639" w:rsidRPr="00F60748">
        <w:t xml:space="preserve"> Srđana Morpurgo</w:t>
      </w:r>
      <w:r w:rsidR="00BC559B" w:rsidRPr="00F60748">
        <w:t xml:space="preserve"> (na koju se </w:t>
      </w:r>
      <w:r w:rsidR="004F645F" w:rsidRPr="00F60748">
        <w:t xml:space="preserve">ponuditelj/vjerovnik </w:t>
      </w:r>
      <w:r w:rsidR="00BC559B" w:rsidRPr="00F60748">
        <w:t>neosnovano poziva) je u svoj</w:t>
      </w:r>
      <w:r w:rsidR="00C51639" w:rsidRPr="00F60748">
        <w:t>em izviješću od 16</w:t>
      </w:r>
      <w:r w:rsidR="00E1354A" w:rsidRPr="00F60748">
        <w:t>.</w:t>
      </w:r>
      <w:r w:rsidR="00C51639" w:rsidRPr="00F60748">
        <w:t xml:space="preserve"> ožu</w:t>
      </w:r>
      <w:r w:rsidR="00BC559B" w:rsidRPr="00F60748">
        <w:t>jka 2006</w:t>
      </w:r>
      <w:r w:rsidR="00C51639" w:rsidRPr="00F60748">
        <w:t>.</w:t>
      </w:r>
      <w:r w:rsidR="00BC559B" w:rsidRPr="00F60748">
        <w:t xml:space="preserve"> godine (listovi spisa 203-206) i izr</w:t>
      </w:r>
      <w:r w:rsidR="00103252" w:rsidRPr="00F60748">
        <w:t>i</w:t>
      </w:r>
      <w:r w:rsidR="00BC559B" w:rsidRPr="00F60748">
        <w:t xml:space="preserve">jekom utvrdila da </w:t>
      </w:r>
      <w:r w:rsidR="00D01E52" w:rsidRPr="00F60748">
        <w:t xml:space="preserve">je njegova tražbina koju je podmirio prema Splitskoj banci „pokrivena“ razlučnim pravom, a ostale nisu. </w:t>
      </w:r>
      <w:r w:rsidR="000B0BCB" w:rsidRPr="00F60748">
        <w:t>Isto tako, a temeljem isprava priloženih u spis (posebno isprava iz zbirke isprava Općinskog suda u Splitu broj Z-2578/05 (list 1347-1360 spisa), pod kojim je Ivan Orlić zatražio i ishodio upis založnog prava uz istodobnu uknjižbu brisanja tog prava s imena Splitske banke d.d. ne proizlazi postojanje razlučnog prava po osnovi Ugovora o pozajmici od 4. siječnja 2011. godine.</w:t>
      </w:r>
    </w:p>
    <w:p w:rsidRDefault="00795257" w:rsidP="00F60748" w:rsidR="00795257" w:rsidRPr="00F60748">
      <w:pPr>
        <w:spacing w:before="200"/>
        <w:ind w:firstLine="709"/>
        <w:jc w:val="both"/>
      </w:pPr>
      <w:r w:rsidRPr="00F60748">
        <w:t xml:space="preserve">Slijedom navedenog, ovaj sud u cijelosti prihvaća obračun potraživanja </w:t>
      </w:r>
      <w:r w:rsidR="0094614E" w:rsidRPr="00F60748">
        <w:t>koje vjerovnik Ivan Orlić ima s osnove razlučnog prava na nekretnini označenoj kao 7/100 dijela povezanih sa cjelinom stambenog prostora označen kao apartman br. 3, koji se sastoji od tri sobe, dnevnog boravka, kuhinje, blagovaone, hodnika, predprostora, dva sanitarna čvora, lođe, površine 106,70 m2, na I. (prvom) katu stambene zgrade sagrađene na čest.zem.634/9 i čest.zem.634/35 Z.U.16370 K.O. Split,  locirane u Splitu, Ul. Spinčićeva br.12, gradski predjel Zenta, a  koji obračun je sudu 13. ožujka 2017. godine dostavila stečajna upraviteljica Ljiljana Poljanić</w:t>
      </w:r>
      <w:r w:rsidR="00220130" w:rsidRPr="00F60748">
        <w:t xml:space="preserve"> </w:t>
      </w:r>
      <w:r w:rsidR="006231F4" w:rsidRPr="00F60748">
        <w:t xml:space="preserve">(list 1400 spisa) </w:t>
      </w:r>
      <w:r w:rsidR="0094614E" w:rsidRPr="00F60748">
        <w:t>i utvrđuje da ukupan iznos tražbine razlučnog vjerovnika Ivana Orlića iznosi:</w:t>
      </w:r>
    </w:p>
    <w:p w:rsidRDefault="00892360" w:rsidP="00F60748" w:rsidR="00892360" w:rsidRPr="00F60748">
      <w:pPr>
        <w:spacing w:before="60"/>
        <w:ind w:firstLine="709"/>
        <w:jc w:val="both"/>
      </w:pPr>
      <w:r w:rsidRPr="00F60748">
        <w:t xml:space="preserve">- </w:t>
      </w:r>
      <w:r w:rsidR="0094614E" w:rsidRPr="00F60748">
        <w:t>633.855,47 kn na ime glavnice</w:t>
      </w:r>
    </w:p>
    <w:p w:rsidRDefault="00892360" w:rsidP="00F60748" w:rsidR="0094614E" w:rsidRPr="00F60748">
      <w:pPr>
        <w:spacing w:before="60"/>
        <w:ind w:firstLine="709"/>
        <w:jc w:val="both"/>
      </w:pPr>
      <w:r w:rsidRPr="00F60748">
        <w:t xml:space="preserve">- </w:t>
      </w:r>
      <w:r w:rsidR="0094614E" w:rsidRPr="00F60748">
        <w:t>23.183,48 kn na ime ugovorne zakonske kamate od 5%  na iznos glavnice od 633.855,47 kn za razdoblje od 10. veljače 2005. (do 3. studenog 2005. godine</w:t>
      </w:r>
    </w:p>
    <w:p w:rsidRDefault="00892360" w:rsidP="00F60748" w:rsidR="00CB0F3F" w:rsidRPr="00F60748">
      <w:pPr>
        <w:spacing w:before="60"/>
        <w:ind w:firstLine="709"/>
        <w:jc w:val="both"/>
      </w:pPr>
      <w:r w:rsidRPr="00F60748">
        <w:t xml:space="preserve">- </w:t>
      </w:r>
      <w:r w:rsidR="0094614E" w:rsidRPr="00F60748">
        <w:t xml:space="preserve">907.914,35 kn na ime zakonske zatezne kamate </w:t>
      </w:r>
      <w:r w:rsidR="00CB0F3F" w:rsidRPr="00F60748">
        <w:t xml:space="preserve">po stopi iz čl. 29. st. 2. ZOO-a po stopi koja se primjenjuje na ostale odnose </w:t>
      </w:r>
      <w:r w:rsidR="0094614E" w:rsidRPr="00F60748">
        <w:t>za razdoblje od 4. studenog 2005. godine do 13. ožujka 2017. godine (kao dana sačinja</w:t>
      </w:r>
      <w:r w:rsidR="00F60748">
        <w:t>va</w:t>
      </w:r>
      <w:r w:rsidR="0094614E" w:rsidRPr="00F60748">
        <w:t>nja tog obračuna)</w:t>
      </w:r>
      <w:r w:rsidR="00CB0F3F" w:rsidRPr="00F60748">
        <w:t>,</w:t>
      </w:r>
    </w:p>
    <w:p w:rsidRDefault="00CB0F3F" w:rsidP="00F60748" w:rsidR="00CB0F3F" w:rsidRPr="00F60748">
      <w:pPr>
        <w:spacing w:before="60"/>
        <w:ind w:firstLine="709"/>
        <w:jc w:val="both"/>
      </w:pPr>
      <w:r w:rsidRPr="00F60748">
        <w:t>odnosno sveukupan iznos od 1.564.953,30 kn.</w:t>
      </w:r>
    </w:p>
    <w:p w:rsidRDefault="006231F4" w:rsidP="00F60748" w:rsidR="00CB0F3F" w:rsidRPr="00F60748">
      <w:pPr>
        <w:spacing w:before="200"/>
        <w:ind w:firstLine="708"/>
        <w:jc w:val="both"/>
        <w:rPr>
          <w:i/>
        </w:rPr>
      </w:pPr>
      <w:r w:rsidRPr="00F60748">
        <w:t xml:space="preserve">Ovakav obračun (u tom </w:t>
      </w:r>
      <w:r w:rsidR="005C58BE" w:rsidRPr="00F60748">
        <w:t xml:space="preserve">nespornom </w:t>
      </w:r>
      <w:r w:rsidRPr="00F60748">
        <w:t xml:space="preserve">dijelu) </w:t>
      </w:r>
      <w:r w:rsidR="00CB0F3F" w:rsidRPr="00F60748">
        <w:t xml:space="preserve">prihvatio je uostalom i sam Ivan Orlić u izjašnjenju od 28. ožujka 2017. </w:t>
      </w:r>
      <w:r w:rsidR="00C51639" w:rsidRPr="00F60748">
        <w:t>g</w:t>
      </w:r>
      <w:r w:rsidR="00CB0F3F" w:rsidRPr="00F60748">
        <w:t>odine</w:t>
      </w:r>
      <w:r w:rsidR="00C51639" w:rsidRPr="00F60748">
        <w:t>.</w:t>
      </w:r>
    </w:p>
    <w:p w:rsidRDefault="005F50E4" w:rsidP="00F60748" w:rsidR="004E66EA" w:rsidRPr="00F60748">
      <w:pPr>
        <w:spacing w:before="200"/>
        <w:ind w:firstLine="709"/>
        <w:jc w:val="both"/>
      </w:pPr>
      <w:r w:rsidRPr="00F60748">
        <w:t>U međuvremenu je</w:t>
      </w:r>
      <w:r w:rsidR="000E2416" w:rsidRPr="00F60748">
        <w:t>,</w:t>
      </w:r>
      <w:r w:rsidRPr="00F60748">
        <w:t xml:space="preserve"> dana</w:t>
      </w:r>
      <w:r w:rsidR="004E66EA" w:rsidRPr="00F60748">
        <w:t xml:space="preserve"> 4. travnja 2017. godine</w:t>
      </w:r>
      <w:r w:rsidR="000E2416" w:rsidRPr="00F60748">
        <w:t>,</w:t>
      </w:r>
      <w:r w:rsidRPr="00F60748">
        <w:t xml:space="preserve"> stečajna upraviteljica dostavila novi obračun </w:t>
      </w:r>
      <w:r w:rsidR="007F5D87" w:rsidRPr="00F60748">
        <w:t>potraživanja razlučnog prava (list</w:t>
      </w:r>
      <w:r w:rsidR="000E2416" w:rsidRPr="00F60748">
        <w:t>ovi</w:t>
      </w:r>
      <w:r w:rsidR="007F5D87" w:rsidRPr="00F60748">
        <w:t xml:space="preserve"> </w:t>
      </w:r>
      <w:r w:rsidR="000E2416" w:rsidRPr="00F60748">
        <w:t>1427-1429 spisa</w:t>
      </w:r>
      <w:r w:rsidR="007F5D87" w:rsidRPr="00F60748">
        <w:t xml:space="preserve">) </w:t>
      </w:r>
      <w:r w:rsidRPr="00F60748">
        <w:t>koji je u svemu istovjetan obračunu od 13. ožujka 2017. godine osim što je novim obračunom ažuriran tije</w:t>
      </w:r>
      <w:r w:rsidR="00E865D1" w:rsidRPr="00F60748">
        <w:t>k</w:t>
      </w:r>
      <w:r w:rsidRPr="00F60748">
        <w:t xml:space="preserve"> kamata (do </w:t>
      </w:r>
      <w:r w:rsidR="004F645F" w:rsidRPr="00F60748">
        <w:t>predm</w:t>
      </w:r>
      <w:r w:rsidR="00DE1799" w:rsidRPr="00F60748">
        <w:t>ni</w:t>
      </w:r>
      <w:r w:rsidR="004F645F" w:rsidRPr="00F60748">
        <w:t xml:space="preserve">jevanog </w:t>
      </w:r>
      <w:r w:rsidRPr="00F60748">
        <w:t xml:space="preserve">dana pisanja rješenja o dosudi). </w:t>
      </w:r>
      <w:r w:rsidR="007F5D87" w:rsidRPr="00F60748">
        <w:t>Po tom obračunu</w:t>
      </w:r>
      <w:r w:rsidR="004E66EA" w:rsidRPr="00F60748">
        <w:t xml:space="preserve"> ukupan iznos tražbine vjerovnika Ivana Orlića </w:t>
      </w:r>
      <w:r w:rsidR="00660F7E" w:rsidRPr="00F60748">
        <w:t xml:space="preserve">osigurane razlučnim pravom </w:t>
      </w:r>
      <w:r w:rsidR="004E66EA" w:rsidRPr="00F60748">
        <w:t>iznosi:</w:t>
      </w:r>
    </w:p>
    <w:p w:rsidRDefault="004E66EA" w:rsidP="00F60748" w:rsidR="004E66EA" w:rsidRPr="00F60748">
      <w:pPr>
        <w:spacing w:before="60"/>
        <w:ind w:firstLine="709"/>
        <w:jc w:val="both"/>
      </w:pPr>
      <w:r w:rsidRPr="00F60748">
        <w:t>- 633.855,47 kn na ime glavnice</w:t>
      </w:r>
    </w:p>
    <w:p w:rsidRDefault="004E66EA" w:rsidP="00F60748" w:rsidR="004E66EA" w:rsidRPr="00F60748">
      <w:pPr>
        <w:spacing w:before="60"/>
        <w:ind w:firstLine="709"/>
        <w:jc w:val="both"/>
      </w:pPr>
      <w:r w:rsidRPr="00F60748">
        <w:t>- 23.183,48 kn na ime ugovorne zakonske kamate od 5%  na iznos glavnice od 633.855,47 kn za razdoblje od 10. veljače 2005</w:t>
      </w:r>
      <w:r w:rsidR="00DA70C6" w:rsidRPr="00F60748">
        <w:t xml:space="preserve"> (podmirenje duga)</w:t>
      </w:r>
      <w:r w:rsidR="00C06E37" w:rsidRPr="00F60748">
        <w:t xml:space="preserve"> </w:t>
      </w:r>
      <w:r w:rsidRPr="00F60748">
        <w:t xml:space="preserve">do 3. studenog 2005. </w:t>
      </w:r>
      <w:r w:rsidR="0077184D" w:rsidRPr="00F60748">
        <w:t>g</w:t>
      </w:r>
      <w:r w:rsidRPr="00F60748">
        <w:t>odine</w:t>
      </w:r>
      <w:r w:rsidR="00DA70C6" w:rsidRPr="00F60748">
        <w:t xml:space="preserve"> (dosp</w:t>
      </w:r>
      <w:r w:rsidR="005C0A2B" w:rsidRPr="00F60748">
        <w:t>i</w:t>
      </w:r>
      <w:r w:rsidR="00DA70C6" w:rsidRPr="00F60748">
        <w:t>jeće prema ugovoru</w:t>
      </w:r>
      <w:r w:rsidR="0077184D" w:rsidRPr="00F60748">
        <w:t>)</w:t>
      </w:r>
    </w:p>
    <w:p w:rsidRDefault="004E66EA" w:rsidP="00F60748" w:rsidR="004E66EA" w:rsidRPr="00F60748">
      <w:pPr>
        <w:spacing w:before="60"/>
        <w:ind w:firstLine="709"/>
        <w:jc w:val="both"/>
      </w:pPr>
      <w:r w:rsidRPr="00F60748">
        <w:t>- 910.715,12 kn na ime zakonske zatezne kamate po stopi iz čl. 29. st. 2. ZOO-a po stopi koja se primjenjuje na ostale odnose za razdoblje od 4. studenog 2005. godine do 3. travnja 2017. godine (dana obračuna),</w:t>
      </w:r>
    </w:p>
    <w:p w:rsidRDefault="004E66EA" w:rsidP="00F60748" w:rsidR="004E66EA" w:rsidRPr="00F60748">
      <w:pPr>
        <w:spacing w:before="60"/>
        <w:ind w:firstLine="709"/>
        <w:jc w:val="both"/>
        <w:rPr>
          <w:i/>
          <w:color w:val="FF0000"/>
        </w:rPr>
      </w:pPr>
      <w:r w:rsidRPr="00F60748">
        <w:t xml:space="preserve">odnosno sveukupan iznos od 1.567.754,07 </w:t>
      </w:r>
      <w:r w:rsidR="00AA657C" w:rsidRPr="00F60748">
        <w:t>kn.</w:t>
      </w:r>
    </w:p>
    <w:p w:rsidRDefault="00227806" w:rsidP="00F60748" w:rsidR="005C58BE" w:rsidRPr="00F60748">
      <w:pPr>
        <w:spacing w:before="200"/>
        <w:ind w:firstLine="708"/>
        <w:jc w:val="both"/>
      </w:pPr>
      <w:r w:rsidRPr="00F60748">
        <w:t xml:space="preserve">Obzirom da je ponuditelj Ivan Orlić za predmetnu nekretninu na trećoj javnoj dražbi održanoj 9. prosinca 2016. godine ponudio iznos od 3.160.000,00 kn te da je ovaj sud utvrdio njegovu tražbinu spram dužnika s osnove razlučnog prava u iznosu od </w:t>
      </w:r>
      <w:r w:rsidR="00F75524" w:rsidRPr="00F60748">
        <w:t>1.567.754,07</w:t>
      </w:r>
      <w:r w:rsidR="00F75524" w:rsidRPr="00F60748">
        <w:rPr>
          <w:i/>
          <w:color w:val="FF0000"/>
        </w:rPr>
        <w:t xml:space="preserve"> </w:t>
      </w:r>
      <w:r w:rsidR="00AA657C" w:rsidRPr="00F60748">
        <w:t xml:space="preserve"> </w:t>
      </w:r>
      <w:r w:rsidRPr="00F60748">
        <w:t xml:space="preserve">kn, to je ponuditelju valjalo naložiti uplatu razlike u iznosu od 1.595.046,70 kn (3.160.000,00 kn - </w:t>
      </w:r>
      <w:r w:rsidR="00AA657C" w:rsidRPr="00F60748">
        <w:t xml:space="preserve">1.567.754,07 </w:t>
      </w:r>
      <w:r w:rsidRPr="00F60748">
        <w:t xml:space="preserve">kn = </w:t>
      </w:r>
      <w:r w:rsidR="00AA657C" w:rsidRPr="00F60748">
        <w:t xml:space="preserve">1.592.245,93 </w:t>
      </w:r>
      <w:r w:rsidRPr="00F60748">
        <w:t>kn).</w:t>
      </w:r>
    </w:p>
    <w:p w:rsidRDefault="00A15516" w:rsidP="00F60748" w:rsidR="006D65E6" w:rsidRPr="00F60748">
      <w:pPr>
        <w:spacing w:before="200"/>
        <w:ind w:firstLine="708"/>
        <w:jc w:val="both"/>
        <w:rPr>
          <w:color w:val="C00000"/>
        </w:rPr>
      </w:pPr>
      <w:r w:rsidRPr="00F60748">
        <w:t>Osim</w:t>
      </w:r>
      <w:r w:rsidR="006D65E6" w:rsidRPr="00F60748">
        <w:t xml:space="preserve"> polaganja razlike kupovnine u naprijed navedenom iznosu</w:t>
      </w:r>
      <w:r w:rsidR="00DF76E9" w:rsidRPr="00F60748">
        <w:t xml:space="preserve"> kupac Ivan Orlić  je u obvezi,</w:t>
      </w:r>
      <w:r w:rsidR="006D65E6" w:rsidRPr="00F60748">
        <w:t xml:space="preserve"> t</w:t>
      </w:r>
      <w:r w:rsidR="00DF76E9" w:rsidRPr="00F60748">
        <w:t xml:space="preserve">emeljem </w:t>
      </w:r>
      <w:r w:rsidR="00CB0F3F" w:rsidRPr="00F60748">
        <w:t>odredbi čl. 170. SZ/96</w:t>
      </w:r>
      <w:r w:rsidR="006D65E6" w:rsidRPr="00F60748">
        <w:t xml:space="preserve"> namiriti</w:t>
      </w:r>
      <w:r w:rsidR="00CB0F3F" w:rsidRPr="00F60748">
        <w:t xml:space="preserve"> i srazmjeran dio</w:t>
      </w:r>
      <w:r w:rsidR="006D65E6" w:rsidRPr="00F60748">
        <w:t xml:space="preserve"> troškov</w:t>
      </w:r>
      <w:r w:rsidR="00CB0F3F" w:rsidRPr="00F60748">
        <w:t>a</w:t>
      </w:r>
      <w:r w:rsidR="006D65E6" w:rsidRPr="00F60748">
        <w:t xml:space="preserve"> utvrđivanja tražbine te troškove unovčenja  k</w:t>
      </w:r>
      <w:r w:rsidR="00C51639" w:rsidRPr="00F60748">
        <w:t>oji će biti određeni rješenjem</w:t>
      </w:r>
      <w:r w:rsidR="006D65E6" w:rsidRPr="00F60748">
        <w:t>.</w:t>
      </w:r>
    </w:p>
    <w:p w:rsidRDefault="004D3D2E" w:rsidP="00F60748" w:rsidR="00AB2FF8" w:rsidRPr="00F60748">
      <w:pPr>
        <w:spacing w:before="200"/>
        <w:jc w:val="both"/>
      </w:pPr>
      <w:r w:rsidRPr="00F60748">
        <w:tab/>
        <w:t>Slijedom navedenog, a temeljem odredbe čl</w:t>
      </w:r>
      <w:r w:rsidR="000E7986" w:rsidRPr="00F60748">
        <w:t>.</w:t>
      </w:r>
      <w:r w:rsidRPr="00F60748">
        <w:t xml:space="preserve"> 98. st</w:t>
      </w:r>
      <w:r w:rsidR="000E7986" w:rsidRPr="00F60748">
        <w:t>.</w:t>
      </w:r>
      <w:r w:rsidRPr="00F60748">
        <w:t xml:space="preserve"> 4.</w:t>
      </w:r>
      <w:r w:rsidR="00722718" w:rsidRPr="00F60748">
        <w:t xml:space="preserve"> i 6. i </w:t>
      </w:r>
      <w:r w:rsidR="000E7986" w:rsidRPr="00F60748">
        <w:t>č</w:t>
      </w:r>
      <w:r w:rsidR="00722718" w:rsidRPr="00F60748">
        <w:t xml:space="preserve">l. 100. st. 1., 2. i 3. </w:t>
      </w:r>
      <w:r w:rsidR="000E7986" w:rsidRPr="00F60748">
        <w:t xml:space="preserve">OZ-a te čl. 164. st. 1. </w:t>
      </w:r>
      <w:r w:rsidR="006D65E6" w:rsidRPr="00F60748">
        <w:t xml:space="preserve">i čl. 170. </w:t>
      </w:r>
      <w:r w:rsidR="000E7986" w:rsidRPr="00F60748">
        <w:t>SZ</w:t>
      </w:r>
      <w:r w:rsidR="006D65E6" w:rsidRPr="00F60748">
        <w:t>/96</w:t>
      </w:r>
      <w:r w:rsidR="000E7986" w:rsidRPr="00F60748">
        <w:t xml:space="preserve"> u vezi sa čl. 441. st. 2. Stečajnog zakona („Narodne novine“ 71/15; dalje SZ</w:t>
      </w:r>
      <w:r w:rsidR="006D65E6" w:rsidRPr="00F60748">
        <w:t>/15</w:t>
      </w:r>
      <w:r w:rsidR="000E7986" w:rsidRPr="00F60748">
        <w:t xml:space="preserve">) odlučeno </w:t>
      </w:r>
      <w:r w:rsidRPr="00F60748">
        <w:t>je kao u izreci ovog rješenja.</w:t>
      </w:r>
    </w:p>
    <w:p w:rsidRDefault="0086171F" w:rsidP="00F60748" w:rsidR="0086171F" w:rsidRPr="00F60748">
      <w:pPr>
        <w:spacing w:before="300"/>
        <w:jc w:val="center"/>
      </w:pPr>
      <w:r w:rsidRPr="00F60748">
        <w:t>U Splitu,</w:t>
      </w:r>
      <w:r w:rsidRPr="00F60748">
        <w:rPr>
          <w:b/>
        </w:rPr>
        <w:t xml:space="preserve"> </w:t>
      </w:r>
      <w:r w:rsidR="00AA657C" w:rsidRPr="00F60748">
        <w:t>5</w:t>
      </w:r>
      <w:r w:rsidR="0018396E" w:rsidRPr="00F60748">
        <w:t>. travnja</w:t>
      </w:r>
      <w:r w:rsidR="000A5962" w:rsidRPr="00F60748">
        <w:t xml:space="preserve"> 2017</w:t>
      </w:r>
      <w:r w:rsidR="00BB5672" w:rsidRPr="00F60748">
        <w:t>.</w:t>
      </w:r>
      <w:r w:rsidR="00EA2263" w:rsidRPr="00F60748">
        <w:rPr>
          <w:b/>
        </w:rPr>
        <w:t xml:space="preserve"> </w:t>
      </w:r>
      <w:r w:rsidR="00EC7984" w:rsidRPr="00F60748">
        <w:t>godine</w:t>
      </w:r>
    </w:p>
    <w:p w:rsidRDefault="00EC7984" w:rsidP="00CE0594" w:rsidR="00EC7984" w:rsidRPr="00F60748">
      <w:pPr>
        <w:spacing w:before="300"/>
        <w:ind w:firstLine="708" w:left="5664"/>
        <w:jc w:val="center"/>
      </w:pPr>
      <w:r w:rsidRPr="00F60748">
        <w:t>SUTKINJA</w:t>
      </w:r>
    </w:p>
    <w:p w:rsidRDefault="00EC7984" w:rsidP="00240531" w:rsidR="00EC7984" w:rsidRPr="00F60748">
      <w:pPr>
        <w:ind w:firstLine="708" w:left="5664"/>
        <w:jc w:val="center"/>
      </w:pPr>
      <w:r w:rsidRPr="00F60748">
        <w:t>ANA GOLUB GRUIĆ</w:t>
      </w:r>
    </w:p>
    <w:p w:rsidRDefault="009325E9" w:rsidP="00EC7984" w:rsidR="009325E9" w:rsidRPr="00F60748">
      <w:pPr>
        <w:jc w:val="both"/>
      </w:pPr>
    </w:p>
    <w:p w:rsidRDefault="00EC7984" w:rsidP="00EC7984" w:rsidR="00EC7984" w:rsidRPr="00F60748">
      <w:pPr>
        <w:jc w:val="both"/>
      </w:pPr>
      <w:r w:rsidRPr="00F60748">
        <w:t xml:space="preserve">UPUTA O PRAVNOM LIJEKU: </w:t>
      </w:r>
      <w:r w:rsidR="000E7986" w:rsidRPr="00F60748">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EC7984" w:rsidP="009325E9" w:rsidR="002C4550" w:rsidRPr="00F60748">
      <w:pPr>
        <w:spacing w:before="200"/>
        <w:jc w:val="both"/>
      </w:pPr>
      <w:r w:rsidRPr="00F60748">
        <w:t>DNA:</w:t>
      </w:r>
    </w:p>
    <w:p w:rsidRDefault="00EC7984" w:rsidP="00D8040D" w:rsidR="000E7986" w:rsidRPr="00F60748">
      <w:pPr>
        <w:jc w:val="both"/>
      </w:pPr>
      <w:r w:rsidRPr="00F60748">
        <w:t>- stečajno</w:t>
      </w:r>
      <w:r w:rsidR="000E7986" w:rsidRPr="00F60748">
        <w:t xml:space="preserve">j upraviteljici </w:t>
      </w:r>
      <w:r w:rsidR="00AB2FF8" w:rsidRPr="00F60748">
        <w:t>Ljiljani Poljanić</w:t>
      </w:r>
    </w:p>
    <w:p w:rsidRDefault="00CE0594" w:rsidP="00D8040D" w:rsidR="00CE0594" w:rsidRPr="00F60748">
      <w:pPr>
        <w:jc w:val="both"/>
      </w:pPr>
      <w:r w:rsidRPr="00F60748">
        <w:t>- Antun Radović iz Splita, Spinčićeva 16</w:t>
      </w:r>
    </w:p>
    <w:p w:rsidRDefault="00CE0594" w:rsidP="00D8040D" w:rsidR="00CE0594" w:rsidRPr="00F60748">
      <w:pPr>
        <w:jc w:val="both"/>
      </w:pPr>
      <w:r w:rsidRPr="00F60748">
        <w:t>- Marija Šverko iz Splita, Spinčićeva 16</w:t>
      </w:r>
    </w:p>
    <w:p w:rsidRDefault="00CE0594" w:rsidP="00D8040D" w:rsidR="00CE0594" w:rsidRPr="00F60748">
      <w:pPr>
        <w:jc w:val="both"/>
      </w:pPr>
      <w:r w:rsidRPr="00F60748">
        <w:t>- Ivan Orlić iz Splita, Bihaćka 2a/IV</w:t>
      </w:r>
    </w:p>
    <w:p w:rsidRDefault="00CE0594" w:rsidP="00D8040D" w:rsidR="00CE0594" w:rsidRPr="00F60748">
      <w:pPr>
        <w:jc w:val="both"/>
      </w:pPr>
      <w:r w:rsidRPr="00F60748">
        <w:t>- Hrvoje d.o.o. Kaštel Stari po punomoćniku Mirku Kozini, odvjetniku u Splitu</w:t>
      </w:r>
    </w:p>
    <w:p w:rsidRDefault="00CE0594" w:rsidP="00D8040D" w:rsidR="00CE0594" w:rsidRPr="00F60748">
      <w:pPr>
        <w:jc w:val="both"/>
      </w:pPr>
      <w:r w:rsidRPr="00F60748">
        <w:t>- Robert's Plus d.o.o. Split, Marasovića 67</w:t>
      </w:r>
    </w:p>
    <w:p w:rsidRDefault="00CE0594" w:rsidP="00D8040D" w:rsidR="00CE0594" w:rsidRPr="00F60748">
      <w:pPr>
        <w:jc w:val="both"/>
      </w:pPr>
      <w:r w:rsidRPr="00F60748">
        <w:t>- Mario Škorić iz Splita, Mosećka 62</w:t>
      </w:r>
    </w:p>
    <w:p w:rsidRDefault="00CE0594" w:rsidP="00D8040D" w:rsidR="00CE0594" w:rsidRPr="00F60748">
      <w:pPr>
        <w:jc w:val="both"/>
      </w:pPr>
      <w:r w:rsidRPr="00F60748">
        <w:t>- Melissa</w:t>
      </w:r>
      <w:r w:rsidR="00466B0F" w:rsidRPr="00F60748">
        <w:t xml:space="preserve"> </w:t>
      </w:r>
      <w:r w:rsidRPr="00F60748">
        <w:t>Radosh iz Splita, Slavonska 9</w:t>
      </w:r>
    </w:p>
    <w:p w:rsidRDefault="000E7986" w:rsidP="000E7986" w:rsidR="000E7986" w:rsidRPr="00F60748">
      <w:pPr>
        <w:jc w:val="both"/>
      </w:pPr>
      <w:r w:rsidRPr="00F60748">
        <w:t xml:space="preserve">- mrežna stranica e-Oglasna ploča sudova </w:t>
      </w:r>
    </w:p>
    <w:p w:rsidRDefault="000E7986" w:rsidP="000E7986" w:rsidR="00DB5AB7" w:rsidRPr="00F60748">
      <w:pPr>
        <w:jc w:val="both"/>
      </w:pPr>
      <w:r w:rsidRPr="00F60748">
        <w:t>- u spis</w:t>
      </w:r>
    </w:p>
    <w:p w:rsidRDefault="007D680E" w:rsidP="000E7986" w:rsidR="007D680E" w:rsidRPr="00F60748">
      <w:pPr>
        <w:jc w:val="both"/>
      </w:pPr>
    </w:p>
    <w:p w:rsidRDefault="007D680E" w:rsidP="007D680E" w:rsidR="007D680E" w:rsidRPr="00F60748">
      <w:pPr>
        <w:jc w:val="both"/>
      </w:pPr>
    </w:p>
    <w:sectPr w:rsidSect="000D19FD" w:rsidR="007D680E" w:rsidRPr="00F60748">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737" w:rsidR="00DB4737">
      <w:r>
        <w:separator/>
      </w:r>
    </w:p>
  </w:endnote>
  <w:endnote w:id="0" w:type="continuationSeparator">
    <w:p w:rsidRDefault="00DB4737" w:rsidR="00DB47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737" w:rsidR="00DB4737">
      <w:r>
        <w:separator/>
      </w:r>
    </w:p>
  </w:footnote>
  <w:footnote w:id="0" w:type="continuationSeparator">
    <w:p w:rsidRDefault="00DB4737" w:rsidR="00DB47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0D50" w:rsidP="00550626" w:rsidR="00F36EE2">
    <w:pPr>
      <w:pStyle w:val="Zaglavlje"/>
      <w:framePr w:y="1" w:xAlign="center" w:vAnchor="text" w:hAnchor="margin" w:wrap="around"/>
      <w:rPr>
        <w:rStyle w:val="Brojstranice"/>
      </w:rPr>
    </w:pPr>
    <w:r>
      <w:rPr>
        <w:rStyle w:val="Brojstranice"/>
      </w:rPr>
      <w:fldChar w:fldCharType="begin"/>
    </w:r>
    <w:r w:rsidR="00F36EE2">
      <w:rPr>
        <w:rStyle w:val="Brojstranice"/>
      </w:rPr>
      <w:instrText xml:space="preserve">PAGE  </w:instrText>
    </w:r>
    <w:r>
      <w:rPr>
        <w:rStyle w:val="Brojstranice"/>
      </w:rPr>
      <w:fldChar w:fldCharType="separate"/>
    </w:r>
    <w:r w:rsidR="00F36EE2">
      <w:rPr>
        <w:rStyle w:val="Brojstranice"/>
        <w:noProof/>
      </w:rPr>
      <w:t>2</w:t>
    </w:r>
    <w:r>
      <w:rPr>
        <w:rStyle w:val="Brojstranice"/>
      </w:rPr>
      <w:fldChar w:fldCharType="end"/>
    </w:r>
  </w:p>
  <w:p w:rsidRDefault="00F36EE2" w:rsidP="00BA0241" w:rsidR="00F36EE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0D50" w:rsidP="005970EB" w:rsidR="00F36EE2">
    <w:pPr>
      <w:pStyle w:val="Zaglavlje"/>
      <w:framePr w:y="1" w:xAlign="center" w:vAnchor="text" w:hAnchor="margin" w:wrap="around"/>
      <w:jc w:val="center"/>
      <w:rPr>
        <w:rStyle w:val="Brojstranice"/>
      </w:rPr>
    </w:pPr>
    <w:r>
      <w:rPr>
        <w:rStyle w:val="Brojstranice"/>
      </w:rPr>
      <w:fldChar w:fldCharType="begin"/>
    </w:r>
    <w:r w:rsidR="00F36EE2">
      <w:rPr>
        <w:rStyle w:val="Brojstranice"/>
      </w:rPr>
      <w:instrText xml:space="preserve">PAGE  </w:instrText>
    </w:r>
    <w:r>
      <w:rPr>
        <w:rStyle w:val="Brojstranice"/>
      </w:rPr>
      <w:fldChar w:fldCharType="separate"/>
    </w:r>
    <w:r w:rsidR="00E756FD">
      <w:rPr>
        <w:rStyle w:val="Brojstranice"/>
        <w:noProof/>
      </w:rPr>
      <w:t>7</w:t>
    </w:r>
    <w:r>
      <w:rPr>
        <w:rStyle w:val="Brojstranice"/>
      </w:rPr>
      <w:fldChar w:fldCharType="end"/>
    </w:r>
  </w:p>
  <w:p w:rsidRDefault="00F36EE2" w:rsidR="00F36EE2">
    <w:pPr>
      <w:pStyle w:val="Zaglavlje"/>
      <w:jc w:val="both"/>
    </w:pPr>
    <w:r>
      <w:tab/>
    </w:r>
  </w:p>
  <w:p w:rsidRDefault="00F36EE2" w:rsidP="00240531" w:rsidR="00F36EE2">
    <w:pPr>
      <w:pStyle w:val="Zaglavlje"/>
      <w:jc w:val="right"/>
    </w:pPr>
    <w:r>
      <w:t>11</w:t>
    </w:r>
    <w:r w:rsidRPr="00240531">
      <w:t>. St-</w:t>
    </w:r>
    <w:r>
      <w:t>52/2008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6EE2" w:rsidP="00240531" w:rsidR="00F36EE2">
    <w:pPr>
      <w:pStyle w:val="Zaglavlje"/>
      <w:jc w:val="right"/>
    </w:pPr>
    <w:r>
      <w:t>11. St-52/2008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6692314"/>
    <w:multiLevelType w:val="multilevel"/>
    <w:tmpl w:val="D5DA97DC"/>
    <w:lvl w:ilvl="0">
      <w:start w:val="1"/>
      <w:numFmt w:val="upperRoman"/>
      <w:lvlText w:val="%1."/>
      <w:lvlJc w:val="left"/>
      <w:pPr>
        <w:tabs>
          <w:tab w:pos="1260" w:val="num"/>
        </w:tabs>
        <w:ind w:hanging="720" w:left="1260"/>
      </w:pPr>
      <w:rPr>
        <w:rFonts w:hint="default"/>
      </w:rPr>
    </w:lvl>
    <w:lvl w:ilvl="1">
      <w:start w:val="1"/>
      <w:numFmt w:val="decimal"/>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2">
    <w:nsid w:val="0B1F5743"/>
    <w:multiLevelType w:val="hybridMultilevel"/>
    <w:tmpl w:val="4C56E8D2"/>
    <w:lvl w:tplc="D90E7EC8" w:ilvl="0">
      <w:start w:val="1"/>
      <w:numFmt w:val="upperLetter"/>
      <w:lvlText w:val="%1."/>
      <w:lvlJc w:val="left"/>
      <w:pPr>
        <w:tabs>
          <w:tab w:pos="1065" w:val="num"/>
        </w:tabs>
        <w:ind w:hanging="360" w:left="106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0B601D90"/>
    <w:multiLevelType w:val="hybridMultilevel"/>
    <w:tmpl w:val="CF188982"/>
    <w:lvl w:tplc="041A000F" w:ilvl="0">
      <w:start w:val="4"/>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5BD375E"/>
    <w:multiLevelType w:val="hybridMultilevel"/>
    <w:tmpl w:val="62642858"/>
    <w:lvl w:tplc="63F63E0A" w:ilvl="0">
      <w:numFmt w:val="bullet"/>
      <w:lvlText w:val="-"/>
      <w:lvlJc w:val="left"/>
      <w:pPr>
        <w:tabs>
          <w:tab w:pos="750" w:val="num"/>
        </w:tabs>
        <w:ind w:hanging="390" w:left="75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74431DB"/>
    <w:multiLevelType w:val="multilevel"/>
    <w:tmpl w:val="DA94044C"/>
    <w:lvl w:ilvl="0">
      <w:start w:val="1"/>
      <w:numFmt w:val="upperRoman"/>
      <w:lvlText w:val="%1."/>
      <w:lvlJc w:val="left"/>
      <w:pPr>
        <w:tabs>
          <w:tab w:pos="1260" w:val="num"/>
        </w:tabs>
        <w:ind w:hanging="720" w:left="1260"/>
      </w:pPr>
      <w:rPr>
        <w:rFonts w:hint="default"/>
      </w:rPr>
    </w:lvl>
    <w:lvl w:ilvl="1">
      <w:numFmt w:val="bullet"/>
      <w:lvlText w:val="-"/>
      <w:lvlJc w:val="left"/>
      <w:pPr>
        <w:tabs>
          <w:tab w:pos="1620" w:val="num"/>
        </w:tabs>
        <w:ind w:hanging="360" w:left="1620"/>
      </w:pPr>
      <w:rPr>
        <w:rFonts w:cs="Times New Roman" w:eastAsia="Times New Roman" w:hAnsi="Times New Roman" w:ascii="Times New Roman"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7">
    <w:nsid w:val="17E97686"/>
    <w:multiLevelType w:val="hybridMultilevel"/>
    <w:tmpl w:val="CDC479D2"/>
    <w:lvl w:tplc="F0301A2C" w:ilvl="0">
      <w:start w:val="1"/>
      <w:numFmt w:val="upperRoman"/>
      <w:lvlText w:val="%1."/>
      <w:lvlJc w:val="left"/>
      <w:pPr>
        <w:tabs>
          <w:tab w:pos="1260" w:val="num"/>
        </w:tabs>
        <w:ind w:hanging="720" w:left="1260"/>
      </w:pPr>
      <w:rPr>
        <w:rFonts w:hint="default"/>
      </w:rPr>
    </w:lvl>
    <w:lvl w:tplc="E70AE91C" w:ilvl="1">
      <w:start w:val="1"/>
      <w:numFmt w:val="upperLetter"/>
      <w:lvlText w:val="%2."/>
      <w:lvlJc w:val="left"/>
      <w:pPr>
        <w:tabs>
          <w:tab w:pos="1620" w:val="num"/>
        </w:tabs>
        <w:ind w:hanging="360" w:left="1620"/>
      </w:pPr>
      <w:rPr>
        <w:rFonts w:hint="default"/>
        <w:b/>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8">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20F75E46"/>
    <w:multiLevelType w:val="hybridMultilevel"/>
    <w:tmpl w:val="4964CDB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239C4710"/>
    <w:multiLevelType w:val="hybridMultilevel"/>
    <w:tmpl w:val="C4A438FE"/>
    <w:lvl w:tplc="B99E5A0A" w:ilvl="0">
      <w:start w:val="28"/>
      <w:numFmt w:val="decimal"/>
      <w:lvlText w:val="%1."/>
      <w:lvlJc w:val="left"/>
      <w:pPr>
        <w:tabs>
          <w:tab w:pos="825" w:val="num"/>
        </w:tabs>
        <w:ind w:hanging="705" w:left="825"/>
      </w:pPr>
      <w:rPr>
        <w:rFonts w:hint="default"/>
      </w:rPr>
    </w:lvl>
    <w:lvl w:tentative="true" w:tplc="04090019" w:ilvl="1">
      <w:start w:val="1"/>
      <w:numFmt w:val="lowerLetter"/>
      <w:lvlText w:val="%2."/>
      <w:lvlJc w:val="left"/>
      <w:pPr>
        <w:tabs>
          <w:tab w:pos="1200" w:val="num"/>
        </w:tabs>
        <w:ind w:hanging="360" w:left="1200"/>
      </w:pPr>
    </w:lvl>
    <w:lvl w:tentative="true" w:tplc="0409001B" w:ilvl="2">
      <w:start w:val="1"/>
      <w:numFmt w:val="lowerRoman"/>
      <w:lvlText w:val="%3."/>
      <w:lvlJc w:val="right"/>
      <w:pPr>
        <w:tabs>
          <w:tab w:pos="1920" w:val="num"/>
        </w:tabs>
        <w:ind w:hanging="180" w:left="1920"/>
      </w:pPr>
    </w:lvl>
    <w:lvl w:tentative="true" w:tplc="0409000F" w:ilvl="3">
      <w:start w:val="1"/>
      <w:numFmt w:val="decimal"/>
      <w:lvlText w:val="%4."/>
      <w:lvlJc w:val="left"/>
      <w:pPr>
        <w:tabs>
          <w:tab w:pos="2640" w:val="num"/>
        </w:tabs>
        <w:ind w:hanging="360" w:left="2640"/>
      </w:pPr>
    </w:lvl>
    <w:lvl w:tentative="true" w:tplc="04090019" w:ilvl="4">
      <w:start w:val="1"/>
      <w:numFmt w:val="lowerLetter"/>
      <w:lvlText w:val="%5."/>
      <w:lvlJc w:val="left"/>
      <w:pPr>
        <w:tabs>
          <w:tab w:pos="3360" w:val="num"/>
        </w:tabs>
        <w:ind w:hanging="360" w:left="3360"/>
      </w:pPr>
    </w:lvl>
    <w:lvl w:tentative="true" w:tplc="0409001B" w:ilvl="5">
      <w:start w:val="1"/>
      <w:numFmt w:val="lowerRoman"/>
      <w:lvlText w:val="%6."/>
      <w:lvlJc w:val="right"/>
      <w:pPr>
        <w:tabs>
          <w:tab w:pos="4080" w:val="num"/>
        </w:tabs>
        <w:ind w:hanging="180" w:left="4080"/>
      </w:pPr>
    </w:lvl>
    <w:lvl w:tentative="true" w:tplc="0409000F" w:ilvl="6">
      <w:start w:val="1"/>
      <w:numFmt w:val="decimal"/>
      <w:lvlText w:val="%7."/>
      <w:lvlJc w:val="left"/>
      <w:pPr>
        <w:tabs>
          <w:tab w:pos="4800" w:val="num"/>
        </w:tabs>
        <w:ind w:hanging="360" w:left="4800"/>
      </w:pPr>
    </w:lvl>
    <w:lvl w:tentative="true" w:tplc="04090019" w:ilvl="7">
      <w:start w:val="1"/>
      <w:numFmt w:val="lowerLetter"/>
      <w:lvlText w:val="%8."/>
      <w:lvlJc w:val="left"/>
      <w:pPr>
        <w:tabs>
          <w:tab w:pos="5520" w:val="num"/>
        </w:tabs>
        <w:ind w:hanging="360" w:left="5520"/>
      </w:pPr>
    </w:lvl>
    <w:lvl w:tentative="true" w:tplc="0409001B" w:ilvl="8">
      <w:start w:val="1"/>
      <w:numFmt w:val="lowerRoman"/>
      <w:lvlText w:val="%9."/>
      <w:lvlJc w:val="right"/>
      <w:pPr>
        <w:tabs>
          <w:tab w:pos="6240" w:val="num"/>
        </w:tabs>
        <w:ind w:hanging="180" w:left="6240"/>
      </w:pPr>
    </w:lvl>
  </w:abstractNum>
  <w:abstractNum w:abstractNumId="11">
    <w:nsid w:val="26315C0E"/>
    <w:multiLevelType w:val="hybridMultilevel"/>
    <w:tmpl w:val="B588B0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78C5825"/>
    <w:multiLevelType w:val="multilevel"/>
    <w:tmpl w:val="D5DA97DC"/>
    <w:lvl w:ilvl="0">
      <w:start w:val="1"/>
      <w:numFmt w:val="upperRoman"/>
      <w:lvlText w:val="%1."/>
      <w:lvlJc w:val="left"/>
      <w:pPr>
        <w:tabs>
          <w:tab w:pos="1260" w:val="num"/>
        </w:tabs>
        <w:ind w:hanging="720" w:left="1260"/>
      </w:pPr>
      <w:rPr>
        <w:rFonts w:hint="default"/>
      </w:rPr>
    </w:lvl>
    <w:lvl w:ilvl="1">
      <w:start w:val="1"/>
      <w:numFmt w:val="decimal"/>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3">
    <w:nsid w:val="27966275"/>
    <w:multiLevelType w:val="hybridMultilevel"/>
    <w:tmpl w:val="D0CEF162"/>
    <w:lvl w:tplc="90547840" w:ilvl="0">
      <w:start w:val="1"/>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29A37DBB"/>
    <w:multiLevelType w:val="hybridMultilevel"/>
    <w:tmpl w:val="5FE8C924"/>
    <w:lvl w:tplc="6BB80D4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5">
    <w:nsid w:val="29AD0333"/>
    <w:multiLevelType w:val="hybridMultilevel"/>
    <w:tmpl w:val="0F94FF60"/>
    <w:lvl w:tplc="21309160" w:ilvl="0">
      <w:start w:val="1"/>
      <w:numFmt w:val="upperRoman"/>
      <w:lvlText w:val="%1."/>
      <w:lvlJc w:val="left"/>
      <w:pPr>
        <w:tabs>
          <w:tab w:pos="1260" w:val="num"/>
        </w:tabs>
        <w:ind w:hanging="720" w:left="1260"/>
      </w:pPr>
      <w:rPr>
        <w:rFonts w:hint="default"/>
        <w:b/>
      </w:rPr>
    </w:lvl>
    <w:lvl w:tplc="0409000F" w:ilvl="1">
      <w:start w:val="1"/>
      <w:numFmt w:val="decimal"/>
      <w:lvlText w:val="%2."/>
      <w:lvlJc w:val="left"/>
      <w:pPr>
        <w:tabs>
          <w:tab w:pos="1620" w:val="num"/>
        </w:tabs>
        <w:ind w:hanging="360" w:left="1620"/>
      </w:pPr>
      <w:rPr>
        <w:rFonts w:hint="default"/>
        <w:b/>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6">
    <w:nsid w:val="2EAA6792"/>
    <w:multiLevelType w:val="hybridMultilevel"/>
    <w:tmpl w:val="E884974E"/>
    <w:lvl w:tplc="ECBEE2C2" w:ilvl="0">
      <w:start w:val="1"/>
      <w:numFmt w:val="lowerLetter"/>
      <w:lvlText w:val="%1)"/>
      <w:lvlJc w:val="left"/>
      <w:pPr>
        <w:ind w:hanging="360" w:left="1494"/>
      </w:pPr>
      <w:rPr>
        <w:rFonts w:hint="default"/>
      </w:rPr>
    </w:lvl>
    <w:lvl w:tentative="true" w:tplc="041A0019" w:ilvl="1">
      <w:start w:val="1"/>
      <w:numFmt w:val="lowerLetter"/>
      <w:lvlText w:val="%2."/>
      <w:lvlJc w:val="left"/>
      <w:pPr>
        <w:ind w:hanging="360" w:left="2214"/>
      </w:pPr>
    </w:lvl>
    <w:lvl w:tentative="true" w:tplc="041A001B" w:ilvl="2">
      <w:start w:val="1"/>
      <w:numFmt w:val="lowerRoman"/>
      <w:lvlText w:val="%3."/>
      <w:lvlJc w:val="right"/>
      <w:pPr>
        <w:ind w:hanging="180" w:left="2934"/>
      </w:pPr>
    </w:lvl>
    <w:lvl w:tentative="true" w:tplc="041A000F" w:ilvl="3">
      <w:start w:val="1"/>
      <w:numFmt w:val="decimal"/>
      <w:lvlText w:val="%4."/>
      <w:lvlJc w:val="left"/>
      <w:pPr>
        <w:ind w:hanging="360" w:left="3654"/>
      </w:pPr>
    </w:lvl>
    <w:lvl w:tentative="true" w:tplc="041A0019" w:ilvl="4">
      <w:start w:val="1"/>
      <w:numFmt w:val="lowerLetter"/>
      <w:lvlText w:val="%5."/>
      <w:lvlJc w:val="left"/>
      <w:pPr>
        <w:ind w:hanging="360" w:left="4374"/>
      </w:pPr>
    </w:lvl>
    <w:lvl w:tentative="true" w:tplc="041A001B" w:ilvl="5">
      <w:start w:val="1"/>
      <w:numFmt w:val="lowerRoman"/>
      <w:lvlText w:val="%6."/>
      <w:lvlJc w:val="right"/>
      <w:pPr>
        <w:ind w:hanging="180" w:left="5094"/>
      </w:pPr>
    </w:lvl>
    <w:lvl w:tentative="true" w:tplc="041A000F" w:ilvl="6">
      <w:start w:val="1"/>
      <w:numFmt w:val="decimal"/>
      <w:lvlText w:val="%7."/>
      <w:lvlJc w:val="left"/>
      <w:pPr>
        <w:ind w:hanging="360" w:left="5814"/>
      </w:pPr>
    </w:lvl>
    <w:lvl w:tentative="true" w:tplc="041A0019" w:ilvl="7">
      <w:start w:val="1"/>
      <w:numFmt w:val="lowerLetter"/>
      <w:lvlText w:val="%8."/>
      <w:lvlJc w:val="left"/>
      <w:pPr>
        <w:ind w:hanging="360" w:left="6534"/>
      </w:pPr>
    </w:lvl>
    <w:lvl w:tentative="true" w:tplc="041A001B" w:ilvl="8">
      <w:start w:val="1"/>
      <w:numFmt w:val="lowerRoman"/>
      <w:lvlText w:val="%9."/>
      <w:lvlJc w:val="right"/>
      <w:pPr>
        <w:ind w:hanging="180" w:left="7254"/>
      </w:pPr>
    </w:lvl>
  </w:abstractNum>
  <w:abstractNum w:abstractNumId="17">
    <w:nsid w:val="32187C19"/>
    <w:multiLevelType w:val="hybridMultilevel"/>
    <w:tmpl w:val="14DCA05A"/>
    <w:lvl w:tplc="84CE7AB6"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8">
    <w:nsid w:val="33807A3D"/>
    <w:multiLevelType w:val="hybridMultilevel"/>
    <w:tmpl w:val="8A52CE46"/>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36116411"/>
    <w:multiLevelType w:val="hybridMultilevel"/>
    <w:tmpl w:val="380CAB88"/>
    <w:lvl w:tplc="9C08627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0">
    <w:nsid w:val="368843DC"/>
    <w:multiLevelType w:val="hybridMultilevel"/>
    <w:tmpl w:val="D220AE04"/>
    <w:lvl w:tplc="F38E1A0E" w:ilvl="0">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1">
    <w:nsid w:val="368C467D"/>
    <w:multiLevelType w:val="hybridMultilevel"/>
    <w:tmpl w:val="91503FB8"/>
    <w:lvl w:tplc="8EF85872"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2">
    <w:nsid w:val="38721D2F"/>
    <w:multiLevelType w:val="hybridMultilevel"/>
    <w:tmpl w:val="3FCE39B8"/>
    <w:lvl w:tplc="ECB6A414"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3C2772C3"/>
    <w:multiLevelType w:val="hybridMultilevel"/>
    <w:tmpl w:val="BC9C1FF6"/>
    <w:lvl w:tplc="041A000F" w:ilvl="0">
      <w:start w:val="1"/>
      <w:numFmt w:val="decimal"/>
      <w:lvlText w:val="%1."/>
      <w:lvlJc w:val="left"/>
      <w:pPr>
        <w:tabs>
          <w:tab w:pos="720" w:val="num"/>
        </w:tabs>
        <w:ind w:hanging="360" w:left="720"/>
      </w:pPr>
      <w:rPr>
        <w:rFonts w:hint="default"/>
      </w:rPr>
    </w:lvl>
    <w:lvl w:tplc="6DC47898" w:ilvl="1">
      <w:start w:val="1"/>
      <w:numFmt w:val="lowerLetter"/>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3C72236F"/>
    <w:multiLevelType w:val="hybridMultilevel"/>
    <w:tmpl w:val="2E62DE70"/>
    <w:lvl w:tplc="2B06CFB2" w:ilvl="0">
      <w:start w:val="1"/>
      <w:numFmt w:val="decimal"/>
      <w:lvlText w:val="%1."/>
      <w:lvlJc w:val="left"/>
      <w:pPr>
        <w:tabs>
          <w:tab w:pos="720" w:val="num"/>
        </w:tabs>
        <w:ind w:hanging="360" w:left="720"/>
      </w:pPr>
      <w:rPr>
        <w:rFonts w:hint="default"/>
        <w:b w:val="false"/>
        <w:sz w:val="24"/>
        <w:szCs w:val="24"/>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3E561DDB"/>
    <w:multiLevelType w:val="hybridMultilevel"/>
    <w:tmpl w:val="44921B90"/>
    <w:lvl w:tplc="5A025DE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3E810925"/>
    <w:multiLevelType w:val="hybridMultilevel"/>
    <w:tmpl w:val="15C6A96A"/>
    <w:lvl w:tplc="0922B736"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7">
    <w:nsid w:val="3F1A161D"/>
    <w:multiLevelType w:val="hybridMultilevel"/>
    <w:tmpl w:val="243C72D4"/>
    <w:lvl w:tplc="2DA8D2E4"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8">
    <w:nsid w:val="417F5D32"/>
    <w:multiLevelType w:val="hybridMultilevel"/>
    <w:tmpl w:val="61021A6A"/>
    <w:lvl w:tplc="06622428" w:ilvl="0">
      <w:start w:val="6"/>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9">
    <w:nsid w:val="47610DFB"/>
    <w:multiLevelType w:val="hybridMultilevel"/>
    <w:tmpl w:val="5DD2C7A0"/>
    <w:lvl w:tplc="72FEF75E" w:ilvl="0">
      <w:numFmt w:val="bullet"/>
      <w:lvlText w:val="-"/>
      <w:lvlJc w:val="left"/>
      <w:pPr>
        <w:ind w:hanging="360" w:left="1069"/>
      </w:pPr>
      <w:rPr>
        <w:rFonts w:cs="Times New Roman" w:eastAsia="Times New Roman" w:hAnsi="Times New Roman" w:ascii="Times New Roman" w:hint="default"/>
        <w:color w:val="FF0000"/>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30">
    <w:nsid w:val="51381609"/>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31">
    <w:nsid w:val="523D24B5"/>
    <w:multiLevelType w:val="multilevel"/>
    <w:tmpl w:val="5EEE45B6"/>
    <w:lvl w:ilvl="0">
      <w:start w:val="1"/>
      <w:numFmt w:val="upperRoman"/>
      <w:lvlText w:val="%1."/>
      <w:lvlJc w:val="left"/>
      <w:pPr>
        <w:tabs>
          <w:tab w:pos="1470" w:val="num"/>
        </w:tabs>
        <w:ind w:hanging="765" w:left="1470"/>
      </w:pPr>
      <w:rPr>
        <w:rFonts w:hint="default"/>
      </w:rPr>
    </w:lvl>
    <w:lvl w:ilvl="1">
      <w:start w:val="5"/>
      <w:numFmt w:val="bullet"/>
      <w:lvlText w:val="-"/>
      <w:lvlJc w:val="left"/>
      <w:pPr>
        <w:tabs>
          <w:tab w:pos="1785" w:val="num"/>
        </w:tabs>
        <w:ind w:hanging="360" w:left="1785"/>
      </w:pPr>
      <w:rPr>
        <w:rFonts w:cs="Times New Roman" w:eastAsia="Times New Roman" w:hAnsi="Times New Roman" w:ascii="Times New Roman" w:hint="default"/>
      </w:rPr>
    </w:lvl>
    <w:lvl w:ilvl="2">
      <w:start w:val="1"/>
      <w:numFmt w:val="lowerRoman"/>
      <w:lvlText w:val="%3."/>
      <w:lvlJc w:val="right"/>
      <w:pPr>
        <w:tabs>
          <w:tab w:pos="2505" w:val="num"/>
        </w:tabs>
        <w:ind w:hanging="180" w:left="2505"/>
      </w:pPr>
    </w:lvl>
    <w:lvl w:ilvl="3">
      <w:start w:val="1"/>
      <w:numFmt w:val="decimal"/>
      <w:lvlText w:val="%4."/>
      <w:lvlJc w:val="left"/>
      <w:pPr>
        <w:tabs>
          <w:tab w:pos="3225" w:val="num"/>
        </w:tabs>
        <w:ind w:hanging="360" w:left="3225"/>
      </w:pPr>
    </w:lvl>
    <w:lvl w:ilvl="4">
      <w:start w:val="1"/>
      <w:numFmt w:val="lowerLetter"/>
      <w:lvlText w:val="%5."/>
      <w:lvlJc w:val="left"/>
      <w:pPr>
        <w:tabs>
          <w:tab w:pos="3945" w:val="num"/>
        </w:tabs>
        <w:ind w:hanging="360" w:left="3945"/>
      </w:pPr>
    </w:lvl>
    <w:lvl w:ilvl="5">
      <w:start w:val="1"/>
      <w:numFmt w:val="lowerRoman"/>
      <w:lvlText w:val="%6."/>
      <w:lvlJc w:val="right"/>
      <w:pPr>
        <w:tabs>
          <w:tab w:pos="4665" w:val="num"/>
        </w:tabs>
        <w:ind w:hanging="180" w:left="4665"/>
      </w:pPr>
    </w:lvl>
    <w:lvl w:ilvl="6">
      <w:start w:val="1"/>
      <w:numFmt w:val="decimal"/>
      <w:lvlText w:val="%7."/>
      <w:lvlJc w:val="left"/>
      <w:pPr>
        <w:tabs>
          <w:tab w:pos="5385" w:val="num"/>
        </w:tabs>
        <w:ind w:hanging="360" w:left="5385"/>
      </w:pPr>
    </w:lvl>
    <w:lvl w:ilvl="7">
      <w:start w:val="1"/>
      <w:numFmt w:val="lowerLetter"/>
      <w:lvlText w:val="%8."/>
      <w:lvlJc w:val="left"/>
      <w:pPr>
        <w:tabs>
          <w:tab w:pos="6105" w:val="num"/>
        </w:tabs>
        <w:ind w:hanging="360" w:left="6105"/>
      </w:pPr>
    </w:lvl>
    <w:lvl w:ilvl="8">
      <w:start w:val="1"/>
      <w:numFmt w:val="lowerRoman"/>
      <w:lvlText w:val="%9."/>
      <w:lvlJc w:val="right"/>
      <w:pPr>
        <w:tabs>
          <w:tab w:pos="6825" w:val="num"/>
        </w:tabs>
        <w:ind w:hanging="180" w:left="6825"/>
      </w:pPr>
    </w:lvl>
  </w:abstractNum>
  <w:abstractNum w:abstractNumId="32">
    <w:nsid w:val="555E2EEF"/>
    <w:multiLevelType w:val="hybridMultilevel"/>
    <w:tmpl w:val="9E7096BE"/>
    <w:lvl w:tplc="041A0001" w:ilvl="0">
      <w:start w:val="1"/>
      <w:numFmt w:val="bullet"/>
      <w:lvlText w:val=""/>
      <w:lvlJc w:val="left"/>
      <w:pPr>
        <w:ind w:hanging="360" w:left="1080"/>
      </w:pPr>
      <w:rPr>
        <w:rFonts w:hAnsi="Symbol" w:ascii="Symbol"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3">
    <w:nsid w:val="579D7B34"/>
    <w:multiLevelType w:val="hybridMultilevel"/>
    <w:tmpl w:val="E3D03BD0"/>
    <w:lvl w:tplc="5786096E" w:ilvl="0">
      <w:start w:val="1"/>
      <w:numFmt w:val="upperRoman"/>
      <w:lvlText w:val="%1."/>
      <w:lvlJc w:val="left"/>
      <w:pPr>
        <w:tabs>
          <w:tab w:pos="1305" w:val="num"/>
        </w:tabs>
        <w:ind w:hanging="765" w:left="1305"/>
      </w:pPr>
      <w:rPr>
        <w:rFonts w:hint="default"/>
        <w:b w:val="false"/>
      </w:rPr>
    </w:lvl>
    <w:lvl w:tplc="E4308CF4" w:ilvl="1">
      <w:start w:val="5"/>
      <w:numFmt w:val="bullet"/>
      <w:lvlText w:val="-"/>
      <w:lvlJc w:val="left"/>
      <w:pPr>
        <w:tabs>
          <w:tab w:pos="1785" w:val="num"/>
        </w:tabs>
        <w:ind w:hanging="360" w:left="1785"/>
      </w:pPr>
      <w:rPr>
        <w:rFonts w:cs="Times New Roman" w:eastAsia="Times New Roman" w:hAnsi="Times New Roman" w:ascii="Times New Roman" w:hint="default"/>
      </w:rPr>
    </w:lvl>
    <w:lvl w:tplc="E67A5A5A" w:ilvl="2">
      <w:start w:val="1"/>
      <w:numFmt w:val="decimal"/>
      <w:lvlText w:val="%3."/>
      <w:lvlJc w:val="left"/>
      <w:pPr>
        <w:tabs>
          <w:tab w:pos="2685" w:val="num"/>
        </w:tabs>
        <w:ind w:hanging="360" w:left="2685"/>
      </w:pPr>
      <w:rPr>
        <w:rFonts w:hint="default"/>
      </w:r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34">
    <w:nsid w:val="62BD259A"/>
    <w:multiLevelType w:val="hybridMultilevel"/>
    <w:tmpl w:val="BEEE5368"/>
    <w:lvl w:tplc="4ABA3C6E" w:ilvl="0">
      <w:start w:val="7"/>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5">
    <w:nsid w:val="63C67C50"/>
    <w:multiLevelType w:val="multilevel"/>
    <w:tmpl w:val="099AA5C6"/>
    <w:lvl w:ilvl="0">
      <w:start w:val="1"/>
      <w:numFmt w:val="upperRoman"/>
      <w:lvlText w:val="%1."/>
      <w:lvlJc w:val="left"/>
      <w:pPr>
        <w:tabs>
          <w:tab w:pos="1260" w:val="num"/>
        </w:tabs>
        <w:ind w:hanging="720" w:left="1260"/>
      </w:pPr>
      <w:rPr>
        <w:rFonts w:hint="default"/>
      </w:rPr>
    </w:lvl>
    <w:lvl w:ilvl="1">
      <w:start w:val="1"/>
      <w:numFmt w:val="upp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36">
    <w:nsid w:val="657B74B6"/>
    <w:multiLevelType w:val="hybridMultilevel"/>
    <w:tmpl w:val="63FC33AC"/>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7">
    <w:nsid w:val="676567C1"/>
    <w:multiLevelType w:val="hybridMultilevel"/>
    <w:tmpl w:val="619E77DE"/>
    <w:lvl w:tplc="04090017" w:ilvl="0">
      <w:start w:val="1"/>
      <w:numFmt w:val="lowerLetter"/>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38">
    <w:nsid w:val="6D390105"/>
    <w:multiLevelType w:val="hybridMultilevel"/>
    <w:tmpl w:val="0224766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9">
    <w:nsid w:val="6FC07B5C"/>
    <w:multiLevelType w:val="hybridMultilevel"/>
    <w:tmpl w:val="1C00916C"/>
    <w:lvl w:tplc="1BA0154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0">
    <w:nsid w:val="713831EF"/>
    <w:multiLevelType w:val="hybridMultilevel"/>
    <w:tmpl w:val="D6F0566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1">
    <w:nsid w:val="748607FD"/>
    <w:multiLevelType w:val="hybridMultilevel"/>
    <w:tmpl w:val="BB70497C"/>
    <w:lvl w:tplc="780E4A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2">
    <w:nsid w:val="77706608"/>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43">
    <w:nsid w:val="78122BE5"/>
    <w:multiLevelType w:val="hybridMultilevel"/>
    <w:tmpl w:val="65D414CC"/>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4">
    <w:nsid w:val="79353BA9"/>
    <w:multiLevelType w:val="hybridMultilevel"/>
    <w:tmpl w:val="C7E8BC64"/>
    <w:lvl w:tplc="0922B736" w:ilvl="0">
      <w:start w:val="1"/>
      <w:numFmt w:val="bullet"/>
      <w:lvlText w:val=""/>
      <w:lvlJc w:val="left"/>
      <w:pPr>
        <w:ind w:hanging="360" w:left="780"/>
      </w:pPr>
      <w:rPr>
        <w:rFonts w:hAnsi="Symbol" w:ascii="Symbol"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45">
    <w:nsid w:val="7C0815C3"/>
    <w:multiLevelType w:val="multilevel"/>
    <w:tmpl w:val="DA94044C"/>
    <w:lvl w:ilvl="0">
      <w:start w:val="1"/>
      <w:numFmt w:val="upperRoman"/>
      <w:lvlText w:val="%1."/>
      <w:lvlJc w:val="left"/>
      <w:pPr>
        <w:tabs>
          <w:tab w:pos="1260" w:val="num"/>
        </w:tabs>
        <w:ind w:hanging="720" w:left="1260"/>
      </w:pPr>
      <w:rPr>
        <w:rFonts w:hint="default"/>
      </w:rPr>
    </w:lvl>
    <w:lvl w:ilvl="1">
      <w:numFmt w:val="bullet"/>
      <w:lvlText w:val="-"/>
      <w:lvlJc w:val="left"/>
      <w:pPr>
        <w:tabs>
          <w:tab w:pos="1620" w:val="num"/>
        </w:tabs>
        <w:ind w:hanging="360" w:left="1620"/>
      </w:pPr>
      <w:rPr>
        <w:rFonts w:cs="Times New Roman" w:eastAsia="Times New Roman" w:hAnsi="Times New Roman" w:ascii="Times New Roman"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46">
    <w:nsid w:val="7EAC6153"/>
    <w:multiLevelType w:val="hybridMultilevel"/>
    <w:tmpl w:val="CE0C19C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1"/>
  </w:num>
  <w:num w:numId="2">
    <w:abstractNumId w:val="4"/>
  </w:num>
  <w:num w:numId="3">
    <w:abstractNumId w:val="10"/>
  </w:num>
  <w:num w:numId="4">
    <w:abstractNumId w:val="18"/>
  </w:num>
  <w:num w:numId="5">
    <w:abstractNumId w:val="36"/>
  </w:num>
  <w:num w:numId="6">
    <w:abstractNumId w:val="39"/>
  </w:num>
  <w:num w:numId="7">
    <w:abstractNumId w:val="40"/>
  </w:num>
  <w:num w:numId="8">
    <w:abstractNumId w:val="23"/>
  </w:num>
  <w:num w:numId="9">
    <w:abstractNumId w:val="0"/>
  </w:num>
  <w:num w:numId="10">
    <w:abstractNumId w:val="2"/>
  </w:num>
  <w:num w:numId="11">
    <w:abstractNumId w:val="21"/>
  </w:num>
  <w:num w:numId="12">
    <w:abstractNumId w:val="33"/>
  </w:num>
  <w:num w:numId="13">
    <w:abstractNumId w:val="17"/>
  </w:num>
  <w:num w:numId="14">
    <w:abstractNumId w:val="31"/>
  </w:num>
  <w:num w:numId="15">
    <w:abstractNumId w:val="7"/>
  </w:num>
  <w:num w:numId="16">
    <w:abstractNumId w:val="45"/>
  </w:num>
  <w:num w:numId="17">
    <w:abstractNumId w:val="6"/>
  </w:num>
  <w:num w:numId="18">
    <w:abstractNumId w:val="12"/>
  </w:num>
  <w:num w:numId="19">
    <w:abstractNumId w:val="1"/>
  </w:num>
  <w:num w:numId="20">
    <w:abstractNumId w:val="42"/>
  </w:num>
  <w:num w:numId="21">
    <w:abstractNumId w:val="43"/>
  </w:num>
  <w:num w:numId="22">
    <w:abstractNumId w:val="8"/>
  </w:num>
  <w:num w:numId="23">
    <w:abstractNumId w:val="5"/>
  </w:num>
  <w:num w:numId="24">
    <w:abstractNumId w:val="38"/>
  </w:num>
  <w:num w:numId="25">
    <w:abstractNumId w:val="30"/>
  </w:num>
  <w:num w:numId="26">
    <w:abstractNumId w:val="24"/>
  </w:num>
  <w:num w:numId="27">
    <w:abstractNumId w:val="35"/>
  </w:num>
  <w:num w:numId="28">
    <w:abstractNumId w:val="13"/>
  </w:num>
  <w:num w:numId="29">
    <w:abstractNumId w:val="46"/>
  </w:num>
  <w:num w:numId="30">
    <w:abstractNumId w:val="15"/>
  </w:num>
  <w:num w:numId="31">
    <w:abstractNumId w:val="37"/>
  </w:num>
  <w:num w:numId="32">
    <w:abstractNumId w:val="19"/>
  </w:num>
  <w:num w:numId="33">
    <w:abstractNumId w:val="9"/>
  </w:num>
  <w:num w:numId="34">
    <w:abstractNumId w:val="34"/>
  </w:num>
  <w:num w:numId="35">
    <w:abstractNumId w:val="16"/>
  </w:num>
  <w:num w:numId="36">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14"/>
  </w:num>
  <w:num w:numId="39">
    <w:abstractNumId w:val="44"/>
  </w:num>
  <w:num w:numId="40">
    <w:abstractNumId w:val="41"/>
  </w:num>
  <w:num w:numId="41">
    <w:abstractNumId w:val="29"/>
  </w:num>
  <w:num w:numId="42">
    <w:abstractNumId w:val="25"/>
  </w:num>
  <w:num w:numId="43">
    <w:abstractNumId w:val="22"/>
  </w:num>
  <w:num w:numId="44">
    <w:abstractNumId w:val="32"/>
  </w:num>
  <w:num w:numId="45">
    <w:abstractNumId w:val="20"/>
  </w:num>
  <w:num w:numId="46">
    <w:abstractNumId w:val="27"/>
  </w:num>
  <w:num w:numId="47">
    <w:abstractNumId w:val="2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noPunctuationKerning/>
  <w:characterSpacingControl w:val="doNotCompress"/>
  <w:savePreviewPicture/>
  <w:hdrShapeDefaults>
    <o:shapedefaults v:ext="edit" spidmax="1413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6C53"/>
    <w:rsid w:val="00000C09"/>
    <w:rsid w:val="00002E9C"/>
    <w:rsid w:val="000074B5"/>
    <w:rsid w:val="0001236C"/>
    <w:rsid w:val="00012B50"/>
    <w:rsid w:val="00012FB3"/>
    <w:rsid w:val="00013B86"/>
    <w:rsid w:val="000145CE"/>
    <w:rsid w:val="00021621"/>
    <w:rsid w:val="00032A28"/>
    <w:rsid w:val="00034E01"/>
    <w:rsid w:val="000364C6"/>
    <w:rsid w:val="0003684C"/>
    <w:rsid w:val="00036A2B"/>
    <w:rsid w:val="000377C2"/>
    <w:rsid w:val="00041531"/>
    <w:rsid w:val="00044143"/>
    <w:rsid w:val="0004471A"/>
    <w:rsid w:val="00050331"/>
    <w:rsid w:val="00050DD5"/>
    <w:rsid w:val="0005269B"/>
    <w:rsid w:val="000534E5"/>
    <w:rsid w:val="00055194"/>
    <w:rsid w:val="00056826"/>
    <w:rsid w:val="00057932"/>
    <w:rsid w:val="00061E72"/>
    <w:rsid w:val="00061ED8"/>
    <w:rsid w:val="000651E0"/>
    <w:rsid w:val="00071831"/>
    <w:rsid w:val="0007407C"/>
    <w:rsid w:val="00074288"/>
    <w:rsid w:val="000747C1"/>
    <w:rsid w:val="000805E9"/>
    <w:rsid w:val="0008385C"/>
    <w:rsid w:val="00092165"/>
    <w:rsid w:val="000935BA"/>
    <w:rsid w:val="000973F8"/>
    <w:rsid w:val="000A0C76"/>
    <w:rsid w:val="000A1979"/>
    <w:rsid w:val="000A1B06"/>
    <w:rsid w:val="000A2361"/>
    <w:rsid w:val="000A5962"/>
    <w:rsid w:val="000A67E1"/>
    <w:rsid w:val="000A70AC"/>
    <w:rsid w:val="000B0BCB"/>
    <w:rsid w:val="000B4C3D"/>
    <w:rsid w:val="000B4EA9"/>
    <w:rsid w:val="000C1BE8"/>
    <w:rsid w:val="000C3D8B"/>
    <w:rsid w:val="000D0123"/>
    <w:rsid w:val="000D19FD"/>
    <w:rsid w:val="000D2299"/>
    <w:rsid w:val="000D24E0"/>
    <w:rsid w:val="000D31F3"/>
    <w:rsid w:val="000D37ED"/>
    <w:rsid w:val="000D3CB9"/>
    <w:rsid w:val="000D6131"/>
    <w:rsid w:val="000D6EED"/>
    <w:rsid w:val="000E0A85"/>
    <w:rsid w:val="000E2416"/>
    <w:rsid w:val="000E2773"/>
    <w:rsid w:val="000E5663"/>
    <w:rsid w:val="000E68F5"/>
    <w:rsid w:val="000E7986"/>
    <w:rsid w:val="000F0349"/>
    <w:rsid w:val="000F29F1"/>
    <w:rsid w:val="000F31E5"/>
    <w:rsid w:val="000F5A80"/>
    <w:rsid w:val="000F6DF2"/>
    <w:rsid w:val="000F71A3"/>
    <w:rsid w:val="00103252"/>
    <w:rsid w:val="00106361"/>
    <w:rsid w:val="00110A56"/>
    <w:rsid w:val="00110ACD"/>
    <w:rsid w:val="00111ECD"/>
    <w:rsid w:val="00112532"/>
    <w:rsid w:val="00116B72"/>
    <w:rsid w:val="0012344C"/>
    <w:rsid w:val="00136D03"/>
    <w:rsid w:val="00140A3A"/>
    <w:rsid w:val="00142BEC"/>
    <w:rsid w:val="001435CE"/>
    <w:rsid w:val="001466BE"/>
    <w:rsid w:val="00152182"/>
    <w:rsid w:val="00153B97"/>
    <w:rsid w:val="00154621"/>
    <w:rsid w:val="001574AB"/>
    <w:rsid w:val="0016058C"/>
    <w:rsid w:val="00160B8B"/>
    <w:rsid w:val="001629DA"/>
    <w:rsid w:val="00163351"/>
    <w:rsid w:val="001661F7"/>
    <w:rsid w:val="00167792"/>
    <w:rsid w:val="00170AC2"/>
    <w:rsid w:val="00180CB2"/>
    <w:rsid w:val="00181128"/>
    <w:rsid w:val="001819EC"/>
    <w:rsid w:val="00182370"/>
    <w:rsid w:val="00182644"/>
    <w:rsid w:val="0018396E"/>
    <w:rsid w:val="001839C1"/>
    <w:rsid w:val="00184132"/>
    <w:rsid w:val="00187CD8"/>
    <w:rsid w:val="001968DB"/>
    <w:rsid w:val="00197CC4"/>
    <w:rsid w:val="001A1CF7"/>
    <w:rsid w:val="001A601E"/>
    <w:rsid w:val="001A63FB"/>
    <w:rsid w:val="001B0FA7"/>
    <w:rsid w:val="001B1BC8"/>
    <w:rsid w:val="001B43B6"/>
    <w:rsid w:val="001C111F"/>
    <w:rsid w:val="001C193C"/>
    <w:rsid w:val="001C1DA0"/>
    <w:rsid w:val="001C6F80"/>
    <w:rsid w:val="001D124A"/>
    <w:rsid w:val="001D7B89"/>
    <w:rsid w:val="001E2DD0"/>
    <w:rsid w:val="001E49FD"/>
    <w:rsid w:val="001E60EB"/>
    <w:rsid w:val="00204EB0"/>
    <w:rsid w:val="00206478"/>
    <w:rsid w:val="00206A9C"/>
    <w:rsid w:val="00206F14"/>
    <w:rsid w:val="0021168D"/>
    <w:rsid w:val="00212ACD"/>
    <w:rsid w:val="00220130"/>
    <w:rsid w:val="002232A8"/>
    <w:rsid w:val="002265D3"/>
    <w:rsid w:val="00227806"/>
    <w:rsid w:val="00230038"/>
    <w:rsid w:val="00231D6D"/>
    <w:rsid w:val="00232216"/>
    <w:rsid w:val="002335AD"/>
    <w:rsid w:val="00240531"/>
    <w:rsid w:val="0024199C"/>
    <w:rsid w:val="00243C31"/>
    <w:rsid w:val="002457A1"/>
    <w:rsid w:val="00246870"/>
    <w:rsid w:val="00246C53"/>
    <w:rsid w:val="0024712D"/>
    <w:rsid w:val="00247924"/>
    <w:rsid w:val="00252AEA"/>
    <w:rsid w:val="00253EDB"/>
    <w:rsid w:val="00256309"/>
    <w:rsid w:val="002565B4"/>
    <w:rsid w:val="00257FAE"/>
    <w:rsid w:val="0026465C"/>
    <w:rsid w:val="00265337"/>
    <w:rsid w:val="00266C45"/>
    <w:rsid w:val="00267286"/>
    <w:rsid w:val="00270BA9"/>
    <w:rsid w:val="00273889"/>
    <w:rsid w:val="002756B8"/>
    <w:rsid w:val="00280199"/>
    <w:rsid w:val="00280C3E"/>
    <w:rsid w:val="0028280D"/>
    <w:rsid w:val="002854C0"/>
    <w:rsid w:val="002874A6"/>
    <w:rsid w:val="00287B69"/>
    <w:rsid w:val="00294FE2"/>
    <w:rsid w:val="002954E7"/>
    <w:rsid w:val="00296613"/>
    <w:rsid w:val="002A4496"/>
    <w:rsid w:val="002A6D71"/>
    <w:rsid w:val="002A76C4"/>
    <w:rsid w:val="002B16B7"/>
    <w:rsid w:val="002B26B8"/>
    <w:rsid w:val="002B3162"/>
    <w:rsid w:val="002B5CAA"/>
    <w:rsid w:val="002C02B2"/>
    <w:rsid w:val="002C4550"/>
    <w:rsid w:val="002C6BAB"/>
    <w:rsid w:val="002C71E8"/>
    <w:rsid w:val="002D17E9"/>
    <w:rsid w:val="002D3FD5"/>
    <w:rsid w:val="002D4B88"/>
    <w:rsid w:val="002D5ABB"/>
    <w:rsid w:val="002D6822"/>
    <w:rsid w:val="002E44ED"/>
    <w:rsid w:val="002E48AB"/>
    <w:rsid w:val="002E59B0"/>
    <w:rsid w:val="002E769E"/>
    <w:rsid w:val="002F47ED"/>
    <w:rsid w:val="002F4D39"/>
    <w:rsid w:val="002F58C0"/>
    <w:rsid w:val="002F676A"/>
    <w:rsid w:val="00302DDC"/>
    <w:rsid w:val="00306475"/>
    <w:rsid w:val="003279EF"/>
    <w:rsid w:val="00327C7E"/>
    <w:rsid w:val="003302F2"/>
    <w:rsid w:val="0033654C"/>
    <w:rsid w:val="00341C83"/>
    <w:rsid w:val="0034410A"/>
    <w:rsid w:val="003512D9"/>
    <w:rsid w:val="00352358"/>
    <w:rsid w:val="00352F9F"/>
    <w:rsid w:val="00360047"/>
    <w:rsid w:val="003608C6"/>
    <w:rsid w:val="00365CC0"/>
    <w:rsid w:val="00371D1E"/>
    <w:rsid w:val="00375365"/>
    <w:rsid w:val="0038023A"/>
    <w:rsid w:val="003803F5"/>
    <w:rsid w:val="00380685"/>
    <w:rsid w:val="003811E4"/>
    <w:rsid w:val="00386897"/>
    <w:rsid w:val="003A3B6A"/>
    <w:rsid w:val="003A5465"/>
    <w:rsid w:val="003A5665"/>
    <w:rsid w:val="003A6823"/>
    <w:rsid w:val="003A7CBB"/>
    <w:rsid w:val="003A7F75"/>
    <w:rsid w:val="003B1402"/>
    <w:rsid w:val="003B199C"/>
    <w:rsid w:val="003B4C2F"/>
    <w:rsid w:val="003B4F47"/>
    <w:rsid w:val="003C3A6D"/>
    <w:rsid w:val="003D14DA"/>
    <w:rsid w:val="003D4251"/>
    <w:rsid w:val="003D5391"/>
    <w:rsid w:val="003D7918"/>
    <w:rsid w:val="003E02B6"/>
    <w:rsid w:val="003E2D15"/>
    <w:rsid w:val="003E3634"/>
    <w:rsid w:val="003E54F2"/>
    <w:rsid w:val="003E5C3E"/>
    <w:rsid w:val="003E7894"/>
    <w:rsid w:val="003F2E1D"/>
    <w:rsid w:val="003F3D80"/>
    <w:rsid w:val="003F4CEA"/>
    <w:rsid w:val="003F6A44"/>
    <w:rsid w:val="003F6F0F"/>
    <w:rsid w:val="00400B54"/>
    <w:rsid w:val="00401189"/>
    <w:rsid w:val="00401B90"/>
    <w:rsid w:val="004023F8"/>
    <w:rsid w:val="004025DE"/>
    <w:rsid w:val="004027B3"/>
    <w:rsid w:val="00403443"/>
    <w:rsid w:val="00406576"/>
    <w:rsid w:val="00411B28"/>
    <w:rsid w:val="00413FB1"/>
    <w:rsid w:val="004157F0"/>
    <w:rsid w:val="00420778"/>
    <w:rsid w:val="00421081"/>
    <w:rsid w:val="004217A4"/>
    <w:rsid w:val="004221FE"/>
    <w:rsid w:val="004228C8"/>
    <w:rsid w:val="00424FCD"/>
    <w:rsid w:val="00425908"/>
    <w:rsid w:val="00425C3A"/>
    <w:rsid w:val="00437996"/>
    <w:rsid w:val="004438D4"/>
    <w:rsid w:val="004479C7"/>
    <w:rsid w:val="00454D28"/>
    <w:rsid w:val="00454FBD"/>
    <w:rsid w:val="004569DA"/>
    <w:rsid w:val="00460B2A"/>
    <w:rsid w:val="00463440"/>
    <w:rsid w:val="00464ACF"/>
    <w:rsid w:val="00466B0F"/>
    <w:rsid w:val="004731A0"/>
    <w:rsid w:val="00477521"/>
    <w:rsid w:val="004777D5"/>
    <w:rsid w:val="00483E3D"/>
    <w:rsid w:val="00485E8B"/>
    <w:rsid w:val="0049026D"/>
    <w:rsid w:val="00491AAB"/>
    <w:rsid w:val="00495393"/>
    <w:rsid w:val="00495B98"/>
    <w:rsid w:val="004A0ED5"/>
    <w:rsid w:val="004A46B2"/>
    <w:rsid w:val="004A4D15"/>
    <w:rsid w:val="004B1D8F"/>
    <w:rsid w:val="004B31A2"/>
    <w:rsid w:val="004B4F3E"/>
    <w:rsid w:val="004D3656"/>
    <w:rsid w:val="004D379A"/>
    <w:rsid w:val="004D3D2E"/>
    <w:rsid w:val="004D63CA"/>
    <w:rsid w:val="004E34EF"/>
    <w:rsid w:val="004E4375"/>
    <w:rsid w:val="004E4E45"/>
    <w:rsid w:val="004E66EA"/>
    <w:rsid w:val="004F3157"/>
    <w:rsid w:val="004F3F9B"/>
    <w:rsid w:val="004F645F"/>
    <w:rsid w:val="0050280E"/>
    <w:rsid w:val="005153E1"/>
    <w:rsid w:val="005161C7"/>
    <w:rsid w:val="00516DCF"/>
    <w:rsid w:val="00522FC8"/>
    <w:rsid w:val="005254CC"/>
    <w:rsid w:val="00527708"/>
    <w:rsid w:val="005348CB"/>
    <w:rsid w:val="005414DF"/>
    <w:rsid w:val="00541CBD"/>
    <w:rsid w:val="00547ACE"/>
    <w:rsid w:val="00550626"/>
    <w:rsid w:val="00557AA1"/>
    <w:rsid w:val="005676C8"/>
    <w:rsid w:val="0057085D"/>
    <w:rsid w:val="005818EB"/>
    <w:rsid w:val="00581C8D"/>
    <w:rsid w:val="005825FA"/>
    <w:rsid w:val="00583C64"/>
    <w:rsid w:val="00584722"/>
    <w:rsid w:val="00595490"/>
    <w:rsid w:val="00596537"/>
    <w:rsid w:val="0059695D"/>
    <w:rsid w:val="005970EB"/>
    <w:rsid w:val="005B07F4"/>
    <w:rsid w:val="005B1D28"/>
    <w:rsid w:val="005B64E0"/>
    <w:rsid w:val="005C0A2B"/>
    <w:rsid w:val="005C15C5"/>
    <w:rsid w:val="005C371F"/>
    <w:rsid w:val="005C58BE"/>
    <w:rsid w:val="005C7095"/>
    <w:rsid w:val="005E5F3A"/>
    <w:rsid w:val="005F1FC5"/>
    <w:rsid w:val="005F3647"/>
    <w:rsid w:val="005F50E4"/>
    <w:rsid w:val="005F66FB"/>
    <w:rsid w:val="006008E2"/>
    <w:rsid w:val="0061636F"/>
    <w:rsid w:val="00621457"/>
    <w:rsid w:val="006231F4"/>
    <w:rsid w:val="0063203C"/>
    <w:rsid w:val="00633CE3"/>
    <w:rsid w:val="006348FD"/>
    <w:rsid w:val="006366A6"/>
    <w:rsid w:val="00636731"/>
    <w:rsid w:val="0063682B"/>
    <w:rsid w:val="00640C90"/>
    <w:rsid w:val="00643E76"/>
    <w:rsid w:val="00645CC2"/>
    <w:rsid w:val="00646E48"/>
    <w:rsid w:val="00650793"/>
    <w:rsid w:val="00650803"/>
    <w:rsid w:val="00653AC0"/>
    <w:rsid w:val="006546A8"/>
    <w:rsid w:val="00655CC4"/>
    <w:rsid w:val="00660F7E"/>
    <w:rsid w:val="0066364A"/>
    <w:rsid w:val="00670D50"/>
    <w:rsid w:val="00671DA1"/>
    <w:rsid w:val="00673745"/>
    <w:rsid w:val="00673956"/>
    <w:rsid w:val="00677652"/>
    <w:rsid w:val="00682A9C"/>
    <w:rsid w:val="00684044"/>
    <w:rsid w:val="006858CE"/>
    <w:rsid w:val="00686757"/>
    <w:rsid w:val="00693CB9"/>
    <w:rsid w:val="00697F01"/>
    <w:rsid w:val="006A1AF0"/>
    <w:rsid w:val="006A263E"/>
    <w:rsid w:val="006A3138"/>
    <w:rsid w:val="006A32F6"/>
    <w:rsid w:val="006A41D3"/>
    <w:rsid w:val="006A6979"/>
    <w:rsid w:val="006A71A0"/>
    <w:rsid w:val="006B1ADB"/>
    <w:rsid w:val="006B66F5"/>
    <w:rsid w:val="006C0473"/>
    <w:rsid w:val="006D08D9"/>
    <w:rsid w:val="006D1A66"/>
    <w:rsid w:val="006D2A04"/>
    <w:rsid w:val="006D48AE"/>
    <w:rsid w:val="006D5D1B"/>
    <w:rsid w:val="006D6289"/>
    <w:rsid w:val="006D65E6"/>
    <w:rsid w:val="006D69CA"/>
    <w:rsid w:val="006E3AED"/>
    <w:rsid w:val="006F27DD"/>
    <w:rsid w:val="00700AE5"/>
    <w:rsid w:val="0070118B"/>
    <w:rsid w:val="00704859"/>
    <w:rsid w:val="00705114"/>
    <w:rsid w:val="00706606"/>
    <w:rsid w:val="0071091F"/>
    <w:rsid w:val="007225C5"/>
    <w:rsid w:val="00722718"/>
    <w:rsid w:val="00734FE0"/>
    <w:rsid w:val="007378B2"/>
    <w:rsid w:val="00741451"/>
    <w:rsid w:val="00744F1C"/>
    <w:rsid w:val="00746BA0"/>
    <w:rsid w:val="00754EDE"/>
    <w:rsid w:val="00756AF2"/>
    <w:rsid w:val="00756E4D"/>
    <w:rsid w:val="00757A9D"/>
    <w:rsid w:val="007631CB"/>
    <w:rsid w:val="0077184D"/>
    <w:rsid w:val="0077245D"/>
    <w:rsid w:val="00773155"/>
    <w:rsid w:val="0077433C"/>
    <w:rsid w:val="00781625"/>
    <w:rsid w:val="00781E6F"/>
    <w:rsid w:val="00786E5F"/>
    <w:rsid w:val="00787B27"/>
    <w:rsid w:val="0079131C"/>
    <w:rsid w:val="00795257"/>
    <w:rsid w:val="00795A07"/>
    <w:rsid w:val="0079664C"/>
    <w:rsid w:val="00797644"/>
    <w:rsid w:val="007A0D6C"/>
    <w:rsid w:val="007A2A26"/>
    <w:rsid w:val="007C22D4"/>
    <w:rsid w:val="007C404E"/>
    <w:rsid w:val="007C5A69"/>
    <w:rsid w:val="007C647B"/>
    <w:rsid w:val="007D1748"/>
    <w:rsid w:val="007D3297"/>
    <w:rsid w:val="007D680E"/>
    <w:rsid w:val="007D7710"/>
    <w:rsid w:val="007E0A77"/>
    <w:rsid w:val="007E188E"/>
    <w:rsid w:val="007E30F6"/>
    <w:rsid w:val="007E743A"/>
    <w:rsid w:val="007F41D9"/>
    <w:rsid w:val="007F4910"/>
    <w:rsid w:val="007F5D87"/>
    <w:rsid w:val="007F69CA"/>
    <w:rsid w:val="0080056C"/>
    <w:rsid w:val="00801A07"/>
    <w:rsid w:val="00806DC5"/>
    <w:rsid w:val="00807A9E"/>
    <w:rsid w:val="00807AB9"/>
    <w:rsid w:val="00812F68"/>
    <w:rsid w:val="0081502B"/>
    <w:rsid w:val="0081589A"/>
    <w:rsid w:val="0081649B"/>
    <w:rsid w:val="00821E9D"/>
    <w:rsid w:val="008246F1"/>
    <w:rsid w:val="00825724"/>
    <w:rsid w:val="00826419"/>
    <w:rsid w:val="00831007"/>
    <w:rsid w:val="008325FF"/>
    <w:rsid w:val="00833019"/>
    <w:rsid w:val="00833CE9"/>
    <w:rsid w:val="00835461"/>
    <w:rsid w:val="00836C64"/>
    <w:rsid w:val="008372DF"/>
    <w:rsid w:val="00841C4F"/>
    <w:rsid w:val="00843B45"/>
    <w:rsid w:val="00850B16"/>
    <w:rsid w:val="00855A82"/>
    <w:rsid w:val="00855C74"/>
    <w:rsid w:val="0085655B"/>
    <w:rsid w:val="00860399"/>
    <w:rsid w:val="0086171F"/>
    <w:rsid w:val="00863FBE"/>
    <w:rsid w:val="00864AD3"/>
    <w:rsid w:val="00866C13"/>
    <w:rsid w:val="00871325"/>
    <w:rsid w:val="008723C1"/>
    <w:rsid w:val="00874C34"/>
    <w:rsid w:val="0087505A"/>
    <w:rsid w:val="00881285"/>
    <w:rsid w:val="00885CCD"/>
    <w:rsid w:val="00892360"/>
    <w:rsid w:val="00897D09"/>
    <w:rsid w:val="008A7C74"/>
    <w:rsid w:val="008B622C"/>
    <w:rsid w:val="008B7632"/>
    <w:rsid w:val="008B7EFD"/>
    <w:rsid w:val="008C2463"/>
    <w:rsid w:val="008C47EF"/>
    <w:rsid w:val="008C67A1"/>
    <w:rsid w:val="008C6B17"/>
    <w:rsid w:val="008D18EA"/>
    <w:rsid w:val="008D23A9"/>
    <w:rsid w:val="008D666C"/>
    <w:rsid w:val="008D7E4B"/>
    <w:rsid w:val="008E62E0"/>
    <w:rsid w:val="008F1F1A"/>
    <w:rsid w:val="008F3685"/>
    <w:rsid w:val="00900015"/>
    <w:rsid w:val="00902518"/>
    <w:rsid w:val="0090267C"/>
    <w:rsid w:val="00902863"/>
    <w:rsid w:val="009036E8"/>
    <w:rsid w:val="00905CB0"/>
    <w:rsid w:val="00906528"/>
    <w:rsid w:val="00912015"/>
    <w:rsid w:val="00912723"/>
    <w:rsid w:val="0091634F"/>
    <w:rsid w:val="0091714B"/>
    <w:rsid w:val="00917882"/>
    <w:rsid w:val="009233F3"/>
    <w:rsid w:val="00925B0B"/>
    <w:rsid w:val="009266FF"/>
    <w:rsid w:val="009325E9"/>
    <w:rsid w:val="00932647"/>
    <w:rsid w:val="00936D54"/>
    <w:rsid w:val="00940007"/>
    <w:rsid w:val="0094025A"/>
    <w:rsid w:val="00941C75"/>
    <w:rsid w:val="00942B38"/>
    <w:rsid w:val="0094594C"/>
    <w:rsid w:val="0094614E"/>
    <w:rsid w:val="00952EFA"/>
    <w:rsid w:val="00953551"/>
    <w:rsid w:val="00956DC4"/>
    <w:rsid w:val="00962F71"/>
    <w:rsid w:val="00966844"/>
    <w:rsid w:val="009716B5"/>
    <w:rsid w:val="009719E3"/>
    <w:rsid w:val="00974BC2"/>
    <w:rsid w:val="009751B8"/>
    <w:rsid w:val="009762E1"/>
    <w:rsid w:val="00980A84"/>
    <w:rsid w:val="00980EEE"/>
    <w:rsid w:val="009826D1"/>
    <w:rsid w:val="00982BDA"/>
    <w:rsid w:val="00982C19"/>
    <w:rsid w:val="00983F34"/>
    <w:rsid w:val="009855BF"/>
    <w:rsid w:val="00986A83"/>
    <w:rsid w:val="00987816"/>
    <w:rsid w:val="00992548"/>
    <w:rsid w:val="009941A1"/>
    <w:rsid w:val="00995538"/>
    <w:rsid w:val="00995656"/>
    <w:rsid w:val="00995C03"/>
    <w:rsid w:val="00996E13"/>
    <w:rsid w:val="009A182B"/>
    <w:rsid w:val="009A4A90"/>
    <w:rsid w:val="009B2D25"/>
    <w:rsid w:val="009C1D68"/>
    <w:rsid w:val="009D30A7"/>
    <w:rsid w:val="009D3604"/>
    <w:rsid w:val="009D3663"/>
    <w:rsid w:val="009D6667"/>
    <w:rsid w:val="009D7386"/>
    <w:rsid w:val="009D747A"/>
    <w:rsid w:val="009E39EC"/>
    <w:rsid w:val="009F0526"/>
    <w:rsid w:val="009F1140"/>
    <w:rsid w:val="009F48E6"/>
    <w:rsid w:val="009F4A45"/>
    <w:rsid w:val="00A02DDA"/>
    <w:rsid w:val="00A03562"/>
    <w:rsid w:val="00A0599D"/>
    <w:rsid w:val="00A079DD"/>
    <w:rsid w:val="00A10422"/>
    <w:rsid w:val="00A114A9"/>
    <w:rsid w:val="00A15516"/>
    <w:rsid w:val="00A16273"/>
    <w:rsid w:val="00A2048C"/>
    <w:rsid w:val="00A24679"/>
    <w:rsid w:val="00A30BDE"/>
    <w:rsid w:val="00A3417F"/>
    <w:rsid w:val="00A34F66"/>
    <w:rsid w:val="00A42787"/>
    <w:rsid w:val="00A46B9C"/>
    <w:rsid w:val="00A53AEE"/>
    <w:rsid w:val="00A55D1A"/>
    <w:rsid w:val="00A6329E"/>
    <w:rsid w:val="00A70581"/>
    <w:rsid w:val="00A716E0"/>
    <w:rsid w:val="00A76371"/>
    <w:rsid w:val="00A8359F"/>
    <w:rsid w:val="00A87AD9"/>
    <w:rsid w:val="00A87AEF"/>
    <w:rsid w:val="00A91A9C"/>
    <w:rsid w:val="00A94FD6"/>
    <w:rsid w:val="00A9579F"/>
    <w:rsid w:val="00AA1080"/>
    <w:rsid w:val="00AA657C"/>
    <w:rsid w:val="00AB02C5"/>
    <w:rsid w:val="00AB25E8"/>
    <w:rsid w:val="00AB2FF8"/>
    <w:rsid w:val="00AB4649"/>
    <w:rsid w:val="00AC1525"/>
    <w:rsid w:val="00AC1816"/>
    <w:rsid w:val="00AC6586"/>
    <w:rsid w:val="00AD1140"/>
    <w:rsid w:val="00AD2665"/>
    <w:rsid w:val="00AD280E"/>
    <w:rsid w:val="00AD491E"/>
    <w:rsid w:val="00AD4AFF"/>
    <w:rsid w:val="00AE4B47"/>
    <w:rsid w:val="00AF05EB"/>
    <w:rsid w:val="00AF0708"/>
    <w:rsid w:val="00AF3FCD"/>
    <w:rsid w:val="00AF4201"/>
    <w:rsid w:val="00AF5BC7"/>
    <w:rsid w:val="00AF6518"/>
    <w:rsid w:val="00B06C94"/>
    <w:rsid w:val="00B07D10"/>
    <w:rsid w:val="00B10509"/>
    <w:rsid w:val="00B13FDC"/>
    <w:rsid w:val="00B16291"/>
    <w:rsid w:val="00B17C3C"/>
    <w:rsid w:val="00B17CDE"/>
    <w:rsid w:val="00B206F2"/>
    <w:rsid w:val="00B21F31"/>
    <w:rsid w:val="00B273E8"/>
    <w:rsid w:val="00B308E5"/>
    <w:rsid w:val="00B3640F"/>
    <w:rsid w:val="00B373B2"/>
    <w:rsid w:val="00B37560"/>
    <w:rsid w:val="00B42154"/>
    <w:rsid w:val="00B4398E"/>
    <w:rsid w:val="00B44B5C"/>
    <w:rsid w:val="00B469F6"/>
    <w:rsid w:val="00B53D51"/>
    <w:rsid w:val="00B55B37"/>
    <w:rsid w:val="00B561E6"/>
    <w:rsid w:val="00B572C6"/>
    <w:rsid w:val="00B61227"/>
    <w:rsid w:val="00B61A56"/>
    <w:rsid w:val="00B63696"/>
    <w:rsid w:val="00B63810"/>
    <w:rsid w:val="00B67391"/>
    <w:rsid w:val="00B70672"/>
    <w:rsid w:val="00B71C3E"/>
    <w:rsid w:val="00B71DA6"/>
    <w:rsid w:val="00B72081"/>
    <w:rsid w:val="00B73065"/>
    <w:rsid w:val="00B73581"/>
    <w:rsid w:val="00B747F2"/>
    <w:rsid w:val="00B81916"/>
    <w:rsid w:val="00B82EDE"/>
    <w:rsid w:val="00B845E5"/>
    <w:rsid w:val="00B859B7"/>
    <w:rsid w:val="00B9215A"/>
    <w:rsid w:val="00B95761"/>
    <w:rsid w:val="00BA0241"/>
    <w:rsid w:val="00BA100B"/>
    <w:rsid w:val="00BA17D4"/>
    <w:rsid w:val="00BA7F0F"/>
    <w:rsid w:val="00BB1049"/>
    <w:rsid w:val="00BB3A08"/>
    <w:rsid w:val="00BB4A35"/>
    <w:rsid w:val="00BB5672"/>
    <w:rsid w:val="00BC110B"/>
    <w:rsid w:val="00BC1190"/>
    <w:rsid w:val="00BC488E"/>
    <w:rsid w:val="00BC559B"/>
    <w:rsid w:val="00BD017F"/>
    <w:rsid w:val="00BD263E"/>
    <w:rsid w:val="00BD37C2"/>
    <w:rsid w:val="00BD432D"/>
    <w:rsid w:val="00BD655F"/>
    <w:rsid w:val="00BE15CA"/>
    <w:rsid w:val="00BE2D71"/>
    <w:rsid w:val="00BE4AC2"/>
    <w:rsid w:val="00BE5879"/>
    <w:rsid w:val="00BF00EC"/>
    <w:rsid w:val="00BF0D06"/>
    <w:rsid w:val="00BF2E44"/>
    <w:rsid w:val="00BF4B6A"/>
    <w:rsid w:val="00BF6510"/>
    <w:rsid w:val="00C02EA4"/>
    <w:rsid w:val="00C06E37"/>
    <w:rsid w:val="00C16967"/>
    <w:rsid w:val="00C17B27"/>
    <w:rsid w:val="00C21A13"/>
    <w:rsid w:val="00C24202"/>
    <w:rsid w:val="00C26BD2"/>
    <w:rsid w:val="00C32E0D"/>
    <w:rsid w:val="00C34C07"/>
    <w:rsid w:val="00C35DD5"/>
    <w:rsid w:val="00C36ABC"/>
    <w:rsid w:val="00C411DC"/>
    <w:rsid w:val="00C47F1D"/>
    <w:rsid w:val="00C51639"/>
    <w:rsid w:val="00C51D27"/>
    <w:rsid w:val="00C527CF"/>
    <w:rsid w:val="00C53B59"/>
    <w:rsid w:val="00C54D20"/>
    <w:rsid w:val="00C6215F"/>
    <w:rsid w:val="00C64B1B"/>
    <w:rsid w:val="00C70DAA"/>
    <w:rsid w:val="00C70F64"/>
    <w:rsid w:val="00C7271D"/>
    <w:rsid w:val="00C73D2D"/>
    <w:rsid w:val="00C76EE3"/>
    <w:rsid w:val="00C76F6B"/>
    <w:rsid w:val="00C831D6"/>
    <w:rsid w:val="00C8476B"/>
    <w:rsid w:val="00C87FCD"/>
    <w:rsid w:val="00C95C3C"/>
    <w:rsid w:val="00C9731E"/>
    <w:rsid w:val="00C97A44"/>
    <w:rsid w:val="00CA2931"/>
    <w:rsid w:val="00CA49A0"/>
    <w:rsid w:val="00CB0F3F"/>
    <w:rsid w:val="00CB1DA5"/>
    <w:rsid w:val="00CB586B"/>
    <w:rsid w:val="00CC0EC2"/>
    <w:rsid w:val="00CC19BE"/>
    <w:rsid w:val="00CC1FB6"/>
    <w:rsid w:val="00CC4BD3"/>
    <w:rsid w:val="00CC785F"/>
    <w:rsid w:val="00CD7B3C"/>
    <w:rsid w:val="00CD7B92"/>
    <w:rsid w:val="00CD7C1F"/>
    <w:rsid w:val="00CD7E16"/>
    <w:rsid w:val="00CE0594"/>
    <w:rsid w:val="00CE1675"/>
    <w:rsid w:val="00CE1F7E"/>
    <w:rsid w:val="00CE678B"/>
    <w:rsid w:val="00CF0119"/>
    <w:rsid w:val="00CF02FA"/>
    <w:rsid w:val="00CF1953"/>
    <w:rsid w:val="00CF28F0"/>
    <w:rsid w:val="00CF3B98"/>
    <w:rsid w:val="00CF414F"/>
    <w:rsid w:val="00CF4EC7"/>
    <w:rsid w:val="00CF4ED8"/>
    <w:rsid w:val="00CF7C5F"/>
    <w:rsid w:val="00D00F5E"/>
    <w:rsid w:val="00D01E52"/>
    <w:rsid w:val="00D035C1"/>
    <w:rsid w:val="00D038E4"/>
    <w:rsid w:val="00D066DA"/>
    <w:rsid w:val="00D10124"/>
    <w:rsid w:val="00D12A51"/>
    <w:rsid w:val="00D1314A"/>
    <w:rsid w:val="00D134F9"/>
    <w:rsid w:val="00D1450C"/>
    <w:rsid w:val="00D147F4"/>
    <w:rsid w:val="00D2686A"/>
    <w:rsid w:val="00D26F12"/>
    <w:rsid w:val="00D3245D"/>
    <w:rsid w:val="00D37464"/>
    <w:rsid w:val="00D37DCB"/>
    <w:rsid w:val="00D40A74"/>
    <w:rsid w:val="00D42711"/>
    <w:rsid w:val="00D474FF"/>
    <w:rsid w:val="00D52F3E"/>
    <w:rsid w:val="00D5391C"/>
    <w:rsid w:val="00D552B1"/>
    <w:rsid w:val="00D55697"/>
    <w:rsid w:val="00D56EE2"/>
    <w:rsid w:val="00D607A6"/>
    <w:rsid w:val="00D628E3"/>
    <w:rsid w:val="00D62ADD"/>
    <w:rsid w:val="00D710FD"/>
    <w:rsid w:val="00D74F88"/>
    <w:rsid w:val="00D75C13"/>
    <w:rsid w:val="00D76F89"/>
    <w:rsid w:val="00D8040D"/>
    <w:rsid w:val="00D86B63"/>
    <w:rsid w:val="00D86EF6"/>
    <w:rsid w:val="00D91CEE"/>
    <w:rsid w:val="00D93750"/>
    <w:rsid w:val="00D9738E"/>
    <w:rsid w:val="00DA70C6"/>
    <w:rsid w:val="00DB33EE"/>
    <w:rsid w:val="00DB3C73"/>
    <w:rsid w:val="00DB4737"/>
    <w:rsid w:val="00DB5AB7"/>
    <w:rsid w:val="00DC0161"/>
    <w:rsid w:val="00DC1DD7"/>
    <w:rsid w:val="00DC6BFE"/>
    <w:rsid w:val="00DD0FCD"/>
    <w:rsid w:val="00DD1861"/>
    <w:rsid w:val="00DD40A9"/>
    <w:rsid w:val="00DE1799"/>
    <w:rsid w:val="00DE23B4"/>
    <w:rsid w:val="00DE24F9"/>
    <w:rsid w:val="00DE5887"/>
    <w:rsid w:val="00DE6644"/>
    <w:rsid w:val="00DF059E"/>
    <w:rsid w:val="00DF28F6"/>
    <w:rsid w:val="00DF488D"/>
    <w:rsid w:val="00DF76E9"/>
    <w:rsid w:val="00E066F7"/>
    <w:rsid w:val="00E1210E"/>
    <w:rsid w:val="00E1354A"/>
    <w:rsid w:val="00E17ED2"/>
    <w:rsid w:val="00E22A06"/>
    <w:rsid w:val="00E22A3F"/>
    <w:rsid w:val="00E259F6"/>
    <w:rsid w:val="00E27BE2"/>
    <w:rsid w:val="00E300B6"/>
    <w:rsid w:val="00E30483"/>
    <w:rsid w:val="00E3361A"/>
    <w:rsid w:val="00E34125"/>
    <w:rsid w:val="00E410A0"/>
    <w:rsid w:val="00E4298E"/>
    <w:rsid w:val="00E4637B"/>
    <w:rsid w:val="00E46643"/>
    <w:rsid w:val="00E528B3"/>
    <w:rsid w:val="00E54813"/>
    <w:rsid w:val="00E551A3"/>
    <w:rsid w:val="00E56A86"/>
    <w:rsid w:val="00E64839"/>
    <w:rsid w:val="00E66875"/>
    <w:rsid w:val="00E6692A"/>
    <w:rsid w:val="00E67146"/>
    <w:rsid w:val="00E67820"/>
    <w:rsid w:val="00E67FF3"/>
    <w:rsid w:val="00E710A4"/>
    <w:rsid w:val="00E7149E"/>
    <w:rsid w:val="00E755D1"/>
    <w:rsid w:val="00E756FD"/>
    <w:rsid w:val="00E810E9"/>
    <w:rsid w:val="00E852BF"/>
    <w:rsid w:val="00E865D1"/>
    <w:rsid w:val="00E90767"/>
    <w:rsid w:val="00E93F20"/>
    <w:rsid w:val="00E9504D"/>
    <w:rsid w:val="00E97099"/>
    <w:rsid w:val="00E9728F"/>
    <w:rsid w:val="00E979ED"/>
    <w:rsid w:val="00E97EAC"/>
    <w:rsid w:val="00EA003E"/>
    <w:rsid w:val="00EA2263"/>
    <w:rsid w:val="00EA31B9"/>
    <w:rsid w:val="00EA7C77"/>
    <w:rsid w:val="00EB050C"/>
    <w:rsid w:val="00EB3AC5"/>
    <w:rsid w:val="00EC019C"/>
    <w:rsid w:val="00EC141A"/>
    <w:rsid w:val="00EC15C1"/>
    <w:rsid w:val="00EC1678"/>
    <w:rsid w:val="00EC3A0F"/>
    <w:rsid w:val="00EC5028"/>
    <w:rsid w:val="00EC7455"/>
    <w:rsid w:val="00EC7984"/>
    <w:rsid w:val="00ED07B7"/>
    <w:rsid w:val="00EE0718"/>
    <w:rsid w:val="00EE4ADF"/>
    <w:rsid w:val="00EE7E01"/>
    <w:rsid w:val="00EF31B2"/>
    <w:rsid w:val="00EF36F6"/>
    <w:rsid w:val="00EF4712"/>
    <w:rsid w:val="00EF4D8E"/>
    <w:rsid w:val="00EF5728"/>
    <w:rsid w:val="00F01C2D"/>
    <w:rsid w:val="00F02FC7"/>
    <w:rsid w:val="00F04D52"/>
    <w:rsid w:val="00F13F0C"/>
    <w:rsid w:val="00F145B1"/>
    <w:rsid w:val="00F1777A"/>
    <w:rsid w:val="00F2079F"/>
    <w:rsid w:val="00F21E5F"/>
    <w:rsid w:val="00F24C0C"/>
    <w:rsid w:val="00F27DE6"/>
    <w:rsid w:val="00F34D7C"/>
    <w:rsid w:val="00F36EE2"/>
    <w:rsid w:val="00F404F8"/>
    <w:rsid w:val="00F4138A"/>
    <w:rsid w:val="00F44C1E"/>
    <w:rsid w:val="00F5207F"/>
    <w:rsid w:val="00F521F8"/>
    <w:rsid w:val="00F55345"/>
    <w:rsid w:val="00F5620B"/>
    <w:rsid w:val="00F5723E"/>
    <w:rsid w:val="00F60748"/>
    <w:rsid w:val="00F61A9B"/>
    <w:rsid w:val="00F62648"/>
    <w:rsid w:val="00F72C91"/>
    <w:rsid w:val="00F75524"/>
    <w:rsid w:val="00F76BBB"/>
    <w:rsid w:val="00F77526"/>
    <w:rsid w:val="00F77543"/>
    <w:rsid w:val="00F83A66"/>
    <w:rsid w:val="00F84209"/>
    <w:rsid w:val="00F86D2A"/>
    <w:rsid w:val="00F9060B"/>
    <w:rsid w:val="00F977C1"/>
    <w:rsid w:val="00FA168B"/>
    <w:rsid w:val="00FA31B2"/>
    <w:rsid w:val="00FA37F4"/>
    <w:rsid w:val="00FA4B20"/>
    <w:rsid w:val="00FA58CC"/>
    <w:rsid w:val="00FA5939"/>
    <w:rsid w:val="00FB131B"/>
    <w:rsid w:val="00FB1320"/>
    <w:rsid w:val="00FB13E8"/>
    <w:rsid w:val="00FB28BB"/>
    <w:rsid w:val="00FB5193"/>
    <w:rsid w:val="00FB6054"/>
    <w:rsid w:val="00FC2036"/>
    <w:rsid w:val="00FD37AD"/>
    <w:rsid w:val="00FD513C"/>
    <w:rsid w:val="00FD6268"/>
    <w:rsid w:val="00FD64F4"/>
    <w:rsid w:val="00FD672E"/>
    <w:rsid w:val="00FE05E9"/>
    <w:rsid w:val="00FE32C6"/>
    <w:rsid w:val="00FE4DA0"/>
    <w:rsid w:val="00FE79AD"/>
    <w:rsid w:val="00FF0B20"/>
    <w:rsid w:val="00FF2543"/>
    <w:rsid w:val="00FF33CA"/>
    <w:rsid w:val="00FF3DE9"/>
    <w:rsid w:val="00FF437D"/>
    <w:rsid w:val="00FF782E"/>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1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link w:val="UvuenotijelotekstaChar"/>
    <w:pPr>
      <w:ind w:left="540"/>
      <w:jc w:val="both"/>
    </w:pPr>
    <w:rPr>
      <w:lang w:eastAsia="x-none" w:val="x-none"/>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ijeloteksta2" w:type="paragraph">
    <w:name w:val="Body Text 2"/>
    <w:basedOn w:val="Normal"/>
    <w:pPr>
      <w:tabs>
        <w:tab w:pos="9072" w:val="right"/>
      </w:tabs>
    </w:pPr>
    <w:rPr>
      <w:rFonts w:cs="Tahoma" w:hAnsi="Tahoma" w:ascii="Tahoma"/>
      <w:color w:val="993300"/>
      <w:sz w:val="20"/>
    </w:rPr>
  </w:style>
  <w:style w:styleId="Tijeloteksta-uvlaka3" w:type="paragraph">
    <w:name w:val="Body Text Indent 3"/>
    <w:aliases w:val=" uvlaka 3"/>
    <w:basedOn w:val="Normal"/>
    <w:pPr>
      <w:ind w:firstLine="540" w:left="-540"/>
      <w:jc w:val="both"/>
    </w:pPr>
  </w:style>
  <w:style w:customStyle="true" w:styleId="xl24" w:type="paragraph">
    <w:name w:val="xl24"/>
    <w:basedOn w:val="Normal"/>
    <w:pPr>
      <w:pBdr>
        <w:top w:space="0" w:sz="8" w:color="auto" w:val="single"/>
        <w:left w:space="0" w:sz="8" w:color="auto" w:val="single"/>
        <w:right w:space="0" w:sz="8" w:color="auto" w:val="single"/>
      </w:pBdr>
      <w:spacing w:afterAutospacing="true" w:after="100" w:beforeAutospacing="true" w:before="100"/>
    </w:pPr>
    <w:rPr>
      <w:rFonts w:eastAsia="Arial Unicode MS"/>
      <w:b/>
      <w:bCs/>
    </w:rPr>
  </w:style>
  <w:style w:customStyle="true" w:styleId="xl25" w:type="paragraph">
    <w:name w:val="xl25"/>
    <w:basedOn w:val="Normal"/>
    <w:pPr>
      <w:pBdr>
        <w:left w:space="0" w:sz="8" w:color="auto" w:val="single"/>
        <w:right w:space="0" w:sz="8" w:color="auto" w:val="single"/>
      </w:pBdr>
      <w:spacing w:afterAutospacing="true" w:after="100" w:beforeAutospacing="true" w:before="100"/>
      <w:jc w:val="center"/>
    </w:pPr>
    <w:rPr>
      <w:rFonts w:eastAsia="Arial Unicode MS"/>
      <w:b/>
      <w:bCs/>
    </w:rPr>
  </w:style>
  <w:style w:customStyle="true" w:styleId="xl26" w:type="paragraph">
    <w:name w:val="xl26"/>
    <w:basedOn w:val="Normal"/>
    <w:pPr>
      <w:pBdr>
        <w:left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7" w:type="paragraph">
    <w:name w:val="xl27"/>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8" w:type="paragraph">
    <w:name w:val="xl28"/>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rPr>
  </w:style>
  <w:style w:customStyle="true" w:styleId="xl29" w:type="paragraph">
    <w:name w:val="xl29"/>
    <w:basedOn w:val="Normal"/>
    <w:pPr>
      <w:pBdr>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0" w:type="paragraph">
    <w:name w:val="xl3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1" w:type="paragraph">
    <w:name w:val="xl31"/>
    <w:basedOn w:val="Normal"/>
    <w:pPr>
      <w:pBdr>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2" w:type="paragraph">
    <w:name w:val="xl3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3" w:type="paragraph">
    <w:name w:val="xl33"/>
    <w:basedOn w:val="Normal"/>
    <w:pPr>
      <w:spacing w:afterAutospacing="true" w:after="100" w:beforeAutospacing="true" w:before="100"/>
    </w:pPr>
    <w:rPr>
      <w:rFonts w:eastAsia="Arial Unicode MS"/>
      <w:sz w:val="22"/>
      <w:szCs w:val="22"/>
    </w:rPr>
  </w:style>
  <w:style w:customStyle="true" w:styleId="xl34" w:type="paragraph">
    <w:name w:val="xl3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5" w:type="paragraph">
    <w:name w:val="xl35"/>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36" w:type="paragraph">
    <w:name w:val="xl3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7" w:type="paragraph">
    <w:name w:val="xl3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8" w:type="paragraph">
    <w:name w:val="xl38"/>
    <w:basedOn w:val="Normal"/>
    <w:pPr>
      <w:pBdr>
        <w:top w:space="0" w:sz="4" w:color="auto" w:val="single"/>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9" w:type="paragraph">
    <w:name w:val="xl3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40" w:type="paragraph">
    <w:name w:val="xl40"/>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1" w:type="paragraph">
    <w:name w:val="xl4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2" w:type="paragraph">
    <w:name w:val="xl42"/>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3" w:type="paragraph">
    <w:name w:val="xl43"/>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4" w:type="paragraph">
    <w:name w:val="xl44"/>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5" w:type="paragraph">
    <w:name w:val="xl4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6" w:type="paragraph">
    <w:name w:val="xl4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7" w:type="paragraph">
    <w:name w:val="xl47"/>
    <w:basedOn w:val="Normal"/>
    <w:pPr>
      <w:pBdr>
        <w:left w:space="0" w:sz="4" w:color="auto" w:val="single"/>
        <w:bottom w:space="0" w:sz="4" w:color="auto" w:val="single"/>
      </w:pBdr>
      <w:spacing w:afterAutospacing="true" w:after="100" w:beforeAutospacing="true" w:before="100"/>
      <w:textAlignment w:val="top"/>
    </w:pPr>
    <w:rPr>
      <w:rFonts w:eastAsia="Arial Unicode MS"/>
      <w:sz w:val="22"/>
      <w:szCs w:val="22"/>
    </w:rPr>
  </w:style>
  <w:style w:customStyle="true" w:styleId="xl48" w:type="paragraph">
    <w:name w:val="xl48"/>
    <w:basedOn w:val="Normal"/>
    <w:pPr>
      <w:pBdr>
        <w:left w:space="0" w:sz="4" w:color="auto" w:val="single"/>
        <w:bottom w:space="0" w:sz="4" w:color="auto" w:val="single"/>
      </w:pBdr>
      <w:spacing w:afterAutospacing="true" w:after="100" w:beforeAutospacing="true" w:before="100"/>
    </w:pPr>
    <w:rPr>
      <w:rFonts w:eastAsia="Arial Unicode MS"/>
    </w:rPr>
  </w:style>
  <w:style w:customStyle="true" w:styleId="xl49" w:type="paragraph">
    <w:name w:val="xl49"/>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0" w:type="paragraph">
    <w:name w:val="xl5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1" w:type="paragraph">
    <w:name w:val="xl51"/>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2" w:type="paragraph">
    <w:name w:val="xl5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3" w:type="paragraph">
    <w:name w:val="xl5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4" w:type="paragraph">
    <w:name w:val="xl5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5" w:type="paragraph">
    <w:name w:val="xl55"/>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6" w:type="paragraph">
    <w:name w:val="xl5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7" w:type="paragraph">
    <w:name w:val="xl57"/>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8" w:type="paragraph">
    <w:name w:val="xl58"/>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9" w:type="paragraph">
    <w:name w:val="xl5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0" w:type="paragraph">
    <w:name w:val="xl60"/>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61" w:type="paragraph">
    <w:name w:val="xl6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2" w:type="paragraph">
    <w:name w:val="xl62"/>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Arial Unicode MS"/>
      <w:sz w:val="22"/>
      <w:szCs w:val="22"/>
    </w:rPr>
  </w:style>
  <w:style w:customStyle="true" w:styleId="xl63" w:type="paragraph">
    <w:name w:val="xl6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b/>
      <w:bCs/>
      <w:sz w:val="22"/>
      <w:szCs w:val="22"/>
    </w:rPr>
  </w:style>
  <w:style w:customStyle="true" w:styleId="xl64" w:type="paragraph">
    <w:name w:val="xl64"/>
    <w:basedOn w:val="Normal"/>
    <w:pPr>
      <w:pBdr>
        <w:left w:space="0" w:sz="4" w:color="auto" w:val="single"/>
        <w:bottom w:space="0" w:sz="4" w:color="auto" w:val="single"/>
      </w:pBdr>
      <w:spacing w:afterAutospacing="true" w:after="100" w:beforeAutospacing="true" w:before="100"/>
    </w:pPr>
    <w:rPr>
      <w:rFonts w:eastAsia="Arial Unicode MS"/>
      <w:b/>
      <w:bCs/>
      <w:sz w:val="22"/>
      <w:szCs w:val="22"/>
    </w:rPr>
  </w:style>
  <w:style w:customStyle="true" w:styleId="xl65" w:type="paragraph">
    <w:name w:val="xl6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66" w:type="paragraph">
    <w:name w:val="xl6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rPr>
  </w:style>
  <w:style w:customStyle="true" w:styleId="xl67" w:type="paragraph">
    <w:name w:val="xl6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68" w:type="paragraph">
    <w:name w:val="xl68"/>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rPr>
  </w:style>
  <w:style w:styleId="Tekstbalonia" w:type="paragraph">
    <w:name w:val="Balloon Text"/>
    <w:basedOn w:val="Normal"/>
    <w:semiHidden/>
    <w:rsid w:val="003512D9"/>
    <w:rPr>
      <w:rFonts w:cs="Tahoma" w:hAnsi="Tahoma" w:ascii="Tahoma"/>
      <w:sz w:val="16"/>
      <w:szCs w:val="16"/>
    </w:rPr>
  </w:style>
  <w:style w:styleId="Reetkatablice" w:type="table">
    <w:name w:val="Table Grid"/>
    <w:basedOn w:val="Obinatablica"/>
    <w:rsid w:val="007C5A6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C6BFE"/>
    <w:pPr>
      <w:spacing w:afterAutospacing="true" w:after="100" w:beforeAutospacing="true" w:before="100"/>
    </w:pPr>
  </w:style>
  <w:style w:customStyle="true" w:styleId="UvuenotijelotekstaChar" w:type="character">
    <w:name w:val="Uvučeno tijelo teksta Char"/>
    <w:link w:val="Uvuenotijeloteksta"/>
    <w:rsid w:val="00DC6BFE"/>
    <w:rPr>
      <w:sz w:val="24"/>
      <w:szCs w:val="24"/>
    </w:rPr>
  </w:style>
  <w:style w:styleId="Naglaeno" w:type="character">
    <w:name w:val="Strong"/>
    <w:uiPriority w:val="22"/>
    <w:qFormat/>
    <w:rsid w:val="004D3D2E"/>
    <w:rPr>
      <w:b/>
      <w:bCs/>
    </w:rPr>
  </w:style>
  <w:style w:styleId="Odlomakpopisa" w:type="paragraph">
    <w:name w:val="List Paragraph"/>
    <w:basedOn w:val="Normal"/>
    <w:uiPriority w:val="34"/>
    <w:qFormat/>
    <w:rsid w:val="00CD7B3C"/>
    <w:pPr>
      <w:ind w:left="720"/>
      <w:contextualSpacing/>
    </w:pPr>
  </w:style>
  <w:style w:styleId="Tekstrezerviranogmjesta" w:type="character">
    <w:name w:val="Placeholder Text"/>
    <w:basedOn w:val="Zadanifontodlomka"/>
    <w:uiPriority w:val="99"/>
    <w:semiHidden/>
    <w:rsid w:val="00E756FD"/>
    <w:rPr>
      <w:color w:val="808080"/>
      <w:bdr w:space="0" w:sz="0" w:color="auto" w:val="none"/>
      <w:shd w:fill="auto" w:color="auto" w:val="clear"/>
    </w:rPr>
  </w:style>
  <w:style w:customStyle="true" w:styleId="eSPISCCParagraphDefaultFont" w:type="character">
    <w:name w:val="eSPIS_CC_Paragraph Default Font"/>
    <w:basedOn w:val="Zadanifontodlomka"/>
    <w:rsid w:val="00E756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56FD"/>
    <w:rPr>
      <w:bdr w:space="0" w:sz="0" w:color="auto" w:val="none"/>
      <w:shd w:fill="FFFFCC" w:color="auto" w:val="clear"/>
      <w:lang w:val="hr-HR"/>
    </w:rPr>
  </w:style>
  <w:style w:customStyle="true" w:styleId="PozadinaSvijetloCrvena" w:type="character">
    <w:name w:val="Pozadina_SvijetloCrvena"/>
    <w:basedOn w:val="eSPISCCParagraphDefaultFont"/>
    <w:rsid w:val="00E756F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56F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link w:val="UvuenotijelotekstaChar"/>
    <w:pPr>
      <w:ind w:left="540"/>
      <w:jc w:val="both"/>
    </w:pPr>
    <w:rPr>
      <w:lang w:eastAsia="x-none" w:val="x-none"/>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ijeloteksta2" w:type="paragraph">
    <w:name w:val="Body Text 2"/>
    <w:basedOn w:val="Normal"/>
    <w:pPr>
      <w:tabs>
        <w:tab w:pos="9072" w:val="right"/>
      </w:tabs>
    </w:pPr>
    <w:rPr>
      <w:rFonts w:ascii="Tahoma" w:cs="Tahoma" w:hAnsi="Tahoma"/>
      <w:color w:val="993300"/>
      <w:sz w:val="20"/>
    </w:rPr>
  </w:style>
  <w:style w:styleId="Tijeloteksta-uvlaka3" w:type="paragraph">
    <w:name w:val="Body Text Indent 3"/>
    <w:aliases w:val=" uvlaka 3"/>
    <w:basedOn w:val="Normal"/>
    <w:pPr>
      <w:ind w:firstLine="540" w:left="-540"/>
      <w:jc w:val="both"/>
    </w:pPr>
  </w:style>
  <w:style w:customStyle="1" w:styleId="xl24" w:type="paragraph">
    <w:name w:val="xl24"/>
    <w:basedOn w:val="Normal"/>
    <w:pPr>
      <w:pBdr>
        <w:top w:color="auto" w:space="0" w:sz="8" w:val="single"/>
        <w:left w:color="auto" w:space="0" w:sz="8" w:val="single"/>
        <w:right w:color="auto" w:space="0" w:sz="8" w:val="single"/>
      </w:pBdr>
      <w:spacing w:after="100" w:afterAutospacing="1" w:before="100" w:beforeAutospacing="1"/>
    </w:pPr>
    <w:rPr>
      <w:rFonts w:eastAsia="Arial Unicode MS"/>
      <w:b/>
      <w:bCs/>
    </w:rPr>
  </w:style>
  <w:style w:customStyle="1" w:styleId="xl25" w:type="paragraph">
    <w:name w:val="xl25"/>
    <w:basedOn w:val="Normal"/>
    <w:pPr>
      <w:pBdr>
        <w:left w:color="auto" w:space="0" w:sz="8" w:val="single"/>
        <w:right w:color="auto" w:space="0" w:sz="8" w:val="single"/>
      </w:pBdr>
      <w:spacing w:after="100" w:afterAutospacing="1" w:before="100" w:beforeAutospacing="1"/>
      <w:jc w:val="center"/>
    </w:pPr>
    <w:rPr>
      <w:rFonts w:eastAsia="Arial Unicode MS"/>
      <w:b/>
      <w:bCs/>
    </w:rPr>
  </w:style>
  <w:style w:customStyle="1" w:styleId="xl26" w:type="paragraph">
    <w:name w:val="xl26"/>
    <w:basedOn w:val="Normal"/>
    <w:pPr>
      <w:pBdr>
        <w:left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7" w:type="paragraph">
    <w:name w:val="xl27"/>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8" w:type="paragraph">
    <w:name w:val="xl28"/>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rPr>
  </w:style>
  <w:style w:customStyle="1" w:styleId="xl29" w:type="paragraph">
    <w:name w:val="xl29"/>
    <w:basedOn w:val="Normal"/>
    <w:pPr>
      <w:pBdr>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0" w:type="paragraph">
    <w:name w:val="xl3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1" w:type="paragraph">
    <w:name w:val="xl31"/>
    <w:basedOn w:val="Normal"/>
    <w:pPr>
      <w:pBdr>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2" w:type="paragraph">
    <w:name w:val="xl3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3" w:type="paragraph">
    <w:name w:val="xl33"/>
    <w:basedOn w:val="Normal"/>
    <w:pPr>
      <w:spacing w:after="100" w:afterAutospacing="1" w:before="100" w:beforeAutospacing="1"/>
    </w:pPr>
    <w:rPr>
      <w:rFonts w:eastAsia="Arial Unicode MS"/>
      <w:sz w:val="22"/>
      <w:szCs w:val="22"/>
    </w:rPr>
  </w:style>
  <w:style w:customStyle="1" w:styleId="xl34" w:type="paragraph">
    <w:name w:val="xl3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5" w:type="paragraph">
    <w:name w:val="xl35"/>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36" w:type="paragraph">
    <w:name w:val="xl36"/>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7" w:type="paragraph">
    <w:name w:val="xl3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8" w:type="paragraph">
    <w:name w:val="xl38"/>
    <w:basedOn w:val="Normal"/>
    <w:pPr>
      <w:pBdr>
        <w:top w:color="auto" w:space="0" w:sz="4" w:val="single"/>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9" w:type="paragraph">
    <w:name w:val="xl3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40" w:type="paragraph">
    <w:name w:val="xl40"/>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41" w:type="paragraph">
    <w:name w:val="xl41"/>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2" w:type="paragraph">
    <w:name w:val="xl42"/>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3" w:type="paragraph">
    <w:name w:val="xl43"/>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44" w:type="paragraph">
    <w:name w:val="xl44"/>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5" w:type="paragraph">
    <w:name w:val="xl45"/>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6" w:type="paragraph">
    <w:name w:val="xl46"/>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7" w:type="paragraph">
    <w:name w:val="xl47"/>
    <w:basedOn w:val="Normal"/>
    <w:pPr>
      <w:pBdr>
        <w:left w:color="auto" w:space="0" w:sz="4" w:val="single"/>
        <w:bottom w:color="auto" w:space="0" w:sz="4" w:val="single"/>
      </w:pBdr>
      <w:spacing w:after="100" w:afterAutospacing="1" w:before="100" w:beforeAutospacing="1"/>
      <w:textAlignment w:val="top"/>
    </w:pPr>
    <w:rPr>
      <w:rFonts w:eastAsia="Arial Unicode MS"/>
      <w:sz w:val="22"/>
      <w:szCs w:val="22"/>
    </w:rPr>
  </w:style>
  <w:style w:customStyle="1" w:styleId="xl48" w:type="paragraph">
    <w:name w:val="xl48"/>
    <w:basedOn w:val="Normal"/>
    <w:pPr>
      <w:pBdr>
        <w:left w:color="auto" w:space="0" w:sz="4" w:val="single"/>
        <w:bottom w:color="auto" w:space="0" w:sz="4" w:val="single"/>
      </w:pBdr>
      <w:spacing w:after="100" w:afterAutospacing="1" w:before="100" w:beforeAutospacing="1"/>
    </w:pPr>
    <w:rPr>
      <w:rFonts w:eastAsia="Arial Unicode MS"/>
    </w:rPr>
  </w:style>
  <w:style w:customStyle="1" w:styleId="xl49" w:type="paragraph">
    <w:name w:val="xl49"/>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0" w:type="paragraph">
    <w:name w:val="xl5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1" w:type="paragraph">
    <w:name w:val="xl51"/>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2" w:type="paragraph">
    <w:name w:val="xl5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3" w:type="paragraph">
    <w:name w:val="xl53"/>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4" w:type="paragraph">
    <w:name w:val="xl5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5" w:type="paragraph">
    <w:name w:val="xl55"/>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6" w:type="paragraph">
    <w:name w:val="xl5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7" w:type="paragraph">
    <w:name w:val="xl57"/>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8" w:type="paragraph">
    <w:name w:val="xl58"/>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59" w:type="paragraph">
    <w:name w:val="xl5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0" w:type="paragraph">
    <w:name w:val="xl60"/>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61" w:type="paragraph">
    <w:name w:val="xl61"/>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2" w:type="paragraph">
    <w:name w:val="xl62"/>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Arial Unicode MS"/>
      <w:sz w:val="22"/>
      <w:szCs w:val="22"/>
    </w:rPr>
  </w:style>
  <w:style w:customStyle="1" w:styleId="xl63" w:type="paragraph">
    <w:name w:val="xl63"/>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b/>
      <w:bCs/>
      <w:sz w:val="22"/>
      <w:szCs w:val="22"/>
    </w:rPr>
  </w:style>
  <w:style w:customStyle="1" w:styleId="xl64" w:type="paragraph">
    <w:name w:val="xl64"/>
    <w:basedOn w:val="Normal"/>
    <w:pPr>
      <w:pBdr>
        <w:left w:color="auto" w:space="0" w:sz="4" w:val="single"/>
        <w:bottom w:color="auto" w:space="0" w:sz="4" w:val="single"/>
      </w:pBdr>
      <w:spacing w:after="100" w:afterAutospacing="1" w:before="100" w:beforeAutospacing="1"/>
    </w:pPr>
    <w:rPr>
      <w:rFonts w:eastAsia="Arial Unicode MS"/>
      <w:b/>
      <w:bCs/>
      <w:sz w:val="22"/>
      <w:szCs w:val="22"/>
    </w:rPr>
  </w:style>
  <w:style w:customStyle="1" w:styleId="xl65" w:type="paragraph">
    <w:name w:val="xl65"/>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66" w:type="paragraph">
    <w:name w:val="xl6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rPr>
  </w:style>
  <w:style w:customStyle="1" w:styleId="xl67" w:type="paragraph">
    <w:name w:val="xl6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68" w:type="paragraph">
    <w:name w:val="xl68"/>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rPr>
  </w:style>
  <w:style w:styleId="Tekstbalonia" w:type="paragraph">
    <w:name w:val="Balloon Text"/>
    <w:basedOn w:val="Normal"/>
    <w:semiHidden/>
    <w:rsid w:val="003512D9"/>
    <w:rPr>
      <w:rFonts w:ascii="Tahoma" w:cs="Tahoma" w:hAnsi="Tahoma"/>
      <w:sz w:val="16"/>
      <w:szCs w:val="16"/>
    </w:rPr>
  </w:style>
  <w:style w:styleId="Reetkatablice" w:type="table">
    <w:name w:val="Table Grid"/>
    <w:basedOn w:val="Obinatablica"/>
    <w:rsid w:val="007C5A6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C6BFE"/>
    <w:pPr>
      <w:spacing w:after="100" w:afterAutospacing="1" w:before="100" w:beforeAutospacing="1"/>
    </w:pPr>
  </w:style>
  <w:style w:customStyle="1" w:styleId="UvuenotijelotekstaChar" w:type="character">
    <w:name w:val="Uvučeno tijelo teksta Char"/>
    <w:link w:val="Uvuenotijeloteksta"/>
    <w:rsid w:val="00DC6BFE"/>
    <w:rPr>
      <w:sz w:val="24"/>
      <w:szCs w:val="24"/>
    </w:rPr>
  </w:style>
  <w:style w:styleId="Naglaeno" w:type="character">
    <w:name w:val="Strong"/>
    <w:uiPriority w:val="22"/>
    <w:qFormat/>
    <w:rsid w:val="004D3D2E"/>
    <w:rPr>
      <w:b/>
      <w:bCs/>
    </w:rPr>
  </w:style>
  <w:style w:styleId="Odlomakpopisa" w:type="paragraph">
    <w:name w:val="List Paragraph"/>
    <w:basedOn w:val="Normal"/>
    <w:uiPriority w:val="34"/>
    <w:qFormat/>
    <w:rsid w:val="00CD7B3C"/>
    <w:pPr>
      <w:ind w:left="720"/>
      <w:contextualSpacing/>
    </w:pPr>
  </w:style>
  <w:style w:styleId="Tekstrezerviranogmjesta" w:type="character">
    <w:name w:val="Placeholder Text"/>
    <w:basedOn w:val="Zadanifontodlomka"/>
    <w:uiPriority w:val="99"/>
    <w:semiHidden/>
    <w:rsid w:val="00E756FD"/>
    <w:rPr>
      <w:color w:val="808080"/>
      <w:bdr w:color="auto" w:space="0" w:sz="0" w:val="none"/>
      <w:shd w:color="auto" w:fill="auto" w:val="clear"/>
    </w:rPr>
  </w:style>
  <w:style w:customStyle="1" w:styleId="eSPISCCParagraphDefaultFont" w:type="character">
    <w:name w:val="eSPIS_CC_Paragraph Default Font"/>
    <w:basedOn w:val="Zadanifontodlomka"/>
    <w:rsid w:val="00E756F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56FD"/>
    <w:rPr>
      <w:bdr w:color="auto" w:space="0" w:sz="0" w:val="none"/>
      <w:shd w:color="auto" w:fill="FFFFCC" w:val="clear"/>
      <w:lang w:val="hr-HR"/>
    </w:rPr>
  </w:style>
  <w:style w:customStyle="1" w:styleId="PozadinaSvijetloCrvena" w:type="character">
    <w:name w:val="Pozadina_SvijetloCrvena"/>
    <w:basedOn w:val="eSPISCCParagraphDefaultFont"/>
    <w:rsid w:val="00E756F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56F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508751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96707399">
          <w:marLeft w:val="0"/>
          <w:marRight w:val="0"/>
          <w:marTop w:val="60"/>
          <w:marBottom w:val="0"/>
          <w:divBdr>
            <w:top w:space="0" w:sz="0" w:color="auto" w:val="none"/>
            <w:left w:space="0" w:sz="0" w:color="auto" w:val="none"/>
            <w:bottom w:space="0" w:sz="0" w:color="auto" w:val="none"/>
            <w:right w:space="0" w:sz="0" w:color="auto" w:val="none"/>
          </w:divBdr>
          <w:divsChild>
            <w:div w:id="1340964608">
              <w:marLeft w:val="0"/>
              <w:marRight w:val="0"/>
              <w:marTop w:val="0"/>
              <w:marBottom w:val="0"/>
              <w:divBdr>
                <w:top w:space="0" w:sz="0" w:color="auto" w:val="none"/>
                <w:left w:space="0" w:sz="0" w:color="auto" w:val="none"/>
                <w:bottom w:space="0" w:sz="0" w:color="auto" w:val="none"/>
                <w:right w:space="0" w:sz="0" w:color="auto" w:val="none"/>
              </w:divBdr>
              <w:divsChild>
                <w:div w:id="1278828960">
                  <w:marLeft w:val="3750"/>
                  <w:marRight w:val="0"/>
                  <w:marTop w:val="0"/>
                  <w:marBottom w:val="300"/>
                  <w:divBdr>
                    <w:top w:space="0" w:sz="0" w:color="auto" w:val="none"/>
                    <w:left w:space="0" w:sz="0" w:color="auto" w:val="none"/>
                    <w:bottom w:space="0" w:sz="0" w:color="auto" w:val="none"/>
                    <w:right w:space="0" w:sz="0" w:color="auto" w:val="none"/>
                  </w:divBdr>
                  <w:divsChild>
                    <w:div w:id="2088185497">
                      <w:marLeft w:val="0"/>
                      <w:marRight w:val="0"/>
                      <w:marTop w:val="0"/>
                      <w:marBottom w:val="0"/>
                      <w:divBdr>
                        <w:top w:space="0" w:sz="0" w:color="auto" w:val="none"/>
                        <w:left w:space="0" w:sz="0" w:color="auto" w:val="none"/>
                        <w:bottom w:space="0" w:sz="0" w:color="auto" w:val="none"/>
                        <w:right w:space="0" w:sz="0" w:color="auto" w:val="none"/>
                      </w:divBdr>
                      <w:divsChild>
                        <w:div w:id="1021204169">
                          <w:marLeft w:val="0"/>
                          <w:marRight w:val="0"/>
                          <w:marTop w:val="0"/>
                          <w:marBottom w:val="0"/>
                          <w:divBdr>
                            <w:top w:space="0" w:sz="0" w:color="auto" w:val="none"/>
                            <w:left w:space="0" w:sz="0" w:color="auto" w:val="none"/>
                            <w:bottom w:space="0" w:sz="0" w:color="auto" w:val="none"/>
                            <w:right w:space="0" w:sz="0" w:color="auto" w:val="none"/>
                          </w:divBdr>
                          <w:divsChild>
                            <w:div w:id="95905277">
                              <w:marLeft w:val="0"/>
                              <w:marRight w:val="0"/>
                              <w:marTop w:val="0"/>
                              <w:marBottom w:val="0"/>
                              <w:divBdr>
                                <w:top w:space="0" w:sz="0" w:color="auto" w:val="none"/>
                                <w:left w:space="0" w:sz="0" w:color="auto" w:val="none"/>
                                <w:bottom w:space="0" w:sz="0" w:color="auto" w:val="none"/>
                                <w:right w:space="0" w:sz="0" w:color="auto" w:val="none"/>
                              </w:divBdr>
                              <w:divsChild>
                                <w:div w:id="234046856">
                                  <w:marLeft w:val="0"/>
                                  <w:marRight w:val="0"/>
                                  <w:marTop w:val="0"/>
                                  <w:marBottom w:val="0"/>
                                  <w:divBdr>
                                    <w:top w:space="0" w:sz="0" w:color="auto" w:val="none"/>
                                    <w:left w:space="0" w:sz="0" w:color="auto" w:val="none"/>
                                    <w:bottom w:space="0" w:sz="0" w:color="auto" w:val="none"/>
                                    <w:right w:space="0" w:sz="0" w:color="auto" w:val="none"/>
                                  </w:divBdr>
                                  <w:divsChild>
                                    <w:div w:id="1693460116">
                                      <w:marLeft w:val="0"/>
                                      <w:marRight w:val="0"/>
                                      <w:marTop w:val="0"/>
                                      <w:marBottom w:val="0"/>
                                      <w:divBdr>
                                        <w:top w:space="0" w:sz="0" w:color="auto" w:val="none"/>
                                        <w:left w:space="0" w:sz="0" w:color="auto" w:val="none"/>
                                        <w:bottom w:space="0" w:sz="0" w:color="auto" w:val="none"/>
                                        <w:right w:space="0" w:sz="0" w:color="auto" w:val="none"/>
                                      </w:divBdr>
                                      <w:divsChild>
                                        <w:div w:id="1000079689">
                                          <w:marLeft w:val="0"/>
                                          <w:marRight w:val="0"/>
                                          <w:marTop w:val="0"/>
                                          <w:marBottom w:val="0"/>
                                          <w:divBdr>
                                            <w:top w:space="0" w:sz="0" w:color="auto" w:val="none"/>
                                            <w:left w:space="0" w:sz="0" w:color="auto" w:val="none"/>
                                            <w:bottom w:space="0" w:sz="0" w:color="auto" w:val="none"/>
                                            <w:right w:space="0" w:sz="0" w:color="auto" w:val="none"/>
                                          </w:divBdr>
                                          <w:divsChild>
                                            <w:div w:id="2361329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429054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2017.</izvorni_sadrzaj>
    <derivirana_varijabla naziv="DomainObject.DatumDonosenjaOdluke_1">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2008.</izvorni_sadrzaj>
    <derivirana_varijabla naziv="DomainObject.Predmet.DatumOsnivanja_1">23. prosinca 2008.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St-52/2008</izvorni_sadrzaj>
    <derivirana_varijabla naziv="DomainObject.Predmet.OznakaBroj_1">St-52/2008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ROBERT'S INTERNATIONAL CO. d.o.o. za izvoz-uvoz, marketing, ugostiteljstvo, turizam i poslovne usluge "u stečaju"</izvorni_sadrzaj>
    <derivirana_varijabla naziv="DomainObject.Predmet.ProtustrankaFormated_1">  ROBERT'S INTERNATIONAL CO. d.o.o. za izvoz-uvoz, marketing, ugostiteljstvo, turizam i poslovne usluge "u stečaju"</derivirana_varijabla>
  </DomainObject.Predmet.ProtustrankaFormated>
  <DomainObject.Predmet.ProtustrankaFormatedOIB>
    <izvorni_sadrzaj>  ROBERT'S INTERNATIONAL CO. d.o.o. za izvoz-uvoz, marketing, ugostiteljstvo, turizam i poslovne usluge "u stečaju", OIB 38592929591</izvorni_sadrzaj>
    <derivirana_varijabla naziv="DomainObject.Predmet.ProtustrankaFormatedOIB_1">  ROBERT'S INTERNATIONAL CO. d.o.o. za izvoz-uvoz, marketing, ugostiteljstvo, turizam i poslovne usluge "u stečaju", OIB 38592929591</derivirana_varijabla>
  </DomainObject.Predmet.ProtustrankaFormatedOIB>
  <DomainObject.Predmet.ProtustrankaFormatedWithAdress>
    <izvorni_sadrzaj> ROBERT'S INTERNATIONAL CO. d.o.o. za izvoz-uvoz, marketing, ugostiteljstvo, turizam i poslovne usluge "u stečaju", Marasovićeva 67, 21000 Split</izvorni_sadrzaj>
    <derivirana_varijabla naziv="DomainObject.Predmet.ProtustrankaFormatedWithAdress_1"> ROBERT'S INTERNATIONAL CO. d.o.o. za izvoz-uvoz, marketing, ugostiteljstvo, turizam i poslovne usluge "u stečaju", Marasovićeva 67, 21000 Split</derivirana_varijabla>
  </DomainObject.Predmet.ProtustrankaFormatedWithAdress>
  <DomainObject.Predmet.ProtustrankaFormatedWithAdressOIB>
    <izvorni_sadrzaj> ROBERT'S INTERNATIONAL CO. d.o.o. za izvoz-uvoz, marketing, ugostiteljstvo, turizam i poslovne usluge "u stečaju", OIB 38592929591, Marasovićeva 67, 21000 Split</izvorni_sadrzaj>
    <derivirana_varijabla naziv="DomainObject.Predmet.ProtustrankaFormatedWithAdressOIB_1"> ROBERT'S INTERNATIONAL CO. d.o.o. za izvoz-uvoz, marketing, ugostiteljstvo, turizam i poslovne usluge "u stečaju", OIB 38592929591, Marasovićeva 67, 21000 Split</derivirana_varijabla>
  </DomainObject.Predmet.ProtustrankaFormatedWithAdressOIB>
  <DomainObject.Predmet.ProtustrankaWithAdress>
    <izvorni_sadrzaj>ROBERT'S INTERNATIONAL CO. d.o.o. za izvoz-uvoz, marketing, ugostiteljstvo, turizam i poslovne usluge "u stečaju" Marasovićeva 67, 21000 Split</izvorni_sadrzaj>
    <derivirana_varijabla naziv="DomainObject.Predmet.ProtustrankaWithAdress_1">ROBERT'S INTERNATIONAL CO. d.o.o. za izvoz-uvoz, marketing, ugostiteljstvo, turizam i poslovne usluge "u stečaju" Marasovićeva 67, 21000 Split</derivirana_varijabla>
  </DomainObject.Predmet.ProtustrankaWithAdress>
  <DomainObject.Predmet.ProtustrankaWithAdressOIB>
    <izvorni_sadrzaj>ROBERT'S INTERNATIONAL CO. d.o.o. za izvoz-uvoz, marketing, ugostiteljstvo, turizam i poslovne usluge "u stečaju", OIB 38592929591, Marasovićeva 67, 21000 Split</izvorni_sadrzaj>
    <derivirana_varijabla naziv="DomainObject.Predmet.ProtustrankaWithAdressOIB_1">ROBERT'S INTERNATIONAL CO. d.o.o. za izvoz-uvoz, marketing, ugostiteljstvo, turizam i poslovne usluge "u stečaju", OIB 38592929591, Marasovićeva 67, 21000 Split</derivirana_varijabla>
  </DomainObject.Predmet.ProtustrankaWithAdressOIB>
  <DomainObject.Predmet.ProtustrankaNazivFormated>
    <izvorni_sadrzaj>ROBERT'S INTERNATIONAL CO. d.o.o. za izvoz-uvoz, marketing, ugostiteljstvo, turizam i poslovne usluge "u stečaju"</izvorni_sadrzaj>
    <derivirana_varijabla naziv="DomainObject.Predmet.ProtustrankaNazivFormated_1">ROBERT'S INTERNATIONAL CO. d.o.o. za izvoz-uvoz, marketing, ugostiteljstvo, turizam i poslovne usluge "u stečaju"</derivirana_varijabla>
  </DomainObject.Predmet.ProtustrankaNazivFormated>
  <DomainObject.Predmet.ProtustrankaNazivFormatedOIB>
    <izvorni_sadrzaj>ROBERT'S INTERNATIONAL CO. d.o.o. za izvoz-uvoz, marketing, ugostiteljstvo, turizam i poslovne usluge "u stečaju", OIB 38592929591</izvorni_sadrzaj>
    <derivirana_varijabla naziv="DomainObject.Predmet.ProtustrankaNazivFormatedOIB_1">ROBERT'S INTERNATIONAL CO. d.o.o. za izvoz-uvoz, marketing, ugostiteljstvo, turizam i poslovne usluge "u stečaju", OIB 38592929591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14. ožujka 2017.</izvorni_sadrzaj>
    <derivirana_varijabla naziv="DomainObject.Predmet.SpisIzvanSuda.DatumIzlazaSpisa_1">14. ožujka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ROBERT'S INTERNATIONAL CO. d.o.o. za izvoz-uvoz, marketing, ugostiteljstvo, turizam i poslovne usluge "u stečaju"; IVAN ORLIĆ; ROBERT'S PLUS d.o.o. za trgovinu i usluge; Hrvatski Telekom d.d.; Vesna Čilić</izvorni_sadrzaj>
    <derivirana_varijabla naziv="DomainObject.Predmet.StrankaFormated_1">  ROBERT'S INTERNATIONAL CO. d.o.o. za izvoz-uvoz, marketing, ugostiteljstvo, turizam i poslovne usluge "u stečaju"; IVAN ORLIĆ; ROBERT'S PLUS d.o.o. za trgovinu i usluge; Hrvatski Telekom d.d.; Vesna Čilić</derivirana_varijabla>
  </DomainObject.Predmet.StrankaFormated>
  <DomainObject.Predmet.StrankaFormatedOIB>
    <izvorni_sadrzaj>  ROBERT'S INTERNATIONAL CO. d.o.o. za izvoz-uvoz, marketing, ugostiteljstvo, turizam i poslovne usluge "u stečaju", OIB 38592929591; IVAN ORLIĆ, OIB 14261210784; ROBERT'S PLUS d.o.o. za trgovinu i usluge, OIB 62687697158; Hrvatski Telekom d.d., OIB 81793146560; Vesna Čilić, OIB 73166715189</izvorni_sadrzaj>
    <derivirana_varijabla naziv="DomainObject.Predmet.StrankaFormatedOIB_1">  ROBERT'S INTERNATIONAL CO. d.o.o. za izvoz-uvoz, marketing, ugostiteljstvo, turizam i poslovne usluge "u stečaju", OIB 38592929591; IVAN ORLIĆ, OIB 14261210784; ROBERT'S PLUS d.o.o. za trgovinu i usluge, OIB 62687697158; Hrvatski Telekom d.d., OIB 81793146560; Vesna Čilić, OIB 73166715189</derivirana_varijabla>
  </DomainObject.Predmet.StrankaFormatedOIB>
  <DomainObject.Predmet.StrankaFormatedWithAdress>
    <izvorni_sadrzaj> ROBERT'S INTERNATIONAL CO. d.o.o. za izvoz-uvoz, marketing, ugostiteljstvo, turizam i poslovne usluge "u stečaju", Marasovića 67, Split; IVAN ORLIĆ, Bihaćka 2 a/ IV, 21000 Split; ROBERT'S PLUS d.o.o. za trgovinu i usluge, Marasovićeva 67, 21000 Split; Hrvatski Telekom d.d., Savska cesta 32, 10000 Zagreb; Vesna Čilić, Mihanovićeva 2 A, 21000 Split</izvorni_sadrzaj>
    <derivirana_varijabla naziv="DomainObject.Predmet.StrankaFormatedWithAdress_1"> ROBERT'S INTERNATIONAL CO. d.o.o. za izvoz-uvoz, marketing, ugostiteljstvo, turizam i poslovne usluge "u stečaju", Marasovića 67, Split; IVAN ORLIĆ, Bihaćka 2 a/ IV, 21000 Split; ROBERT'S PLUS d.o.o. za trgovinu i usluge, Marasovićeva 67, 21000 Split; Hrvatski Telekom d.d., Savska cesta 32, 10000 Zagreb; Vesna Čilić, Mihanovićeva 2 A, 21000 Split</derivirana_varijabla>
  </DomainObject.Predmet.StrankaFormatedWithAdress>
  <DomainObject.Predmet.StrankaFormatedWithAdressOIB>
    <izvorni_sadrzaj> ROBERT'S INTERNATIONAL CO. d.o.o. za izvoz-uvoz, marketing, ugostiteljstvo, turizam i poslovne usluge "u stečaju", OIB 38592929591, Marasovića 67, Split; IVAN ORLIĆ, OIB 14261210784, Bihaćka 2 a/ IV, 21000 Split; ROBERT'S PLUS d.o.o. za trgovinu i usluge, OIB 62687697158, Marasovićeva 67, 21000 Split; Hrvatski Telekom d.d., OIB 81793146560, Savska cesta 32, 10000 Zagreb; Vesna Čilić, OIB 73166715189, Mihanovićeva 2 A, 21000 Split</izvorni_sadrzaj>
    <derivirana_varijabla naziv="DomainObject.Predmet.StrankaFormatedWithAdressOIB_1"> ROBERT'S INTERNATIONAL CO. d.o.o. za izvoz-uvoz, marketing, ugostiteljstvo, turizam i poslovne usluge "u stečaju", OIB 38592929591, Marasovića 67, Split; IVAN ORLIĆ, OIB 14261210784, Bihaćka 2 a/ IV, 21000 Split; ROBERT'S PLUS d.o.o. za trgovinu i usluge, OIB 62687697158, Marasovićeva 67, 21000 Split; Hrvatski Telekom d.d., OIB 81793146560, Savska cesta 32, 10000 Zagreb; Vesna Čilić, OIB 73166715189, Mihanovićeva 2 A, 21000 Split</derivirana_varijabla>
  </DomainObject.Predmet.StrankaFormatedWithAdressOIB>
  <DomainObject.Predmet.StrankaWithAdress>
    <izvorni_sadrzaj>ROBERT'S INTERNATIONAL CO. d.o.o. za izvoz-uvoz, marketing, ugostiteljstvo, turizam i poslovne usluge "u stečaju" Marasovića 67,Split,IVAN ORLIĆ Bihaćka 2 a/ IV,21000 Split,ROBERT'S PLUS d.o.o. za trgovinu i usluge Marasovićeva 67,21000 Split,Hrvatski Telekom d.d. Savska cesta 32,10000 Zagreb,Vesna Čilić Mihanovićeva 2 A,21000 Split</izvorni_sadrzaj>
    <derivirana_varijabla naziv="DomainObject.Predmet.StrankaWithAdress_1">ROBERT'S INTERNATIONAL CO. d.o.o. za izvoz-uvoz, marketing, ugostiteljstvo, turizam i poslovne usluge "u stečaju" Marasovića 67,Split,IVAN ORLIĆ Bihaćka 2 a/ IV,21000 Split,ROBERT'S PLUS d.o.o. za trgovinu i usluge Marasovićeva 67,21000 Split,Hrvatski Telekom d.d. Savska cesta 32,10000 Zagreb,Vesna Čilić Mihanovićeva 2 A,21000 Split</derivirana_varijabla>
  </DomainObject.Predmet.StrankaWithAdress>
  <DomainObject.Predmet.StrankaWithAdressOIB>
    <izvorni_sadrzaj>ROBERT'S INTERNATIONAL CO. d.o.o. za izvoz-uvoz, marketing, ugostiteljstvo, turizam i poslovne usluge "u stečaju", OIB 38592929591, Marasovića 67,Split,IVAN ORLIĆ, OIB 14261210784, Bihaćka 2 a/ IV,21000 Split,ROBERT'S PLUS d.o.o. za trgovinu i usluge, OIB 62687697158, Marasovićeva 67,21000 Split,Hrvatski Telekom d.d., OIB 81793146560, Savska cesta 32,10000 Zagreb,Vesna Čilić, OIB 73166715189, Mihanovićeva 2 A,21000 Split</izvorni_sadrzaj>
    <derivirana_varijabla naziv="DomainObject.Predmet.StrankaWithAdressOIB_1">ROBERT'S INTERNATIONAL CO. d.o.o. za izvoz-uvoz, marketing, ugostiteljstvo, turizam i poslovne usluge "u stečaju", OIB 38592929591, Marasovića 67,Split,IVAN ORLIĆ, OIB 14261210784, Bihaćka 2 a/ IV,21000 Split,ROBERT'S PLUS d.o.o. za trgovinu i usluge, OIB 62687697158, Marasovićeva 67,21000 Split,Hrvatski Telekom d.d., OIB 81793146560, Savska cesta 32,10000 Zagreb,Vesna Čilić, OIB 73166715189, Mihanovićeva 2 A,21000 Split</derivirana_varijabla>
  </DomainObject.Predmet.StrankaWithAdressOIB>
  <DomainObject.Predmet.StrankaNazivFormated>
    <izvorni_sadrzaj>ROBERT'S INTERNATIONAL CO. d.o.o. za izvoz-uvoz, marketing, ugostiteljstvo, turizam i poslovne usluge "u stečaju",IVAN ORLIĆ,ROBERT'S PLUS d.o.o. za trgovinu i usluge,Hrvatski Telekom d.d.,Vesna Čilić</izvorni_sadrzaj>
    <derivirana_varijabla naziv="DomainObject.Predmet.StrankaNazivFormated_1">ROBERT'S INTERNATIONAL CO. d.o.o. za izvoz-uvoz, marketing, ugostiteljstvo, turizam i poslovne usluge "u stečaju",IVAN ORLIĆ,ROBERT'S PLUS d.o.o. za trgovinu i usluge,Hrvatski Telekom d.d.,Vesna Čilić</derivirana_varijabla>
  </DomainObject.Predmet.StrankaNazivFormated>
  <DomainObject.Predmet.StrankaNazivFormatedOIB>
    <izvorni_sadrzaj>ROBERT'S INTERNATIONAL CO. d.o.o. za izvoz-uvoz, marketing, ugostiteljstvo, turizam i poslovne usluge "u stečaju", OIB 38592929591,IVAN ORLIĆ, OIB 14261210784,ROBERT'S PLUS d.o.o. za trgovinu i usluge, OIB 62687697158,Hrvatski Telekom d.d., OIB 81793146560,Vesna Čilić, OIB 73166715189</izvorni_sadrzaj>
    <derivirana_varijabla naziv="DomainObject.Predmet.StrankaNazivFormatedOIB_1">ROBERT'S INTERNATIONAL CO. d.o.o. za izvoz-uvoz, marketing, ugostiteljstvo, turizam i poslovne usluge "u stečaju", OIB 38592929591,IVAN ORLIĆ, OIB 14261210784,ROBERT'S PLUS d.o.o. za trgovinu i usluge, OIB 62687697158,Hrvatski Telekom d.d., OIB 81793146560,Vesna Čilić, OIB 73166715189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ROBERT'S INTERNATIONAL CO. d.o.o. za izvoz-uvoz, marketing, ugostiteljstvo, turizam i poslovne usluge "u stečaju"</item>
      <item>IVAN ORLIĆ</item>
      <item>ROBERT'S PLUS d.o.o. za trgovinu i usluge</item>
      <item>Hrvatski Telekom d.d.</item>
      <item>Vesna Čilić</item>
    </izvorni_sadrzaj>
    <derivirana_varijabla naziv="DomainObject.Predmet.StrankaListFormated_1">
      <item>ROBERT'S INTERNATIONAL CO. d.o.o. za izvoz-uvoz, marketing, ugostiteljstvo, turizam i poslovne usluge "u stečaju"</item>
      <item>IVAN ORLIĆ</item>
      <item>ROBERT'S PLUS d.o.o. za trgovinu i usluge</item>
      <item>Hrvatski Telekom d.d.</item>
      <item>Vesna Čilić</item>
    </derivirana_varijabla>
  </DomainObject.Predmet.StrankaListFormated>
  <DomainObject.Predmet.StrankaListFormatedOIB>
    <izvorni_sadrzaj>
      <item>ROBERT'S INTERNATIONAL CO. d.o.o. za izvoz-uvoz, marketing, ugostiteljstvo, turizam i poslovne usluge "u stečaju", OIB 38592929591</item>
      <item>IVAN ORLIĆ, OIB 14261210784</item>
      <item>ROBERT'S PLUS d.o.o. za trgovinu i usluge, OIB 62687697158</item>
      <item>Hrvatski Telekom d.d., OIB 81793146560</item>
      <item>Vesna Čilić, OIB 73166715189</item>
    </izvorni_sadrzaj>
    <derivirana_varijabla naziv="DomainObject.Predmet.StrankaListFormatedOIB_1">
      <item>ROBERT'S INTERNATIONAL CO. d.o.o. za izvoz-uvoz, marketing, ugostiteljstvo, turizam i poslovne usluge "u stečaju", OIB 38592929591</item>
      <item>IVAN ORLIĆ, OIB 14261210784</item>
      <item>ROBERT'S PLUS d.o.o. za trgovinu i usluge, OIB 62687697158</item>
      <item>Hrvatski Telekom d.d., OIB 81793146560</item>
      <item>Vesna Čilić, OIB 73166715189</item>
    </derivirana_varijabla>
  </DomainObject.Predmet.StrankaListFormatedOIB>
  <DomainObject.Predmet.StrankaListFormatedWithAdress>
    <izvorni_sadrzaj>
      <item>ROBERT'S INTERNATIONAL CO. d.o.o. za izvoz-uvoz, marketing, ugostiteljstvo, turizam i poslovne usluge "u stečaju", Marasovića 67, Split</item>
      <item>IVAN ORLIĆ, Bihaćka 2 a/ IV, 21000 Split</item>
      <item>ROBERT'S PLUS d.o.o. za trgovinu i usluge, Marasovićeva 67, 21000 Split</item>
      <item>Hrvatski Telekom d.d., Savska cesta 32, 10000 Zagreb</item>
      <item>Vesna Čilić, Mihanovićeva 2 A, 21000 Split</item>
    </izvorni_sadrzaj>
    <derivirana_varijabla naziv="DomainObject.Predmet.StrankaListFormatedWithAdress_1">
      <item>ROBERT'S INTERNATIONAL CO. d.o.o. za izvoz-uvoz, marketing, ugostiteljstvo, turizam i poslovne usluge "u stečaju", Marasovića 67, Split</item>
      <item>IVAN ORLIĆ, Bihaćka 2 a/ IV, 21000 Split</item>
      <item>ROBERT'S PLUS d.o.o. za trgovinu i usluge, Marasovićeva 67, 21000 Split</item>
      <item>Hrvatski Telekom d.d., Savska cesta 32, 10000 Zagreb</item>
      <item>Vesna Čilić, Mihanovićeva 2 A, 21000 Split</item>
    </derivirana_varijabla>
  </DomainObject.Predmet.StrankaListFormatedWithAdress>
  <DomainObject.Predmet.StrankaListFormatedWithAdressOIB>
    <izvorni_sadrzaj>
      <item>ROBERT'S INTERNATIONAL CO. d.o.o. za izvoz-uvoz, marketing, ugostiteljstvo, turizam i poslovne usluge "u stečaju", OIB 38592929591, Marasovića 67, Split</item>
      <item>IVAN ORLIĆ, OIB 14261210784, Bihaćka 2 a/ IV, 21000 Split</item>
      <item>ROBERT'S PLUS d.o.o. za trgovinu i usluge, OIB 62687697158, Marasovićeva 67, 21000 Split</item>
      <item>Hrvatski Telekom d.d., OIB 81793146560, Savska cesta 32, 10000 Zagreb</item>
      <item>Vesna Čilić, OIB 73166715189, Mihanovićeva 2 A, 21000 Split</item>
    </izvorni_sadrzaj>
    <derivirana_varijabla naziv="DomainObject.Predmet.StrankaListFormatedWithAdressOIB_1">
      <item>ROBERT'S INTERNATIONAL CO. d.o.o. za izvoz-uvoz, marketing, ugostiteljstvo, turizam i poslovne usluge "u stečaju", OIB 38592929591, Marasovića 67, Split</item>
      <item>IVAN ORLIĆ, OIB 14261210784, Bihaćka 2 a/ IV, 21000 Split</item>
      <item>ROBERT'S PLUS d.o.o. za trgovinu i usluge, OIB 62687697158, Marasovićeva 67, 21000 Split</item>
      <item>Hrvatski Telekom d.d., OIB 81793146560, Savska cesta 32, 10000 Zagreb</item>
      <item>Vesna Čilić, OIB 73166715189, Mihanovićeva 2 A, 21000 Split</item>
    </derivirana_varijabla>
  </DomainObject.Predmet.StrankaListFormatedWithAdressOIB>
  <DomainObject.Predmet.StrankaListNazivFormated>
    <izvorni_sadrzaj>
      <item>ROBERT'S INTERNATIONAL CO. d.o.o. za izvoz-uvoz, marketing, ugostiteljstvo, turizam i poslovne usluge "u stečaju"</item>
      <item>IVAN ORLIĆ</item>
      <item>ROBERT'S PLUS d.o.o. za trgovinu i usluge</item>
      <item>Hrvatski Telekom d.d.</item>
      <item>Vesna Čilić</item>
    </izvorni_sadrzaj>
    <derivirana_varijabla naziv="DomainObject.Predmet.StrankaListNazivFormated_1">
      <item>ROBERT'S INTERNATIONAL CO. d.o.o. za izvoz-uvoz, marketing, ugostiteljstvo, turizam i poslovne usluge "u stečaju"</item>
      <item>IVAN ORLIĆ</item>
      <item>ROBERT'S PLUS d.o.o. za trgovinu i usluge</item>
      <item>Hrvatski Telekom d.d.</item>
      <item>Vesna Čilić</item>
    </derivirana_varijabla>
  </DomainObject.Predmet.StrankaListNazivFormated>
  <DomainObject.Predmet.StrankaListNazivFormatedOIB>
    <izvorni_sadrzaj>
      <item>ROBERT'S INTERNATIONAL CO. d.o.o. za izvoz-uvoz, marketing, ugostiteljstvo, turizam i poslovne usluge "u stečaju", OIB 38592929591</item>
      <item>IVAN ORLIĆ, OIB 14261210784</item>
      <item>ROBERT'S PLUS d.o.o. za trgovinu i usluge, OIB 62687697158</item>
      <item>Hrvatski Telekom d.d., OIB 81793146560</item>
      <item>Vesna Čilić, OIB 73166715189</item>
    </izvorni_sadrzaj>
    <derivirana_varijabla naziv="DomainObject.Predmet.StrankaListNazivFormatedOIB_1">
      <item>ROBERT'S INTERNATIONAL CO. d.o.o. za izvoz-uvoz, marketing, ugostiteljstvo, turizam i poslovne usluge "u stečaju", OIB 38592929591</item>
      <item>IVAN ORLIĆ, OIB 14261210784</item>
      <item>ROBERT'S PLUS d.o.o. za trgovinu i usluge, OIB 62687697158</item>
      <item>Hrvatski Telekom d.d., OIB 81793146560</item>
      <item>Vesna Čilić, OIB 73166715189</item>
    </derivirana_varijabla>
  </DomainObject.Predmet.StrankaListNazivFormatedOIB>
  <DomainObject.Predmet.ProtuStrankaListFormated>
    <izvorni_sadrzaj>
      <item>ROBERT'S INTERNATIONAL CO. d.o.o. za izvoz-uvoz, marketing, ugostiteljstvo, turizam i poslovne usluge "u stečaju"</item>
    </izvorni_sadrzaj>
    <derivirana_varijabla naziv="DomainObject.Predmet.ProtuStrankaListFormated_1">
      <item>ROBERT'S INTERNATIONAL CO. d.o.o. za izvoz-uvoz, marketing, ugostiteljstvo, turizam i poslovne usluge "u stečaju"</item>
    </derivirana_varijabla>
  </DomainObject.Predmet.ProtuStrankaListFormated>
  <DomainObject.Predmet.ProtuStrankaListFormatedOIB>
    <izvorni_sadrzaj>
      <item>ROBERT'S INTERNATIONAL CO. d.o.o. za izvoz-uvoz, marketing, ugostiteljstvo, turizam i poslovne usluge "u stečaju", OIB 38592929591</item>
    </izvorni_sadrzaj>
    <derivirana_varijabla naziv="DomainObject.Predmet.ProtuStrankaListFormatedOIB_1">
      <item>ROBERT'S INTERNATIONAL CO. d.o.o. za izvoz-uvoz, marketing, ugostiteljstvo, turizam i poslovne usluge "u stečaju", OIB 38592929591</item>
    </derivirana_varijabla>
  </DomainObject.Predmet.ProtuStrankaListFormatedOIB>
  <DomainObject.Predmet.ProtuStrankaListFormatedWithAdress>
    <izvorni_sadrzaj>
      <item>ROBERT'S INTERNATIONAL CO. d.o.o. za izvoz-uvoz, marketing, ugostiteljstvo, turizam i poslovne usluge "u stečaju", Marasovićeva 67, 21000 Split</item>
    </izvorni_sadrzaj>
    <derivirana_varijabla naziv="DomainObject.Predmet.ProtuStrankaListFormatedWithAdress_1">
      <item>ROBERT'S INTERNATIONAL CO. d.o.o. za izvoz-uvoz, marketing, ugostiteljstvo, turizam i poslovne usluge "u stečaju", Marasovićeva 67, 21000 Split</item>
    </derivirana_varijabla>
  </DomainObject.Predmet.ProtuStrankaListFormatedWithAdress>
  <DomainObject.Predmet.ProtuStrankaListFormatedWithAdressOIB>
    <izvorni_sadrzaj>
      <item>ROBERT'S INTERNATIONAL CO. d.o.o. za izvoz-uvoz, marketing, ugostiteljstvo, turizam i poslovne usluge "u stečaju", OIB 38592929591, Marasovićeva 67, 21000 Split</item>
    </izvorni_sadrzaj>
    <derivirana_varijabla naziv="DomainObject.Predmet.ProtuStrankaListFormatedWithAdressOIB_1">
      <item>ROBERT'S INTERNATIONAL CO. d.o.o. za izvoz-uvoz, marketing, ugostiteljstvo, turizam i poslovne usluge "u stečaju", OIB 38592929591, Marasovićeva 67, 21000 Split</item>
    </derivirana_varijabla>
  </DomainObject.Predmet.ProtuStrankaListFormatedWithAdressOIB>
  <DomainObject.Predmet.ProtuStrankaListNazivFormated>
    <izvorni_sadrzaj>
      <item>ROBERT'S INTERNATIONAL CO. d.o.o. za izvoz-uvoz, marketing, ugostiteljstvo, turizam i poslovne usluge "u stečaju"</item>
    </izvorni_sadrzaj>
    <derivirana_varijabla naziv="DomainObject.Predmet.ProtuStrankaListNazivFormated_1">
      <item>ROBERT'S INTERNATIONAL CO. d.o.o. za izvoz-uvoz, marketing, ugostiteljstvo, turizam i poslovne usluge "u stečaju"</item>
    </derivirana_varijabla>
  </DomainObject.Predmet.ProtuStrankaListNazivFormated>
  <DomainObject.Predmet.ProtuStrankaListNazivFormatedOIB>
    <izvorni_sadrzaj>
      <item>ROBERT'S INTERNATIONAL CO. d.o.o. za izvoz-uvoz, marketing, ugostiteljstvo, turizam i poslovne usluge "u stečaju", OIB 38592929591</item>
    </izvorni_sadrzaj>
    <derivirana_varijabla naziv="DomainObject.Predmet.ProtuStrankaListNazivFormatedOIB_1">
      <item>ROBERT'S INTERNATIONAL CO. d.o.o. za izvoz-uvoz, marketing, ugostiteljstvo, turizam i poslovne usluge "u stečaju", OIB 38592929591</item>
    </derivirana_varijabla>
  </DomainObject.Predmet.ProtuStrankaListNazivFormatedOIB>
  <DomainObject.Predmet.OstaliListFormated>
    <izvorni_sadrzaj>
      <item>TRGOVAČKI SUD SPLIT - oglasna ploča suda</item>
      <item>SOCIETE GENERALE-SPLITSKA BANKA dioničko društvo</item>
      <item>Srđana Morpurgo, dipl. iur.</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izvorni_sadrzaj>
    <derivirana_varijabla naziv="DomainObject.Predmet.OstaliListFormated_1">
      <item>TRGOVAČKI SUD SPLIT - oglasna ploča suda</item>
      <item>SOCIETE GENERALE-SPLITSKA BANKA dioničko društvo</item>
      <item>Srđana Morpurgo, dipl. iur.</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derivirana_varijabla>
  </DomainObject.Predmet.OstaliListFormated>
  <DomainObject.Predmet.OstaliListFormatedOIB>
    <izvorni_sadrzaj>
      <item>TRGOVAČKI SUD SPLIT - oglasna ploča suda, OIB 30842297926</item>
      <item>SOCIETE GENERALE-SPLITSKA BANKA dioničko društvo, OIB 69326397242</item>
      <item>Srđana Morpurgo, dipl. iur., OIB 53284085908</item>
      <item>OVRŠNI ODJEL Trgovačkog suda Split, OIB 30842297926</item>
      <item>REGISTARSKI ODJEL Trgovačkog suda Split, OIB 30842297926</item>
      <item>Trgovački sud Split Računovodstvo, OIB 30842297926</item>
      <item>TOMISLAV KRKA, odvjetnik</item>
      <item>SLAVICA ČUPIĆ, odvjetnica</item>
      <item>DARIO JUKIĆ, dipl. iur.</item>
      <item>REPUBLIKA HRVATSKA MINISTARSTVO FINANCIJA, POREZNA UPRAVA, OIB 18683136487</item>
      <item>ŽUPANIJSKO DRŽAVNO ODVJETNIŠVO SPLIT Građansko upravni odjel, OIB 70793241859</item>
      <item>STIPAN ŽIŽIĆ dipl.ing.</item>
      <item>Visoki trgovački sud Republike Hrvatske, OIB 97349366519</item>
      <item>SLOBODNA DALMACIJA - TRGOVINA d.o.o. za trgovinu, OIB 08227096233</item>
      <item>Vlado Adrić, OIB 13155417292</item>
      <item>Josip Kalajžić</item>
      <item>Damir Džaja</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Merica Miše</item>
      <item>VRHOVNI SUD  REPUBLIKE HRVATSKE, OIB 20599635268</item>
    </izvorni_sadrzaj>
    <derivirana_varijabla naziv="DomainObject.Predmet.OstaliListFormatedOIB_1">
      <item>TRGOVAČKI SUD SPLIT - oglasna ploča suda, OIB 30842297926</item>
      <item>SOCIETE GENERALE-SPLITSKA BANKA dioničko društvo, OIB 69326397242</item>
      <item>Srđana Morpurgo, dipl. iur., OIB 53284085908</item>
      <item>OVRŠNI ODJEL Trgovačkog suda Split, OIB 30842297926</item>
      <item>REGISTARSKI ODJEL Trgovačkog suda Split, OIB 30842297926</item>
      <item>Trgovački sud Split Računovodstvo, OIB 30842297926</item>
      <item>TOMISLAV KRKA, odvjetnik</item>
      <item>SLAVICA ČUPIĆ, odvjetnica</item>
      <item>DARIO JUKIĆ, dipl. iur.</item>
      <item>REPUBLIKA HRVATSKA MINISTARSTVO FINANCIJA, POREZNA UPRAVA, OIB 18683136487</item>
      <item>ŽUPANIJSKO DRŽAVNO ODVJETNIŠVO SPLIT Građansko upravni odjel, OIB 70793241859</item>
      <item>STIPAN ŽIŽIĆ dipl.ing.</item>
      <item>Visoki trgovački sud Republike Hrvatske, OIB 97349366519</item>
      <item>SLOBODNA DALMACIJA - TRGOVINA d.o.o. za trgovinu, OIB 08227096233</item>
      <item>Vlado Adrić, OIB 13155417292</item>
      <item>Josip Kalajžić</item>
      <item>Damir Džaja</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Merica Miše</item>
      <item>VRHOVNI SUD  REPUBLIKE HRVATSKE, OIB 20599635268</item>
    </derivirana_varijabla>
  </DomainObject.Predmet.OstaliListFormatedOIB>
  <DomainObject.Predmet.OstaliListFormatedWithAdress>
    <izvorni_sadrzaj>
      <item>TRGOVAČKI SUD SPLIT - oglasna ploča suda, Sukoišanska 6, 21000 Split</item>
      <item>SOCIETE GENERALE-SPLITSKA BANKA dioničko društvo, Ruđera Boškovića 16, Split</item>
      <item>Srđana Morpurgo, dipl. iur., Trg Mihovila Pavlinovića 2, 21000 Split</item>
      <item>OVRŠNI ODJEL Trgovačkog suda Split, Sukoišanska 6, 21000 Split</item>
      <item>REGISTARSKI ODJEL Trgovačkog suda Split, Sukoišanska 6, 21000 Split</item>
      <item>Trgovački sud Split Računovodstvo, Sukoišanska 6, 21000 Split</item>
      <item>TOMISLAV KRKA, odvjetnik, Starčevićeva 13/I, 21000 Split</item>
      <item>SLAVICA ČUPIĆ, odvjetnica, 21000 Split</item>
      <item>DARIO JUKIĆ, dipl. iur., Gundulićeva 29 A, 21000 Split</item>
      <item>REPUBLIKA HRVATSKA MINISTARSTVO FINANCIJA, POREZNA UPRAVA, Trg Franje Tuđmana 4, 21000 Split</item>
      <item>ŽUPANIJSKO DRŽAVNO ODVJETNIŠVO SPLIT Građansko upravni odjel, Gundulićeva  29 A, 21000 Split</item>
      <item>STIPAN ŽIŽIĆ dipl.ing., Solinska ulica 81, 21210 Solin</item>
      <item>Visoki trgovački sud Republike Hrvatske, Berislavićeva 11, 10000 Zagreb</item>
      <item>SLOBODNA DALMACIJA - TRGOVINA d.o.o. za trgovinu, Dugopoljska 17, Dugopolje</item>
      <item>Vlado Adrić, Makarska Ulica 7, 21000 Split</item>
      <item>Josip Kalajžić, Spinčićeva 23, 21000 Split</item>
      <item>Damir Džaja, Slavićeva 42, 21000 Split</item>
      <item>Neno Roglić, Doverska 1, 21000 Split</item>
      <item>Mate Soldić, Žankova Glavica 8, 21230 Sinj</item>
      <item>REVICON za računovodstvo, poslovno savjetovanje, društvo s ograničenom odgovornošću, Velebitska 78, Split</item>
      <item>MEMBRANA d.o.o. za usluge, Papandopulova 8/b, Split</item>
      <item>HRVATSKA POŠTANSKA BANKA, dioničko društvo, Jurišićeva 4, 10000 Zagreb</item>
      <item>Općinski sud u Splitu, Ex Vojarna Sveti Križ, Dračevac</item>
      <item>Općinski sud u Splitu Zemljišno knjižni odjel, Gundulićeva 29, 21000 Split</item>
      <item>IVAN ORLIĆ, Bihaćka 2 A, 21000 Split</item>
      <item>Merica Miše, Mornarska 8, 21219 Trogir</item>
      <item>VRHOVNI SUD  REPUBLIKE HRVATSKE, Trg Nikole Šubića Zrinskog 3, 10000 Zagreb</item>
    </izvorni_sadrzaj>
    <derivirana_varijabla naziv="DomainObject.Predmet.OstaliListFormatedWithAdress_1">
      <item>TRGOVAČKI SUD SPLIT - oglasna ploča suda, Sukoišanska 6, 21000 Split</item>
      <item>SOCIETE GENERALE-SPLITSKA BANKA dioničko društvo, Ruđera Boškovića 16, Split</item>
      <item>Srđana Morpurgo, dipl. iur., Trg Mihovila Pavlinovića 2, 21000 Split</item>
      <item>OVRŠNI ODJEL Trgovačkog suda Split, Sukoišanska 6, 21000 Split</item>
      <item>REGISTARSKI ODJEL Trgovačkog suda Split, Sukoišanska 6, 21000 Split</item>
      <item>Trgovački sud Split Računovodstvo, Sukoišanska 6, 21000 Split</item>
      <item>TOMISLAV KRKA, odvjetnik, Starčevićeva 13/I, 21000 Split</item>
      <item>SLAVICA ČUPIĆ, odvjetnica, 21000 Split</item>
      <item>DARIO JUKIĆ, dipl. iur., Gundulićeva 29 A, 21000 Split</item>
      <item>REPUBLIKA HRVATSKA MINISTARSTVO FINANCIJA, POREZNA UPRAVA, Trg Franje Tuđmana 4, 21000 Split</item>
      <item>ŽUPANIJSKO DRŽAVNO ODVJETNIŠVO SPLIT Građansko upravni odjel, Gundulićeva  29 A, 21000 Split</item>
      <item>STIPAN ŽIŽIĆ dipl.ing., Solinska ulica 81, 21210 Solin</item>
      <item>Visoki trgovački sud Republike Hrvatske, Berislavićeva 11, 10000 Zagreb</item>
      <item>SLOBODNA DALMACIJA - TRGOVINA d.o.o. za trgovinu, Dugopoljska 17, Dugopolje</item>
      <item>Vlado Adrić, Makarska Ulica 7, 21000 Split</item>
      <item>Josip Kalajžić, Spinčićeva 23, 21000 Split</item>
      <item>Damir Džaja, Slavićeva 42, 21000 Split</item>
      <item>Neno Roglić, Doverska 1, 21000 Split</item>
      <item>Mate Soldić, Žankova Glavica 8, 21230 Sinj</item>
      <item>REVICON za računovodstvo, poslovno savjetovanje, društvo s ograničenom odgovornošću, Velebitska 78, Split</item>
      <item>MEMBRANA d.o.o. za usluge, Papandopulova 8/b, Split</item>
      <item>HRVATSKA POŠTANSKA BANKA, dioničko društvo, Jurišićeva 4, 10000 Zagreb</item>
      <item>Općinski sud u Splitu, Ex Vojarna Sveti Križ, Dračevac</item>
      <item>Općinski sud u Splitu Zemljišno knjižni odjel, Gundulićeva 29, 21000 Split</item>
      <item>IVAN ORLIĆ, Bihaćka 2 A, 21000 Split</item>
      <item>Merica Miše, Mornarska 8, 21219 Trogir</item>
      <item>VRHOVNI SUD  REPUBLIKE HRVATSKE, Trg Nikole Šubića Zrinskog 3, 10000 Zagreb</item>
    </derivirana_varijabla>
  </DomainObject.Predmet.OstaliListFormatedWithAdress>
  <DomainObject.Predmet.OstaliListFormatedWithAdressOIB>
    <izvorni_sadrzaj>
      <item>TRGOVAČKI SUD SPLIT - oglasna ploča suda, OIB 30842297926, Sukoišanska 6, 21000 Split</item>
      <item>SOCIETE GENERALE-SPLITSKA BANKA dioničko društvo, OIB 69326397242, Ruđera Boškovića 16, Split</item>
      <item>Srđana Morpurgo, dipl. iur., OIB 53284085908, Trg Mihovila Pavlinovića 2, 21000 Split</item>
      <item>OVRŠNI ODJEL Trgovačkog suda Split, OIB 30842297926, Sukoišanska 6, 21000 Split</item>
      <item>REGISTARSKI ODJEL Trgovačkog suda Split, OIB 30842297926, Sukoišanska 6, 21000 Split</item>
      <item>Trgovački sud Split Računovodstvo, OIB 30842297926, Sukoišanska 6, 21000 Split</item>
      <item>TOMISLAV KRKA, odvjetnik, Starčevićeva 13/I, 21000 Split</item>
      <item>SLAVICA ČUPIĆ, odvjetnica, 21000 Split</item>
      <item>DARIO JUKIĆ, dipl. iur., Gundulićeva 29 A, 21000 Split</item>
      <item>REPUBLIKA HRVATSKA MINISTARSTVO FINANCIJA, POREZNA UPRAVA, OIB 18683136487, Trg Franje Tuđmana 4, 21000 Split</item>
      <item>ŽUPANIJSKO DRŽAVNO ODVJETNIŠVO SPLIT Građansko upravni odjel, OIB 70793241859, Gundulićeva  29 A, 21000 Split</item>
      <item>STIPAN ŽIŽIĆ dipl.ing., Solinska ulica 81, 21210 Solin</item>
      <item>Visoki trgovački sud Republike Hrvatske, OIB 97349366519, Berislavićeva 11, 10000 Zagreb</item>
      <item>SLOBODNA DALMACIJA - TRGOVINA d.o.o. za trgovinu, OIB 08227096233, Dugopoljska 17, Dugopolje</item>
      <item>Vlado Adrić, OIB 13155417292, Makarska Ulica 7, 21000 Split</item>
      <item>Josip Kalajžić, Spinčićeva 23, 21000 Split</item>
      <item>Damir Džaja, Slavićeva 42, 21000 Split</item>
      <item>Neno Roglić, OIB 66042836303, Doverska 1, 21000 Split</item>
      <item>Mate Soldić, OIB 38584144549, Žankova Glavica 8, 21230 Sinj</item>
      <item>REVICON za računovodstvo, poslovno savjetovanje, društvo s ograničenom odgovornošću, OIB 63814286623, Velebitska 78, Split</item>
      <item>MEMBRANA d.o.o. za usluge, OIB 43252729346, Papandopulova 8/b, Split</item>
      <item>HRVATSKA POŠTANSKA BANKA, dioničko društvo, OIB 87939104217, Jurišićeva 4, 10000 Zagreb</item>
      <item>Općinski sud u Splitu, OIB 61980608934, Ex Vojarna Sveti Križ, Dračevac</item>
      <item>Općinski sud u Splitu Zemljišno knjižni odjel, OIB 61980608934, Gundulićeva 29, 21000 Split</item>
      <item>IVAN ORLIĆ, OIB 14261210784, Bihaćka 2 A, 21000 Split</item>
      <item>Merica Miše, Mornarska 8, 21219 Trogir</item>
      <item>VRHOVNI SUD  REPUBLIKE HRVATSKE, OIB 20599635268, Trg Nikole Šubića Zrinskog 3, 10000 Zagreb</item>
    </izvorni_sadrzaj>
    <derivirana_varijabla naziv="DomainObject.Predmet.OstaliListFormatedWithAdressOIB_1">
      <item>TRGOVAČKI SUD SPLIT - oglasna ploča suda, OIB 30842297926, Sukoišanska 6, 21000 Split</item>
      <item>SOCIETE GENERALE-SPLITSKA BANKA dioničko društvo, OIB 69326397242, Ruđera Boškovića 16, Split</item>
      <item>Srđana Morpurgo, dipl. iur., OIB 53284085908, Trg Mihovila Pavlinovića 2, 21000 Split</item>
      <item>OVRŠNI ODJEL Trgovačkog suda Split, OIB 30842297926, Sukoišanska 6, 21000 Split</item>
      <item>REGISTARSKI ODJEL Trgovačkog suda Split, OIB 30842297926, Sukoišanska 6, 21000 Split</item>
      <item>Trgovački sud Split Računovodstvo, OIB 30842297926, Sukoišanska 6, 21000 Split</item>
      <item>TOMISLAV KRKA, odvjetnik, Starčevićeva 13/I, 21000 Split</item>
      <item>SLAVICA ČUPIĆ, odvjetnica, 21000 Split</item>
      <item>DARIO JUKIĆ, dipl. iur., Gundulićeva 29 A, 21000 Split</item>
      <item>REPUBLIKA HRVATSKA MINISTARSTVO FINANCIJA, POREZNA UPRAVA, OIB 18683136487, Trg Franje Tuđmana 4, 21000 Split</item>
      <item>ŽUPANIJSKO DRŽAVNO ODVJETNIŠVO SPLIT Građansko upravni odjel, OIB 70793241859, Gundulićeva  29 A, 21000 Split</item>
      <item>STIPAN ŽIŽIĆ dipl.ing., Solinska ulica 81, 21210 Solin</item>
      <item>Visoki trgovački sud Republike Hrvatske, OIB 97349366519, Berislavićeva 11, 10000 Zagreb</item>
      <item>SLOBODNA DALMACIJA - TRGOVINA d.o.o. za trgovinu, OIB 08227096233, Dugopoljska 17, Dugopolje</item>
      <item>Vlado Adrić, OIB 13155417292, Makarska Ulica 7, 21000 Split</item>
      <item>Josip Kalajžić, Spinčićeva 23, 21000 Split</item>
      <item>Damir Džaja, Slavićeva 42, 21000 Split</item>
      <item>Neno Roglić, OIB 66042836303, Doverska 1, 21000 Split</item>
      <item>Mate Soldić, OIB 38584144549, Žankova Glavica 8, 21230 Sinj</item>
      <item>REVICON za računovodstvo, poslovno savjetovanje, društvo s ograničenom odgovornošću, OIB 63814286623, Velebitska 78, Split</item>
      <item>MEMBRANA d.o.o. za usluge, OIB 43252729346, Papandopulova 8/b, Split</item>
      <item>HRVATSKA POŠTANSKA BANKA, dioničko društvo, OIB 87939104217, Jurišićeva 4, 10000 Zagreb</item>
      <item>Općinski sud u Splitu, OIB 61980608934, Ex Vojarna Sveti Križ, Dračevac</item>
      <item>Općinski sud u Splitu Zemljišno knjižni odjel, OIB 61980608934, Gundulićeva 29, 21000 Split</item>
      <item>IVAN ORLIĆ, OIB 14261210784, Bihaćka 2 A, 21000 Split</item>
      <item>Merica Miše, Mornarska 8, 21219 Trogir</item>
      <item>VRHOVNI SUD  REPUBLIKE HRVATSKE, OIB 20599635268, Trg Nikole Šubića Zrinskog 3, 10000 Zagreb</item>
    </derivirana_varijabla>
  </DomainObject.Predmet.OstaliListFormatedWithAdressOIB>
  <DomainObject.Predmet.OstaliListNazivFormated>
    <izvorni_sadrzaj>
      <item>TRGOVAČKI SUD SPLIT - oglasna ploča suda</item>
      <item>SOCIETE GENERALE-SPLITSKA BANKA dioničko društvo</item>
      <item>Srđana Morpurgo, dipl. iur.</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izvorni_sadrzaj>
    <derivirana_varijabla naziv="DomainObject.Predmet.OstaliListNazivFormated_1">
      <item>TRGOVAČKI SUD SPLIT - oglasna ploča suda</item>
      <item>SOCIETE GENERALE-SPLITSKA BANKA dioničko društvo</item>
      <item>Srđana Morpurgo, dipl. iur.</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derivirana_varijabla>
  </DomainObject.Predmet.OstaliListNazivFormated>
  <DomainObject.Predmet.OstaliListNazivFormatedOIB>
    <izvorni_sadrzaj>
      <item>TRGOVAČKI SUD SPLIT - oglasna ploča suda, OIB 30842297926</item>
      <item>SOCIETE GENERALE-SPLITSKA BANKA dioničko društvo, OIB 69326397242</item>
      <item>Srđana Morpurgo, dipl. iur., OIB 53284085908</item>
      <item>OVRŠNI ODJEL Trgovačkog suda Split, OIB 30842297926</item>
      <item>REGISTARSKI ODJEL Trgovačkog suda Split, OIB 30842297926</item>
      <item>Trgovački sud Split Računovodstvo, OIB 30842297926</item>
      <item>TOMISLAV KRKA, odvjetnik</item>
      <item>SLAVICA ČUPIĆ, odvjetnica</item>
      <item>DARIO JUKIĆ, dipl. iur.</item>
      <item>REPUBLIKA HRVATSKA MINISTARSTVO FINANCIJA, POREZNA UPRAVA, OIB 18683136487</item>
      <item>ŽUPANIJSKO DRŽAVNO ODVJETNIŠVO SPLIT Građansko upravni odjel, OIB 70793241859</item>
      <item>STIPAN ŽIŽIĆ dipl.ing.</item>
      <item>Visoki trgovački sud Republike Hrvatske, OIB 97349366519</item>
      <item>SLOBODNA DALMACIJA - TRGOVINA d.o.o. za trgovinu, OIB 08227096233</item>
      <item>Vlado Adrić, OIB 13155417292</item>
      <item>Josip Kalajžić</item>
      <item>Damir Džaja</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Merica Miše</item>
      <item>VRHOVNI SUD  REPUBLIKE HRVATSKE, OIB 20599635268</item>
    </izvorni_sadrzaj>
    <derivirana_varijabla naziv="DomainObject.Predmet.OstaliListNazivFormatedOIB_1">
      <item>TRGOVAČKI SUD SPLIT - oglasna ploča suda, OIB 30842297926</item>
      <item>SOCIETE GENERALE-SPLITSKA BANKA dioničko društvo, OIB 69326397242</item>
      <item>Srđana Morpurgo, dipl. iur., OIB 53284085908</item>
      <item>OVRŠNI ODJEL Trgovačkog suda Split, OIB 30842297926</item>
      <item>REGISTARSKI ODJEL Trgovačkog suda Split, OIB 30842297926</item>
      <item>Trgovački sud Split Računovodstvo, OIB 30842297926</item>
      <item>TOMISLAV KRKA, odvjetnik</item>
      <item>SLAVICA ČUPIĆ, odvjetnica</item>
      <item>DARIO JUKIĆ, dipl. iur.</item>
      <item>REPUBLIKA HRVATSKA MINISTARSTVO FINANCIJA, POREZNA UPRAVA, OIB 18683136487</item>
      <item>ŽUPANIJSKO DRŽAVNO ODVJETNIŠVO SPLIT Građansko upravni odjel, OIB 70793241859</item>
      <item>STIPAN ŽIŽIĆ dipl.ing.</item>
      <item>Visoki trgovački sud Republike Hrvatske, OIB 97349366519</item>
      <item>SLOBODNA DALMACIJA - TRGOVINA d.o.o. za trgovinu, OIB 08227096233</item>
      <item>Vlado Adrić, OIB 13155417292</item>
      <item>Josip Kalajžić</item>
      <item>Damir Džaja</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Merica Miše</item>
      <item>VRHOVNI SUD  REPUBLIKE HRVATSKE, OIB 20599635268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
    <derivirana_varijabla naziv="DomainObject.PoslovniBrojDokumenta_1"/>
  </DomainObject.PoslovniBrojDokumenta>
  <DomainObject.Predmet.StrankaIDrugi>
    <izvorni_sadrzaj>ROBERT'S INTERNATIONAL CO. d.o.o. za izvoz-uvoz, marketing, ugostiteljstvo, turizam i poslovne usluge "u stečaju" i dr.</izvorni_sadrzaj>
    <derivirana_varijabla naziv="DomainObject.Predmet.StrankaIDrugi_1">ROBERT'S INTERNATIONAL CO. d.o.o. za izvoz-uvoz, marketing, ugostiteljstvo, turizam i poslovne usluge "u stečaju" i dr.</derivirana_varijabla>
  </DomainObject.Predmet.StrankaIDrugi>
  <DomainObject.Predmet.ProtustrankaIDrugi>
    <izvorni_sadrzaj>ROBERT'S INTERNATIONAL CO. d.o.o. za izvoz-uvoz, marketing, ugostiteljstvo, turizam i poslovne usluge "u stečaju"</izvorni_sadrzaj>
    <derivirana_varijabla naziv="DomainObject.Predmet.ProtustrankaIDrugi_1">ROBERT'S INTERNATIONAL CO. d.o.o. za izvoz-uvoz, marketing, ugostiteljstvo, turizam i poslovne usluge "u stečaju"</derivirana_varijabla>
  </DomainObject.Predmet.ProtustrankaIDrugi>
  <DomainObject.Predmet.StrankaIDrugiAdressOIB>
    <izvorni_sadrzaj>ROBERT'S INTERNATIONAL CO. d.o.o. za izvoz-uvoz, marketing, ugostiteljstvo, turizam i poslovne usluge "u stečaju", OIB 38592929591, Marasovića 67, Split i dr.</izvorni_sadrzaj>
    <derivirana_varijabla naziv="DomainObject.Predmet.StrankaIDrugiAdressOIB_1">ROBERT'S INTERNATIONAL CO. d.o.o. za izvoz-uvoz, marketing, ugostiteljstvo, turizam i poslovne usluge "u stečaju", OIB 38592929591, Marasovića 67, Split i dr.</derivirana_varijabla>
  </DomainObject.Predmet.StrankaIDrugiAdressOIB>
  <DomainObject.Predmet.ProtustrankaIDrugiAdressOIB>
    <izvorni_sadrzaj>ROBERT'S INTERNATIONAL CO. d.o.o. za izvoz-uvoz, marketing, ugostiteljstvo, turizam i poslovne usluge "u stečaju", OIB 38592929591, Marasovićeva 67, 21000 Split</izvorni_sadrzaj>
    <derivirana_varijabla naziv="DomainObject.Predmet.ProtustrankaIDrugiAdressOIB_1">ROBERT'S INTERNATIONAL CO. d.o.o. za izvoz-uvoz, marketing, ugostiteljstvo, turizam i poslovne usluge "u stečaju", OIB 38592929591, Marasovićeva 67,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ROBERT'S INTERNATIONAL CO. d.o.o. za izvoz-uvoz, marketing, ugostiteljstvo, turizam i poslovne usluge "u stečaju"</item>
      <item>ROBERT'S INTERNATIONAL CO. d.o.o. za izvoz-uvoz, marketing, ugostiteljstvo, turizam i poslovne usluge "u stečaju"</item>
      <item>TRGOVAČKI SUD SPLIT - oglasna ploča suda</item>
      <item>SOCIETE GENERALE-SPLITSKA BANKA dioničko društvo</item>
      <item>IVAN ORLIĆ</item>
      <item>Srđana Morpurgo, dipl. iur.</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ROBERT'S PLUS d.o.o. za trgovinu i usluge</item>
      <item>Hrvatski Telekom d.d.</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Vesna Čilić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izvorni_sadrzaj>
    <derivirana_varijabla naziv="DomainObject.Predmet.SudioniciListNaziv_1">
      <item>ROBERT'S INTERNATIONAL CO. d.o.o. za izvoz-uvoz, marketing, ugostiteljstvo, turizam i poslovne usluge "u stečaju"</item>
      <item>ROBERT'S INTERNATIONAL CO. d.o.o. za izvoz-uvoz, marketing, ugostiteljstvo, turizam i poslovne usluge "u stečaju"</item>
      <item>TRGOVAČKI SUD SPLIT - oglasna ploča suda</item>
      <item>SOCIETE GENERALE-SPLITSKA BANKA dioničko društvo</item>
      <item>IVAN ORLIĆ</item>
      <item>Srđana Morpurgo, dipl. iur.</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ROBERT'S PLUS d.o.o. za trgovinu i usluge</item>
      <item>Hrvatski Telekom d.d.</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Vesna Čilić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derivirana_varijabla>
  </DomainObject.Predmet.SudioniciListNaziv>
  <DomainObject.Predmet.SudioniciListAdressOIB>
    <izvorni_sadrzaj>
      <item>ROBERT'S INTERNATIONAL CO. d.o.o. za izvoz-uvoz, marketing, ugostiteljstvo, turizam i poslovne usluge "u stečaju", OIB 38592929591, Marasovićeva 67,21000 Split</item>
      <item>ROBERT'S INTERNATIONAL CO. d.o.o. za izvoz-uvoz, marketing, ugostiteljstvo, turizam i poslovne usluge "u stečaju", OIB 38592929591, Marasovića 67,Split</item>
      <item>TRGOVAČKI SUD SPLIT - oglasna ploča suda, OIB 30842297926, Sukoišanska 6,21000 Split</item>
      <item>SOCIETE GENERALE-SPLITSKA BANKA dioničko društvo, OIB 69326397242, Ruđera Boškovića 16,Split</item>
      <item>IVAN ORLIĆ, OIB 14261210784, Bihaćka 2 a/ IV,21000 Split</item>
      <item>Srđana Morpurgo, dipl. iur., OIB 53284085908, Trg Mihovila Pavlinovića 2,21000 Split</item>
      <item>OVRŠNI ODJEL Trgovačkog suda Split, OIB 30842297926, Sukoišanska 6,21000 Split</item>
      <item>REGISTARSKI ODJEL Trgovačkog suda Split, OIB 30842297926, Sukoišanska 6,21000 Split</item>
      <item>Trgovački sud Split Računovodstvo, OIB 30842297926, Sukoišanska 6,21000 Split</item>
      <item>TOMISLAV KRKA, odvjetnik, Starčevićeva 13/I,21000 Split</item>
      <item>SLAVICA ČUPIĆ, odvjetnica, 21000 Split</item>
      <item>DARIO JUKIĆ, dipl. iur., Gundulićeva 29 A,21000 Split</item>
      <item>REPUBLIKA HRVATSKA MINISTARSTVO FINANCIJA, POREZNA UPRAVA, OIB 18683136487, Trg Franje Tuđmana 4,21000 Split</item>
      <item>ROBERT'S PLUS d.o.o. za trgovinu i usluge, OIB 62687697158, Marasovićeva 67,21000 Split</item>
      <item>Hrvatski Telekom d.d., OIB 81793146560, Savska cesta 32,10000 Zagreb</item>
      <item>ŽUPANIJSKO DRŽAVNO ODVJETNIŠVO SPLIT Građansko upravni odjel, OIB 70793241859, Gundulićeva  29 A,21000 Split</item>
      <item>STIPAN ŽIŽIĆ dipl.ing., Solinska ulica 81,21210 Solin</item>
      <item>Visoki trgovački sud Republike Hrvatske, OIB 97349366519, Berislavićeva 11,10000 Zagreb</item>
      <item>SLOBODNA DALMACIJA - TRGOVINA d.o.o. za trgovinu, OIB 08227096233, Dugopoljska 17,Dugopolje</item>
      <item>Vlado Adrić, OIB 13155417292, Makarska Ulica 7,21000 Split</item>
      <item>Josip Kalajžić, Spinčićeva 23,21000 Split</item>
      <item>Damir Džaja, Slavićeva 42,21000 Split</item>
      <item>Neno Roglić, OIB 66042836303, Doverska 1,21000 Split</item>
      <item>Mate Soldić, OIB 38584144549, Žankova Glavica 8,21230 Sinj</item>
      <item>Vesna Čilić, OIB 73166715189, Mihanovićeva 2 A,21000 Split</item>
      <item>REVICON za računovodstvo, poslovno savjetovanje, društvo s ograničenom odgovornošću, OIB 63814286623, Velebitska 78,Split</item>
      <item>MEMBRANA d.o.o. za usluge, OIB 43252729346, Papandopulova 8/b,Split</item>
      <item>HRVATSKA POŠTANSKA BANKA, dioničko društvo, OIB 87939104217, Jurišićeva 4,10000 Zagreb</item>
      <item>Općinski sud u Splitu, OIB 61980608934, Ex Vojarna Sveti Križ,Dračevac</item>
      <item>Općinski sud u Splitu Zemljišno knjižni odjel, OIB 61980608934, Gundulićeva 29,21000 Split</item>
      <item>IVAN ORLIĆ, OIB 14261210784, Bihaćka 2 A,21000 Split</item>
      <item>Merica Miše, Mornarska 8,21219 Trogir</item>
      <item>VRHOVNI SUD  REPUBLIKE HRVATSKE, OIB 20599635268, Trg Nikole Šubića Zrinskog 3,10000 Zagreb</item>
    </izvorni_sadrzaj>
    <derivirana_varijabla naziv="DomainObject.Predmet.SudioniciListAdressOIB_1">
      <item>ROBERT'S INTERNATIONAL CO. d.o.o. za izvoz-uvoz, marketing, ugostiteljstvo, turizam i poslovne usluge "u stečaju", OIB 38592929591, Marasovićeva 67,21000 Split</item>
      <item>ROBERT'S INTERNATIONAL CO. d.o.o. za izvoz-uvoz, marketing, ugostiteljstvo, turizam i poslovne usluge "u stečaju", OIB 38592929591, Marasovića 67,Split</item>
      <item>TRGOVAČKI SUD SPLIT - oglasna ploča suda, OIB 30842297926, Sukoišanska 6,21000 Split</item>
      <item>SOCIETE GENERALE-SPLITSKA BANKA dioničko društvo, OIB 69326397242, Ruđera Boškovića 16,Split</item>
      <item>IVAN ORLIĆ, OIB 14261210784, Bihaćka 2 a/ IV,21000 Split</item>
      <item>Srđana Morpurgo, dipl. iur., OIB 53284085908, Trg Mihovila Pavlinovića 2,21000 Split</item>
      <item>OVRŠNI ODJEL Trgovačkog suda Split, OIB 30842297926, Sukoišanska 6,21000 Split</item>
      <item>REGISTARSKI ODJEL Trgovačkog suda Split, OIB 30842297926, Sukoišanska 6,21000 Split</item>
      <item>Trgovački sud Split Računovodstvo, OIB 30842297926, Sukoišanska 6,21000 Split</item>
      <item>TOMISLAV KRKA, odvjetnik, Starčevićeva 13/I,21000 Split</item>
      <item>SLAVICA ČUPIĆ, odvjetnica, 21000 Split</item>
      <item>DARIO JUKIĆ, dipl. iur., Gundulićeva 29 A,21000 Split</item>
      <item>REPUBLIKA HRVATSKA MINISTARSTVO FINANCIJA, POREZNA UPRAVA, OIB 18683136487, Trg Franje Tuđmana 4,21000 Split</item>
      <item>ROBERT'S PLUS d.o.o. za trgovinu i usluge, OIB 62687697158, Marasovićeva 67,21000 Split</item>
      <item>Hrvatski Telekom d.d., OIB 81793146560, Savska cesta 32,10000 Zagreb</item>
      <item>ŽUPANIJSKO DRŽAVNO ODVJETNIŠVO SPLIT Građansko upravni odjel, OIB 70793241859, Gundulićeva  29 A,21000 Split</item>
      <item>STIPAN ŽIŽIĆ dipl.ing., Solinska ulica 81,21210 Solin</item>
      <item>Visoki trgovački sud Republike Hrvatske, OIB 97349366519, Berislavićeva 11,10000 Zagreb</item>
      <item>SLOBODNA DALMACIJA - TRGOVINA d.o.o. za trgovinu, OIB 08227096233, Dugopoljska 17,Dugopolje</item>
      <item>Vlado Adrić, OIB 13155417292, Makarska Ulica 7,21000 Split</item>
      <item>Josip Kalajžić, Spinčićeva 23,21000 Split</item>
      <item>Damir Džaja, Slavićeva 42,21000 Split</item>
      <item>Neno Roglić, OIB 66042836303, Doverska 1,21000 Split</item>
      <item>Mate Soldić, OIB 38584144549, Žankova Glavica 8,21230 Sinj</item>
      <item>Vesna Čilić, OIB 73166715189, Mihanovićeva 2 A,21000 Split</item>
      <item>REVICON za računovodstvo, poslovno savjetovanje, društvo s ograničenom odgovornošću, OIB 63814286623, Velebitska 78,Split</item>
      <item>MEMBRANA d.o.o. za usluge, OIB 43252729346, Papandopulova 8/b,Split</item>
      <item>HRVATSKA POŠTANSKA BANKA, dioničko društvo, OIB 87939104217, Jurišićeva 4,10000 Zagreb</item>
      <item>Općinski sud u Splitu, OIB 61980608934, Ex Vojarna Sveti Križ,Dračevac</item>
      <item>Općinski sud u Splitu Zemljišno knjižni odjel, OIB 61980608934, Gundulićeva 29,21000 Split</item>
      <item>IVAN ORLIĆ, OIB 14261210784, Bihaćka 2 A,21000 Split</item>
      <item>Merica Miše, Mornarska 8,21219 Trogir</item>
      <item>VRHOVNI SUD  REPUBLIKE HRVATSKE, OIB 20599635268, Trg Nikole Šubića Zrinskog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38592929591</item>
      <item>, OIB 38592929591</item>
      <item>, OIB 30842297926</item>
      <item>, OIB 69326397242</item>
      <item>, OIB 14261210784</item>
      <item>, OIB 53284085908</item>
      <item>, OIB 30842297926</item>
      <item>, OIB 30842297926</item>
      <item>, OIB 30842297926</item>
      <item>, OIB null</item>
      <item>, OIB null</item>
      <item>, OIB null</item>
      <item>, OIB 18683136487</item>
      <item>, OIB 62687697158</item>
      <item>, OIB 81793146560</item>
      <item>, OIB 70793241859</item>
      <item>, OIB null</item>
      <item>, OIB 97349366519</item>
      <item>, OIB 08227096233</item>
      <item>, OIB 13155417292</item>
      <item>, OIB null</item>
      <item>, OIB null</item>
      <item>, OIB 66042836303</item>
      <item>, OIB 38584144549</item>
      <item>, OIB 73166715189</item>
      <item>, OIB 63814286623</item>
      <item>, OIB 43252729346</item>
      <item>, OIB 87939104217</item>
      <item>, OIB 61980608934</item>
      <item>, OIB 61980608934</item>
      <item>, OIB 14261210784</item>
      <item>, OIB null</item>
      <item>, OIB 20599635268</item>
    </izvorni_sadrzaj>
    <derivirana_varijabla naziv="DomainObject.Predmet.SudioniciListNazivOIB_1">
      <item>, OIB 38592929591</item>
      <item>, OIB 38592929591</item>
      <item>, OIB 30842297926</item>
      <item>, OIB 69326397242</item>
      <item>, OIB 14261210784</item>
      <item>, OIB 53284085908</item>
      <item>, OIB 30842297926</item>
      <item>, OIB 30842297926</item>
      <item>, OIB 30842297926</item>
      <item>, OIB null</item>
      <item>, OIB null</item>
      <item>, OIB null</item>
      <item>, OIB 18683136487</item>
      <item>, OIB 62687697158</item>
      <item>, OIB 81793146560</item>
      <item>, OIB 70793241859</item>
      <item>, OIB null</item>
      <item>, OIB 97349366519</item>
      <item>, OIB 08227096233</item>
      <item>, OIB 13155417292</item>
      <item>, OIB null</item>
      <item>, OIB null</item>
      <item>, OIB 66042836303</item>
      <item>, OIB 38584144549</item>
      <item>, OIB 73166715189</item>
      <item>, OIB 63814286623</item>
      <item>, OIB 43252729346</item>
      <item>, OIB 87939104217</item>
      <item>, OIB 61980608934</item>
      <item>, OIB 61980608934</item>
      <item>, OIB 14261210784</item>
      <item>, OIB null</item>
      <item>, OIB 20599635268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D10AE0-69DF-424D-BE9C-8A5DBA552D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7</properties:Pages>
  <properties:Words>3277</properties:Words>
  <properties:Characters>17921</properties:Characters>
  <properties:Lines>293</properties:Lines>
  <properties:Paragraphs>82</properties:Paragraphs>
  <properties:TotalTime>6</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vt:i4>
      </vt:variant>
    </vt:vector>
  </properties:HeadingPairs>
  <properties:TitlesOfParts>
    <vt:vector size="3" baseType="lpstr">
      <vt:lpstr>REPUBLIKA HRVATSKA</vt:lpstr>
      <vt:lpstr>REPUBLIKA HRVATSKA</vt:lpstr>
      <vt:lpstr>R J E Š E N J EO  D O S U D I</vt:lpstr>
    </vt:vector>
  </properties:TitlesOfParts>
  <properties:LinksUpToDate>false</properties:LinksUpToDate>
  <properties:CharactersWithSpaces>21177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2017-04-05T10:14:00Z</dcterms:created>
  <dc:creator>Trgovački sud Split</dc:creator>
  <cp:lastModifiedBy>Ana Golub Gruić</cp:lastModifiedBy>
  <cp:lastPrinted>2017-04-05T10:23:00Z</cp:lastPrinted>
  <dcterms:modified xmlns:xsi="http://www.w3.org/2001/XMLSchema-instance" xsi:type="dcterms:W3CDTF">2017-04-05T11:36:00Z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7</vt:i4>
  </prop:property>
</prop:Properties>
</file>