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5ce0" w14:paraId="9d65ce0" w:rsidRDefault="00B72A8C" w:rsidP="0066733C" w:rsidR="0008657D" w:rsidRPr="00BE715E">
      <w:pPr>
        <w15:collapsed w:val="false"/>
      </w:pPr>
      <w:bookmarkStart w:name="_GoBack" w:id="0"/>
      <w:bookmarkEnd w:id="0"/>
      <w:r w:rsidRPr="00BE715E">
        <w:tab/>
      </w:r>
      <w:r w:rsidRPr="00BE715E">
        <w:tab/>
      </w:r>
      <w:r w:rsidRPr="00BE715E">
        <w:tab/>
      </w:r>
      <w:r w:rsidRPr="00BE715E">
        <w:tab/>
      </w:r>
      <w:r w:rsidRPr="00BE715E">
        <w:tab/>
      </w:r>
      <w:r w:rsidRPr="00BE715E">
        <w:tab/>
      </w:r>
      <w:r w:rsidRPr="00BE715E">
        <w:tab/>
      </w:r>
      <w:r w:rsidRPr="00BE715E">
        <w:tab/>
      </w:r>
      <w:r w:rsidRPr="00BE715E">
        <w:tab/>
      </w:r>
      <w:r w:rsidRPr="00BE715E">
        <w:tab/>
      </w:r>
      <w:r w:rsidR="008409EE" w:rsidRPr="00BE715E">
        <w:t xml:space="preserve">      4 </w:t>
      </w:r>
      <w:r w:rsidR="00EB2F91" w:rsidRPr="00BE715E">
        <w:t>St</w:t>
      </w:r>
      <w:r w:rsidR="00F5445D" w:rsidRPr="00BE715E">
        <w:t>pn</w:t>
      </w:r>
      <w:r w:rsidRPr="00BE715E">
        <w:t>-</w:t>
      </w:r>
      <w:r w:rsidR="00AB46CF">
        <w:t>17</w:t>
      </w:r>
      <w:r w:rsidR="00522CB7">
        <w:t>4</w:t>
      </w:r>
      <w:r w:rsidR="0066733C">
        <w:t>/15</w:t>
      </w:r>
    </w:p>
    <w:p w:rsidRDefault="0066733C" w:rsidP="00930C87" w:rsidR="00BE715E" w:rsidRPr="00BE715E">
      <w:pPr>
        <w:jc w:val="both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87" w:rsidP="00930C87" w:rsidR="0008657D" w:rsidRPr="00BE715E">
      <w:pPr>
        <w:jc w:val="both"/>
      </w:pPr>
      <w:r w:rsidRPr="00BE715E">
        <w:t xml:space="preserve">REPUBLIKA HRVATSKA </w:t>
      </w:r>
    </w:p>
    <w:p w:rsidRDefault="00930C87" w:rsidP="00930C87" w:rsidR="00930C87" w:rsidRPr="00BE715E">
      <w:pPr>
        <w:jc w:val="both"/>
      </w:pPr>
      <w:r w:rsidRPr="00BE715E">
        <w:t xml:space="preserve">TRGOVAČKI SUD U ZAGREBU </w:t>
      </w:r>
    </w:p>
    <w:p w:rsidRDefault="00930C87" w:rsidP="00CF7F50" w:rsidR="0008657D" w:rsidRPr="00BE715E">
      <w:pPr>
        <w:jc w:val="both"/>
      </w:pPr>
      <w:r w:rsidRPr="00BE715E">
        <w:t xml:space="preserve">STALNA SLUŽBA </w:t>
      </w:r>
    </w:p>
    <w:p w:rsidRDefault="005914B0" w:rsidP="00CF7F50" w:rsidR="005914B0" w:rsidRPr="00BE715E">
      <w:pPr>
        <w:jc w:val="both"/>
      </w:pPr>
      <w:r w:rsidRPr="00BE715E">
        <w:t xml:space="preserve">Karlovac, </w:t>
      </w:r>
      <w:r w:rsidR="0066733C">
        <w:t>Ljudevita Šestića 4</w:t>
      </w:r>
    </w:p>
    <w:p w:rsidRDefault="0008657D" w:rsidP="00B72A8C" w:rsidR="0008657D" w:rsidRPr="00BE715E">
      <w:pPr>
        <w:jc w:val="center"/>
        <w:rPr>
          <w:b/>
        </w:rPr>
      </w:pPr>
    </w:p>
    <w:p w:rsidRDefault="005914B0" w:rsidP="005914B0" w:rsidR="006B22DC" w:rsidRPr="00BE715E">
      <w:pPr>
        <w:jc w:val="center"/>
        <w:rPr>
          <w:b/>
        </w:rPr>
      </w:pPr>
      <w:r w:rsidRPr="00BE715E">
        <w:rPr>
          <w:b/>
        </w:rPr>
        <w:t>REPUBLIKA HRVATSKA</w:t>
      </w:r>
    </w:p>
    <w:p w:rsidRDefault="001104DA" w:rsidP="001104DA" w:rsidR="00B72A8C" w:rsidRPr="00BE715E">
      <w:pPr>
        <w:jc w:val="center"/>
        <w:rPr>
          <w:b/>
        </w:rPr>
      </w:pPr>
      <w:r w:rsidRPr="00BE715E">
        <w:rPr>
          <w:b/>
        </w:rPr>
        <w:t>R J E Š E N J E</w:t>
      </w:r>
    </w:p>
    <w:p w:rsidRDefault="00B72A8C" w:rsidR="00B72A8C" w:rsidRPr="00BE715E"/>
    <w:p w:rsidRDefault="00B72A8C" w:rsidP="0058543C" w:rsidR="00B72A8C" w:rsidRPr="00BE715E">
      <w:pPr>
        <w:autoSpaceDE w:val="false"/>
        <w:autoSpaceDN w:val="false"/>
        <w:adjustRightInd w:val="false"/>
        <w:jc w:val="both"/>
      </w:pPr>
      <w:r w:rsidRPr="00BE715E">
        <w:tab/>
      </w:r>
      <w:r w:rsidR="00AB46CF">
        <w:t>Trgovački sud u Zagrebu, Stalna služba</w:t>
      </w:r>
      <w:r w:rsidR="0066733C" w:rsidRPr="00522CB7">
        <w:t>,</w:t>
      </w:r>
      <w:r w:rsidR="0066733C">
        <w:rPr>
          <w:b/>
        </w:rPr>
        <w:t xml:space="preserve"> </w:t>
      </w:r>
      <w:r w:rsidRPr="00BE715E">
        <w:t xml:space="preserve">po sucu </w:t>
      </w:r>
      <w:r w:rsidR="006B22DC" w:rsidRPr="00BE715E">
        <w:t>Goranki Boljkovac</w:t>
      </w:r>
      <w:r w:rsidR="00930C87" w:rsidRPr="00BE715E">
        <w:t xml:space="preserve">, </w:t>
      </w:r>
      <w:r w:rsidR="00EB2F91" w:rsidRPr="00BE715E">
        <w:t xml:space="preserve">povodom prijedloga </w:t>
      </w:r>
      <w:r w:rsidR="00EF0845">
        <w:t xml:space="preserve">dužnika </w:t>
      </w:r>
      <w:r w:rsidR="00AB46CF">
        <w:t>PASTOR INŽENJERING d.d. Rakitje, Novačka 2, OIB 55598634637</w:t>
      </w:r>
      <w:r w:rsidR="0046103B" w:rsidRPr="00BE715E">
        <w:t>,</w:t>
      </w:r>
      <w:r w:rsidR="006E22CC" w:rsidRPr="00BE715E">
        <w:t xml:space="preserve"> </w:t>
      </w:r>
      <w:r w:rsidR="002D793C">
        <w:t xml:space="preserve">kojeg zastupa punomoćnica Ljubica Spajić, odvjetnica u Zagrebu, Ilica 139/I, </w:t>
      </w:r>
      <w:r w:rsidR="00EB2F91" w:rsidRPr="00BE715E">
        <w:t xml:space="preserve">za </w:t>
      </w:r>
      <w:r w:rsidR="00F5445D" w:rsidRPr="00BE715E">
        <w:t xml:space="preserve">sklapanje predstečajne nagodbe, dana </w:t>
      </w:r>
      <w:r w:rsidR="00AB46CF">
        <w:t>2. rujna 2016</w:t>
      </w:r>
      <w:r w:rsidR="00A51BB9" w:rsidRPr="00BE715E">
        <w:t>.</w:t>
      </w:r>
      <w:r w:rsidR="00F5445D" w:rsidRPr="00BE715E">
        <w:t xml:space="preserve"> godine  </w:t>
      </w:r>
    </w:p>
    <w:p w:rsidRDefault="006B22DC" w:rsidP="006B22DC" w:rsidR="006B22DC" w:rsidRPr="00BE715E">
      <w:pPr>
        <w:jc w:val="both"/>
      </w:pPr>
    </w:p>
    <w:p w:rsidRDefault="00B72A8C" w:rsidP="006B22DC" w:rsidR="00B043EC" w:rsidRPr="00BE715E">
      <w:pPr>
        <w:jc w:val="center"/>
      </w:pPr>
      <w:r w:rsidRPr="00BE715E">
        <w:t>r i j e š i o    j e</w:t>
      </w:r>
    </w:p>
    <w:p w:rsidRDefault="0053753E" w:rsidP="006B22DC" w:rsidR="0053753E" w:rsidRPr="00BE715E">
      <w:pPr>
        <w:jc w:val="center"/>
      </w:pPr>
    </w:p>
    <w:p w:rsidRDefault="006E22CC" w:rsidP="006E22CC" w:rsidR="006E22CC" w:rsidRPr="00BE715E">
      <w:pPr>
        <w:numPr>
          <w:ilvl w:val="0"/>
          <w:numId w:val="3"/>
        </w:numPr>
        <w:jc w:val="both"/>
      </w:pPr>
      <w:r w:rsidRPr="00BE715E">
        <w:t xml:space="preserve">Određuje se ročište radi sklapanja predstečajne nagodbe nad dužnikom </w:t>
      </w:r>
      <w:r w:rsidR="00AB46CF">
        <w:t>PASTOR INŽENJERING d.d. Rakitje, Novačka 2, OIB 55598634637</w:t>
      </w:r>
      <w:r w:rsidR="0046103B" w:rsidRPr="00BE715E">
        <w:t>,</w:t>
      </w:r>
      <w:r w:rsidR="00B22146" w:rsidRPr="00BE715E">
        <w:t xml:space="preserve"> </w:t>
      </w:r>
      <w:r w:rsidRPr="00BE715E">
        <w:t xml:space="preserve">za dan </w:t>
      </w:r>
      <w:r w:rsidR="00AB46CF">
        <w:rPr>
          <w:b/>
        </w:rPr>
        <w:t>3. listopada 2016.</w:t>
      </w:r>
      <w:r w:rsidR="0021795C" w:rsidRPr="00BE715E">
        <w:rPr>
          <w:b/>
        </w:rPr>
        <w:t xml:space="preserve"> </w:t>
      </w:r>
      <w:r w:rsidRPr="00BE715E">
        <w:rPr>
          <w:b/>
        </w:rPr>
        <w:t>godine u</w:t>
      </w:r>
      <w:r w:rsidRPr="00BE715E">
        <w:t xml:space="preserve"> </w:t>
      </w:r>
      <w:r w:rsidR="00985F9D">
        <w:rPr>
          <w:b/>
        </w:rPr>
        <w:t>1</w:t>
      </w:r>
      <w:r w:rsidR="00AB46CF">
        <w:rPr>
          <w:b/>
        </w:rPr>
        <w:t>2,3</w:t>
      </w:r>
      <w:r w:rsidR="00985F9D">
        <w:rPr>
          <w:b/>
        </w:rPr>
        <w:t>0</w:t>
      </w:r>
      <w:r w:rsidRPr="00BE715E">
        <w:rPr>
          <w:b/>
        </w:rPr>
        <w:t xml:space="preserve"> sati, u zgradi Trgovačkog suda u Zagrebu, Stalna služba, </w:t>
      </w:r>
      <w:r w:rsidR="00802685" w:rsidRPr="00BE715E">
        <w:rPr>
          <w:b/>
        </w:rPr>
        <w:t xml:space="preserve">Karlovac, </w:t>
      </w:r>
      <w:r w:rsidR="0066733C">
        <w:rPr>
          <w:b/>
        </w:rPr>
        <w:t>Ljudevita Šestića 4</w:t>
      </w:r>
      <w:r w:rsidR="00802685" w:rsidRPr="00BE715E">
        <w:t xml:space="preserve">, </w:t>
      </w:r>
      <w:r w:rsidRPr="00BE715E">
        <w:t xml:space="preserve">soba broj 3. </w:t>
      </w:r>
      <w:r w:rsidR="00A87866">
        <w:t xml:space="preserve"> </w:t>
      </w:r>
    </w:p>
    <w:p w:rsidRDefault="006E22CC" w:rsidP="006E22CC" w:rsidR="006E22CC" w:rsidRPr="00BE715E">
      <w:pPr>
        <w:ind w:left="705"/>
        <w:jc w:val="both"/>
      </w:pPr>
    </w:p>
    <w:p w:rsidRDefault="006E22CC" w:rsidP="006E22CC" w:rsidR="006E22CC" w:rsidRPr="00BE715E">
      <w:pPr>
        <w:numPr>
          <w:ilvl w:val="0"/>
          <w:numId w:val="3"/>
        </w:numPr>
        <w:jc w:val="both"/>
      </w:pPr>
      <w:r w:rsidRPr="00BE715E">
        <w:t>Na ročište se p</w:t>
      </w:r>
      <w:r w:rsidR="00E15BE1" w:rsidRPr="00BE715E">
        <w:t>ozivaju dužnik i svi vjerovnici.</w:t>
      </w:r>
    </w:p>
    <w:p w:rsidRDefault="006E22CC" w:rsidP="008409EE" w:rsidR="0053753E" w:rsidRPr="00BE715E">
      <w:pPr>
        <w:jc w:val="both"/>
      </w:pPr>
      <w:r w:rsidRPr="00BE715E">
        <w:t xml:space="preserve"> </w:t>
      </w:r>
    </w:p>
    <w:p w:rsidRDefault="00B72A8C" w:rsidP="00E30E21" w:rsidR="008409EE" w:rsidRPr="00BE715E">
      <w:pPr>
        <w:jc w:val="both"/>
        <w:rPr>
          <w:b/>
        </w:rPr>
      </w:pPr>
      <w:r w:rsidRPr="00BE715E">
        <w:tab/>
      </w:r>
    </w:p>
    <w:p w:rsidRDefault="00B043EC" w:rsidP="006B22DC" w:rsidR="00B72A8C" w:rsidRPr="00BE715E">
      <w:pPr>
        <w:jc w:val="center"/>
      </w:pPr>
      <w:r w:rsidRPr="00BE715E">
        <w:t>U Karlovcu</w:t>
      </w:r>
      <w:r w:rsidR="00143615" w:rsidRPr="00BE715E">
        <w:t xml:space="preserve">  </w:t>
      </w:r>
      <w:r w:rsidR="0017584E">
        <w:t xml:space="preserve">2. </w:t>
      </w:r>
      <w:r w:rsidR="00AB46CF">
        <w:t>rujna 2016</w:t>
      </w:r>
      <w:r w:rsidR="008409EE" w:rsidRPr="00BE715E">
        <w:t xml:space="preserve">. </w:t>
      </w:r>
      <w:r w:rsidRPr="00BE715E">
        <w:t>godine</w:t>
      </w:r>
      <w:r w:rsidR="00B72A8C" w:rsidRPr="00BE715E">
        <w:tab/>
      </w:r>
    </w:p>
    <w:p w:rsidRDefault="007509CD" w:rsidR="007509CD" w:rsidRPr="00BE715E">
      <w:r w:rsidRPr="00BE715E">
        <w:t xml:space="preserve">                                                                                                             </w:t>
      </w:r>
    </w:p>
    <w:p w:rsidRDefault="006B22DC" w:rsidP="007509CD" w:rsidR="007509CD" w:rsidRPr="00BE715E">
      <w:pPr>
        <w:ind w:left="6372"/>
      </w:pPr>
      <w:r w:rsidRPr="00BE715E">
        <w:t xml:space="preserve">        Sudac</w:t>
      </w:r>
      <w:r w:rsidR="00947731" w:rsidRPr="00BE715E">
        <w:t>:</w:t>
      </w:r>
    </w:p>
    <w:p w:rsidRDefault="00947731" w:rsidP="0046103B" w:rsidR="005914B0">
      <w:pPr>
        <w:ind w:left="6372"/>
      </w:pPr>
      <w:r w:rsidRPr="00BE715E">
        <w:t>Goranka Boljkovac</w:t>
      </w:r>
      <w:r w:rsidR="002D793C">
        <w:t>, v.r.</w:t>
      </w:r>
    </w:p>
    <w:p w:rsidRDefault="00834D02" w:rsidP="0046103B" w:rsidR="00834D02">
      <w:pPr>
        <w:ind w:left="6372"/>
      </w:pPr>
    </w:p>
    <w:p w:rsidRDefault="00834D02" w:rsidP="00765D95" w:rsidR="00765D95" w:rsidRPr="00BE715E">
      <w:pPr>
        <w:tabs>
          <w:tab w:pos="6703" w:val="left"/>
        </w:tabs>
      </w:pPr>
      <w:r>
        <w:tab/>
      </w:r>
      <w:r w:rsidR="002D793C">
        <w:t>Za točnost otpravka-</w:t>
      </w:r>
    </w:p>
    <w:p w:rsidRDefault="002D793C" w:rsidP="00834D02" w:rsidR="00834D02" w:rsidRPr="00BE715E">
      <w:pPr>
        <w:ind w:left="6372"/>
      </w:pPr>
      <w:r>
        <w:t xml:space="preserve">     ovlašteni službenik:</w:t>
      </w:r>
    </w:p>
    <w:p w:rsidRDefault="002D793C" w:rsidP="002D793C" w:rsidR="005914B0" w:rsidRPr="00BE715E">
      <w:pPr>
        <w:tabs>
          <w:tab w:pos="6734" w:val="left"/>
        </w:tabs>
      </w:pPr>
      <w:r>
        <w:tab/>
        <w:t>Renata Klokočki</w:t>
      </w:r>
    </w:p>
    <w:p w:rsidRDefault="00FE2C4E" w:rsidP="002C2FF2" w:rsidR="00FE2C4E" w:rsidRPr="00BE715E">
      <w:pPr>
        <w:ind w:left="6372"/>
      </w:pPr>
    </w:p>
    <w:p w:rsidRDefault="0053753E" w:rsidP="00E30E21" w:rsidR="0053753E" w:rsidRPr="00BE715E">
      <w:r w:rsidRPr="00BE715E">
        <w:t>PRAVNA POUKA:</w:t>
      </w:r>
      <w:r w:rsidR="00E30E21" w:rsidRPr="00BE715E">
        <w:t xml:space="preserve">                                                                   </w:t>
      </w:r>
      <w:r w:rsidR="00232CA9" w:rsidRPr="00BE715E">
        <w:t xml:space="preserve"> </w:t>
      </w:r>
      <w:r w:rsidR="00BE715E">
        <w:t xml:space="preserve">      </w:t>
      </w:r>
      <w:r w:rsidR="00232CA9" w:rsidRPr="00BE715E">
        <w:t xml:space="preserve"> </w:t>
      </w:r>
    </w:p>
    <w:p w:rsidRDefault="0053753E" w:rsidR="00832012" w:rsidRPr="00BE715E">
      <w:r w:rsidRPr="00BE715E">
        <w:t>Protiv ovog rješenja nije dopuštena žalba</w:t>
      </w:r>
      <w:r w:rsidR="00BB2273">
        <w:t xml:space="preserve">                                         </w:t>
      </w:r>
    </w:p>
    <w:p w:rsidRDefault="00832012" w:rsidR="0053753E" w:rsidRPr="00BE715E">
      <w:r w:rsidRPr="00BE715E"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Pr="00BE715E">
          <w:t>278. st</w:t>
        </w:r>
      </w:smartTag>
      <w:r w:rsidRPr="00BE715E">
        <w:t>. 1. i 2. ZPP-a)</w:t>
      </w:r>
      <w:r w:rsidR="00E30E21" w:rsidRPr="00BE715E">
        <w:t xml:space="preserve">  </w:t>
      </w:r>
      <w:r w:rsidR="006766B2" w:rsidRPr="00BE715E">
        <w:t xml:space="preserve">                              </w:t>
      </w:r>
      <w:r w:rsidRPr="00BE715E">
        <w:t xml:space="preserve">                            </w:t>
      </w:r>
      <w:r w:rsidR="006766B2" w:rsidRPr="00BE715E">
        <w:t xml:space="preserve"> </w:t>
      </w:r>
    </w:p>
    <w:p w:rsidRDefault="00E30E21" w:rsidR="002C2FF2" w:rsidRPr="00BE715E">
      <w:r w:rsidRPr="00BE715E">
        <w:t xml:space="preserve">                                                                             </w:t>
      </w:r>
      <w:r w:rsidR="006766B2" w:rsidRPr="00BE715E">
        <w:t xml:space="preserve">              </w:t>
      </w:r>
      <w:r w:rsidR="00832012" w:rsidRPr="00BE715E">
        <w:t xml:space="preserve">  </w:t>
      </w:r>
      <w:r w:rsidR="006766B2" w:rsidRPr="00BE715E">
        <w:t xml:space="preserve"> </w:t>
      </w:r>
      <w:r w:rsidR="00832012" w:rsidRPr="00BE715E">
        <w:t xml:space="preserve">  </w:t>
      </w:r>
      <w:r w:rsidR="006766B2" w:rsidRPr="00BE715E">
        <w:t xml:space="preserve"> </w:t>
      </w:r>
    </w:p>
    <w:p w:rsidRDefault="00B043EC" w:rsidR="00B043EC" w:rsidRPr="00BE715E">
      <w:r w:rsidRPr="00BE715E">
        <w:t>Dna:</w:t>
      </w:r>
      <w:r w:rsidR="006766B2" w:rsidRPr="00BE715E">
        <w:t xml:space="preserve">                                                                                       </w:t>
      </w:r>
      <w:r w:rsidR="00832012" w:rsidRPr="00BE715E">
        <w:t xml:space="preserve">      </w:t>
      </w:r>
      <w:r w:rsidR="006766B2" w:rsidRPr="00BE715E">
        <w:t xml:space="preserve">  </w:t>
      </w:r>
    </w:p>
    <w:p w:rsidRDefault="0066733C" w:rsidP="001104DA" w:rsidR="00B72A8C" w:rsidRPr="00BE715E">
      <w:pPr>
        <w:numPr>
          <w:ilvl w:val="0"/>
          <w:numId w:val="2"/>
        </w:numPr>
      </w:pPr>
      <w:r>
        <w:t xml:space="preserve">Dužniku </w:t>
      </w:r>
      <w:r w:rsidR="00AB46CF">
        <w:t>po punomoćnici</w:t>
      </w:r>
    </w:p>
    <w:p w:rsidRDefault="002D793C" w:rsidP="001104DA" w:rsidR="00832012" w:rsidRPr="00BE715E">
      <w:pPr>
        <w:numPr>
          <w:ilvl w:val="0"/>
          <w:numId w:val="2"/>
        </w:numPr>
      </w:pPr>
      <w:r>
        <w:t>e-Oglasna ploča</w:t>
      </w:r>
    </w:p>
    <w:p w:rsidRDefault="001104DA" w:rsidP="00CF7F50" w:rsidR="001104DA" w:rsidRPr="00BE715E">
      <w:pPr>
        <w:ind w:left="360"/>
      </w:pPr>
    </w:p>
    <w:sectPr w:rsidSect="00E30E21" w:rsidR="001104DA" w:rsidRPr="00BE715E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D71" w:rsidR="00332D71">
      <w:r>
        <w:separator/>
      </w:r>
    </w:p>
  </w:endnote>
  <w:endnote w:id="0" w:type="continuationSeparator">
    <w:p w:rsidRDefault="00332D71" w:rsidR="0033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D71" w:rsidR="00332D71">
      <w:r>
        <w:separator/>
      </w:r>
    </w:p>
  </w:footnote>
  <w:footnote w:id="0" w:type="continuationSeparator">
    <w:p w:rsidRDefault="00332D71" w:rsidR="00332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2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344D9"/>
    <w:rsid w:val="0008657D"/>
    <w:rsid w:val="000979EE"/>
    <w:rsid w:val="000B2C17"/>
    <w:rsid w:val="000F3F9C"/>
    <w:rsid w:val="001104DA"/>
    <w:rsid w:val="00127874"/>
    <w:rsid w:val="001346BB"/>
    <w:rsid w:val="00143615"/>
    <w:rsid w:val="00167071"/>
    <w:rsid w:val="0017584E"/>
    <w:rsid w:val="00192A40"/>
    <w:rsid w:val="001A3296"/>
    <w:rsid w:val="001F4570"/>
    <w:rsid w:val="0021795C"/>
    <w:rsid w:val="00232CA9"/>
    <w:rsid w:val="0024292F"/>
    <w:rsid w:val="00244285"/>
    <w:rsid w:val="00285C8C"/>
    <w:rsid w:val="002C2FF2"/>
    <w:rsid w:val="002D793C"/>
    <w:rsid w:val="00304278"/>
    <w:rsid w:val="00306169"/>
    <w:rsid w:val="00332D71"/>
    <w:rsid w:val="003420B2"/>
    <w:rsid w:val="00355F22"/>
    <w:rsid w:val="00363BBB"/>
    <w:rsid w:val="00371970"/>
    <w:rsid w:val="00373626"/>
    <w:rsid w:val="0039168A"/>
    <w:rsid w:val="003B3505"/>
    <w:rsid w:val="00421BEF"/>
    <w:rsid w:val="004333B9"/>
    <w:rsid w:val="00451EBE"/>
    <w:rsid w:val="00457281"/>
    <w:rsid w:val="0046103B"/>
    <w:rsid w:val="004C7737"/>
    <w:rsid w:val="004D2FB8"/>
    <w:rsid w:val="004E3C99"/>
    <w:rsid w:val="004E5D96"/>
    <w:rsid w:val="00503B74"/>
    <w:rsid w:val="00522CB7"/>
    <w:rsid w:val="0053753E"/>
    <w:rsid w:val="00547CCF"/>
    <w:rsid w:val="0057262B"/>
    <w:rsid w:val="0058543C"/>
    <w:rsid w:val="005914B0"/>
    <w:rsid w:val="00597491"/>
    <w:rsid w:val="005D5ED6"/>
    <w:rsid w:val="005E480E"/>
    <w:rsid w:val="005F0B15"/>
    <w:rsid w:val="006106F6"/>
    <w:rsid w:val="00634708"/>
    <w:rsid w:val="006402E1"/>
    <w:rsid w:val="006454B7"/>
    <w:rsid w:val="00661BA2"/>
    <w:rsid w:val="0066733C"/>
    <w:rsid w:val="0067622C"/>
    <w:rsid w:val="006766B2"/>
    <w:rsid w:val="006B22DC"/>
    <w:rsid w:val="006E22CC"/>
    <w:rsid w:val="006E3730"/>
    <w:rsid w:val="006F79D7"/>
    <w:rsid w:val="007079DA"/>
    <w:rsid w:val="00707C0A"/>
    <w:rsid w:val="00726AEC"/>
    <w:rsid w:val="00746AD5"/>
    <w:rsid w:val="007509CD"/>
    <w:rsid w:val="00765D95"/>
    <w:rsid w:val="0077017C"/>
    <w:rsid w:val="007727BB"/>
    <w:rsid w:val="007F49B5"/>
    <w:rsid w:val="00801382"/>
    <w:rsid w:val="00802685"/>
    <w:rsid w:val="00804422"/>
    <w:rsid w:val="00806C51"/>
    <w:rsid w:val="00832012"/>
    <w:rsid w:val="00834D02"/>
    <w:rsid w:val="008409EE"/>
    <w:rsid w:val="008606AE"/>
    <w:rsid w:val="00864A4A"/>
    <w:rsid w:val="00877A74"/>
    <w:rsid w:val="00880225"/>
    <w:rsid w:val="00884684"/>
    <w:rsid w:val="008F2D11"/>
    <w:rsid w:val="00902BC6"/>
    <w:rsid w:val="009252F3"/>
    <w:rsid w:val="00930C87"/>
    <w:rsid w:val="009330C0"/>
    <w:rsid w:val="00947731"/>
    <w:rsid w:val="0095033C"/>
    <w:rsid w:val="00985F9D"/>
    <w:rsid w:val="00993F71"/>
    <w:rsid w:val="009A3A8E"/>
    <w:rsid w:val="009C1416"/>
    <w:rsid w:val="009D1C3D"/>
    <w:rsid w:val="009D5F10"/>
    <w:rsid w:val="009D7923"/>
    <w:rsid w:val="00A26767"/>
    <w:rsid w:val="00A31159"/>
    <w:rsid w:val="00A51BB9"/>
    <w:rsid w:val="00A60037"/>
    <w:rsid w:val="00A611EE"/>
    <w:rsid w:val="00A62545"/>
    <w:rsid w:val="00A65312"/>
    <w:rsid w:val="00A72CBF"/>
    <w:rsid w:val="00A87866"/>
    <w:rsid w:val="00AB46CF"/>
    <w:rsid w:val="00AC151A"/>
    <w:rsid w:val="00AE3590"/>
    <w:rsid w:val="00AF0B22"/>
    <w:rsid w:val="00B043EC"/>
    <w:rsid w:val="00B22146"/>
    <w:rsid w:val="00B63BF1"/>
    <w:rsid w:val="00B6459E"/>
    <w:rsid w:val="00B66B98"/>
    <w:rsid w:val="00B72A8C"/>
    <w:rsid w:val="00B81753"/>
    <w:rsid w:val="00BB2273"/>
    <w:rsid w:val="00BE715E"/>
    <w:rsid w:val="00BF5B63"/>
    <w:rsid w:val="00C02911"/>
    <w:rsid w:val="00C32B4C"/>
    <w:rsid w:val="00C56396"/>
    <w:rsid w:val="00C75D10"/>
    <w:rsid w:val="00C949B8"/>
    <w:rsid w:val="00CA1D8E"/>
    <w:rsid w:val="00CA7DE1"/>
    <w:rsid w:val="00CB0074"/>
    <w:rsid w:val="00CB578F"/>
    <w:rsid w:val="00CB5FE4"/>
    <w:rsid w:val="00CC7ECC"/>
    <w:rsid w:val="00CD1AE0"/>
    <w:rsid w:val="00CE18F1"/>
    <w:rsid w:val="00CF3DA3"/>
    <w:rsid w:val="00CF7F50"/>
    <w:rsid w:val="00D17DFC"/>
    <w:rsid w:val="00D2677B"/>
    <w:rsid w:val="00D26E17"/>
    <w:rsid w:val="00D479F1"/>
    <w:rsid w:val="00D74110"/>
    <w:rsid w:val="00D8309D"/>
    <w:rsid w:val="00DA3253"/>
    <w:rsid w:val="00DD1222"/>
    <w:rsid w:val="00E15BE1"/>
    <w:rsid w:val="00E30E21"/>
    <w:rsid w:val="00E3187A"/>
    <w:rsid w:val="00E632C6"/>
    <w:rsid w:val="00E65A5D"/>
    <w:rsid w:val="00EB2F91"/>
    <w:rsid w:val="00ED3B50"/>
    <w:rsid w:val="00EE1B23"/>
    <w:rsid w:val="00EE49BA"/>
    <w:rsid w:val="00EF0845"/>
    <w:rsid w:val="00F02C24"/>
    <w:rsid w:val="00F15037"/>
    <w:rsid w:val="00F32A62"/>
    <w:rsid w:val="00F5445D"/>
    <w:rsid w:val="00F847B2"/>
    <w:rsid w:val="00FD1C0A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Stpn-174/2015-21</izvorni_sadrzaj>
    <derivirana_varijabla naziv="DomainObject.Oznaka_1">Stpn-174/2015-21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Stpn-174/2015</izvorni_sadrzaj>
    <derivirana_varijabla naziv="DomainObject.Predmet.OznakaBroj_1">Stpn-174/2015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INŽENJERING d.d. zastupanog po punomoćniku Ljubica Spajić</izvorni_sadrzaj>
    <derivirana_varijabla naziv="DomainObject.Predmet.ProtustrankaFormated_1">  PASTOR INŽENJERING d.d. zastupanog po punomoćniku Ljubica Spajić</derivirana_varijabla>
  </DomainObject.Predmet.ProtustrankaFormated>
  <DomainObject.Predmet.ProtustrankaFormatedOIB>
    <izvorni_sadrzaj>  PASTOR INŽENJERING d.d., OIB 55598634637 zastupanog po punomoćniku Ljubica Spajić</izvorni_sadrzaj>
    <derivirana_varijabla naziv="DomainObject.Predmet.ProtustrankaFormatedOIB_1">  PASTOR INŽENJERING d.d., OIB 55598634637 zastupanog po punomoćniku Ljubica Spajić</derivirana_varijabla>
  </DomainObject.Predmet.ProtustrankaFormatedOIB>
  <DomainObject.Predmet.ProtustrankaFormatedWithAdress>
    <izvorni_sadrzaj> PASTOR INŽENJERING d.d., Novačka 2, 10437 Rakitje zastupanog po punomoćniku Ljubica Spajić</izvorni_sadrzaj>
    <derivirana_varijabla naziv="DomainObject.Predmet.ProtustrankaFormatedWithAdress_1"> PASTOR INŽENJERING d.d., Novačka 2, 10437 Rakitje zastupanog po punomoćniku Ljubica Spajić</derivirana_varijabla>
  </DomainObject.Predmet.ProtustrankaFormatedWithAdress>
  <DomainObject.Predmet.ProtustrankaFormatedWithAdressOIB>
    <izvorni_sadrzaj> PASTOR INŽENJERING d.d., OIB 55598634637, Novačka 2, 10437 Rakitje zastupanog po punomoćniku Ljubica Spajić</izvorni_sadrzaj>
    <derivirana_varijabla naziv="DomainObject.Predmet.ProtustrankaFormatedWithAdressOIB_1"> PASTOR INŽENJERING d.d., OIB 55598634637, Novačka 2, 10437 Rakitje zastupanog po punomoćniku Ljubica Spajić</derivirana_varijabla>
  </DomainObject.Predmet.ProtustrankaFormatedWithAdressOIB>
  <DomainObject.Predmet.ProtustrankaWithAdress>
    <izvorni_sadrzaj>PASTOR INŽENJERING d.d. Novačka 2, 10437 Rakitje</izvorni_sadrzaj>
    <derivirana_varijabla naziv="DomainObject.Predmet.ProtustrankaWithAdress_1">PASTOR INŽENJERING d.d. Novačka 2, 10437 Rakitje</derivirana_varijabla>
  </DomainObject.Predmet.ProtustrankaWithAdress>
  <DomainObject.Predmet.ProtustrankaWithAdressOIB>
    <izvorni_sadrzaj>PASTOR INŽENJERING d.d., OIB 55598634637, Novačka 2, 10437 Rakitje</izvorni_sadrzaj>
    <derivirana_varijabla naziv="DomainObject.Predmet.ProtustrankaWithAdressOIB_1">PASTOR INŽENJERING d.d., OIB 55598634637, Novačka 2, 10437 Rakitje</derivirana_varijabla>
  </DomainObject.Predmet.ProtustrankaWithAdressOIB>
  <DomainObject.Predmet.ProtustrankaNazivFormated>
    <izvorni_sadrzaj>PASTOR INŽENJERING d.d.</izvorni_sadrzaj>
    <derivirana_varijabla naziv="DomainObject.Predmet.ProtustrankaNazivFormated_1">PASTOR INŽENJERING d.d.</derivirana_varijabla>
  </DomainObject.Predmet.ProtustrankaNazivFormated>
  <DomainObject.Predmet.ProtustrankaNazivFormatedOIB>
    <izvorni_sadrzaj>PASTOR INŽENJERING d.d., OIB 55598634637</izvorni_sadrzaj>
    <derivirana_varijabla naziv="DomainObject.Predmet.ProtustrankaNazivFormatedOIB_1">PASTOR INŽENJERING d.d., OIB 55598634637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</izvorni_sadrzaj>
    <derivirana_varijabla naziv="DomainObject.Predmet.StrankaFormated_1">  PASTOR INŽENJERING d.d.</derivirana_varijabla>
  </DomainObject.Predmet.StrankaFormated>
  <DomainObject.Predmet.StrankaFormatedOIB>
    <izvorni_sadrzaj>  PASTOR INŽENJERING d.d., OIB 55598634637</izvorni_sadrzaj>
    <derivirana_varijabla naziv="DomainObject.Predmet.StrankaFormatedOIB_1">  PASTOR INŽENJERING d.d., OIB 55598634637</derivirana_varijabla>
  </DomainObject.Predmet.StrankaFormatedOIB>
  <DomainObject.Predmet.StrankaFormatedWithAdress>
    <izvorni_sadrzaj> PASTOR INŽENJERING d.d., Novačka 2, 10437 Rakitje</izvorni_sadrzaj>
    <derivirana_varijabla naziv="DomainObject.Predmet.StrankaFormatedWithAdress_1"> PASTOR INŽENJERING d.d., Novačka 2, 10437 Rakitje</derivirana_varijabla>
  </DomainObject.Predmet.StrankaFormatedWithAdress>
  <DomainObject.Predmet.StrankaFormatedWithAdressOIB>
    <izvorni_sadrzaj> PASTOR INŽENJERING d.d., OIB 55598634637, Novačka 2, 10437 Rakitje</izvorni_sadrzaj>
    <derivirana_varijabla naziv="DomainObject.Predmet.StrankaFormatedWithAdressOIB_1"> PASTOR INŽENJERING d.d., OIB 55598634637, Novačka 2, 10437 Rakitje</derivirana_varijabla>
  </DomainObject.Predmet.StrankaFormatedWithAdressOIB>
  <DomainObject.Predmet.StrankaWithAdress>
    <izvorni_sadrzaj>PASTOR INŽENJERING d.d. Novačka 2,10437 Rakitje</izvorni_sadrzaj>
    <derivirana_varijabla naziv="DomainObject.Predmet.StrankaWithAdress_1">PASTOR INŽENJERING d.d. Novačka 2,10437 Rakitje</derivirana_varijabla>
  </DomainObject.Predmet.StrankaWithAdress>
  <DomainObject.Predmet.StrankaWithAdressOIB>
    <izvorni_sadrzaj>PASTOR INŽENJERING d.d., OIB 55598634637, Novačka 2,10437 Rakitje</izvorni_sadrzaj>
    <derivirana_varijabla naziv="DomainObject.Predmet.StrankaWithAdressOIB_1">PASTOR INŽENJERING d.d., OIB 55598634637, Novačka 2,10437 Rakitje</derivirana_varijabla>
  </DomainObject.Predmet.StrankaWithAdressOIB>
  <DomainObject.Predmet.StrankaNazivFormated>
    <izvorni_sadrzaj>PASTOR INŽENJERING d.d.</izvorni_sadrzaj>
    <derivirana_varijabla naziv="DomainObject.Predmet.StrankaNazivFormated_1">PASTOR INŽENJERING d.d.</derivirana_varijabla>
  </DomainObject.Predmet.StrankaNazivFormated>
  <DomainObject.Predmet.StrankaNazivFormatedOIB>
    <izvorni_sadrzaj>PASTOR INŽENJERING d.d., OIB 55598634637</izvorni_sadrzaj>
    <derivirana_varijabla naziv="DomainObject.Predmet.StrankaNazivFormatedOIB_1">PASTOR INŽENJERING d.d., OIB 55598634637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PASTOR INŽENJERING d.d.</item>
    </izvorni_sadrzaj>
    <derivirana_varijabla naziv="DomainObject.Predmet.StrankaListFormated_1">
      <item>PASTOR INŽENJERING d.d.</item>
    </derivirana_varijabla>
  </DomainObject.Predmet.StrankaListFormated>
  <DomainObject.Predmet.StrankaListFormatedOIB>
    <izvorni_sadrzaj>
      <item>PASTOR INŽENJERING d.d., OIB 55598634637</item>
    </izvorni_sadrzaj>
    <derivirana_varijabla naziv="DomainObject.Predmet.StrankaListFormatedOIB_1">
      <item>PASTOR INŽENJERING d.d., OIB 55598634637</item>
    </derivirana_varijabla>
  </DomainObject.Predmet.StrankaListFormatedOIB>
  <DomainObject.Predmet.StrankaListFormatedWithAdress>
    <izvorni_sadrzaj>
      <item>PASTOR INŽENJERING d.d., Novačka 2, 10437 Rakitje</item>
    </izvorni_sadrzaj>
    <derivirana_varijabla naziv="DomainObject.Predmet.StrankaListFormatedWithAdress_1">
      <item>PASTOR INŽENJERING d.d., Novačka 2, 10437 Rakitje</item>
    </derivirana_varijabla>
  </DomainObject.Predmet.StrankaListFormatedWithAdress>
  <DomainObject.Predmet.StrankaListFormatedWithAdressOIB>
    <izvorni_sadrzaj>
      <item>PASTOR INŽENJERING d.d., OIB 55598634637, Novačka 2, 10437 Rakitje</item>
    </izvorni_sadrzaj>
    <derivirana_varijabla naziv="DomainObject.Predmet.StrankaListFormatedWithAdressOIB_1">
      <item>PASTOR INŽENJERING d.d., OIB 55598634637, Novačka 2, 10437 Rakitje</item>
    </derivirana_varijabla>
  </DomainObject.Predmet.StrankaListFormatedWithAdressOIB>
  <DomainObject.Predmet.StrankaListNazivFormated>
    <izvorni_sadrzaj>
      <item>PASTOR INŽENJERING d.d.</item>
    </izvorni_sadrzaj>
    <derivirana_varijabla naziv="DomainObject.Predmet.StrankaListNazivFormated_1">
      <item>PASTOR INŽENJERING d.d.</item>
    </derivirana_varijabla>
  </DomainObject.Predmet.StrankaListNazivFormated>
  <DomainObject.Predmet.StrankaListNazivFormatedOIB>
    <izvorni_sadrzaj>
      <item>PASTOR INŽENJERING d.d., OIB 55598634637</item>
    </izvorni_sadrzaj>
    <derivirana_varijabla naziv="DomainObject.Predmet.StrankaListNazivFormatedOIB_1">
      <item>PASTOR INŽENJERING d.d., OIB 55598634637</item>
    </derivirana_varijabla>
  </DomainObject.Predmet.StrankaListNazivFormatedOIB>
  <DomainObject.Predmet.ProtuStrankaListFormated>
    <izvorni_sadrzaj>
      <item>PASTOR INŽENJERING d.d. zastupanog po punomoćniku Ljubica Spajić</item>
    </izvorni_sadrzaj>
    <derivirana_varijabla naziv="DomainObject.Predmet.ProtuStrankaListFormated_1">
      <item>PASTOR INŽENJERING d.d. zastupanog po punomoćniku Ljubica Spajić</item>
    </derivirana_varijabla>
  </DomainObject.Predmet.ProtuStrankaListFormated>
  <DomainObject.Predmet.ProtuStrankaListFormatedOIB>
    <izvorni_sadrzaj>
      <item>PASTOR INŽENJERING d.d., OIB 55598634637 zastupanog po punomoćniku Ljubica Spajić</item>
    </izvorni_sadrzaj>
    <derivirana_varijabla naziv="DomainObject.Predmet.ProtuStrankaListFormatedOIB_1">
      <item>PASTOR INŽENJERING d.d., OIB 55598634637 zastupanog po punomoćniku Ljubica Spajić</item>
    </derivirana_varijabla>
  </DomainObject.Predmet.ProtuStrankaListFormatedOIB>
  <DomainObject.Predmet.ProtuStrankaListFormatedWithAdress>
    <izvorni_sadrzaj>
      <item>PASTOR INŽENJERING d.d., Novačka 2, 10437 Rakitje zastupanog po punomoćniku Ljubica Spajić</item>
    </izvorni_sadrzaj>
    <derivirana_varijabla naziv="DomainObject.Predmet.ProtuStrankaListFormatedWithAdress_1">
      <item>PASTOR INŽENJERING d.d., Novačka 2, 10437 Rakitje zastupanog po punomoćniku Ljubica Spajić</item>
    </derivirana_varijabla>
  </DomainObject.Predmet.ProtuStrankaListFormatedWithAdress>
  <DomainObject.Predmet.ProtuStrankaListFormatedWithAdressOIB>
    <izvorni_sadrzaj>
      <item>PASTOR INŽENJERING d.d., OIB 55598634637, Novačka 2, 10437 Rakitje zastupanog po punomoćniku Ljubica Spajić</item>
    </izvorni_sadrzaj>
    <derivirana_varijabla naziv="DomainObject.Predmet.ProtuStrankaListFormatedWithAdressOIB_1">
      <item>PASTOR INŽENJERING d.d., OIB 55598634637, Novačka 2, 10437 Rakitje zastupanog po punomoćniku Ljubica Spajić</item>
    </derivirana_varijabla>
  </DomainObject.Predmet.ProtuStrankaListFormatedWithAdressOIB>
  <DomainObject.Predmet.ProtuStrankaListNazivFormated>
    <izvorni_sadrzaj>
      <item>PASTOR INŽENJERING d.d.</item>
    </izvorni_sadrzaj>
    <derivirana_varijabla naziv="DomainObject.Predmet.ProtuStrankaListNazivFormated_1">
      <item>PASTOR INŽENJERING d.d.</item>
    </derivirana_varijabla>
  </DomainObject.Predmet.ProtuStrankaListNazivFormated>
  <DomainObject.Predmet.ProtuStrankaListNazivFormatedOIB>
    <izvorni_sadrzaj>
      <item>PASTOR INŽENJERING d.d., OIB 55598634637</item>
    </izvorni_sadrzaj>
    <derivirana_varijabla naziv="DomainObject.Predmet.ProtuStrankaListNazivFormatedOIB_1">
      <item>PASTOR INŽENJERING d.d., OIB 55598634637</item>
    </derivirana_varijabla>
  </DomainObject.Predmet.ProtuStrankaListNazivFormatedOIB>
  <DomainObject.Predmet.OstaliListFormated>
    <izvorni_sadrzaj>
      <item>Ljubica Spajić punomoćnik sudionika u postupku PASTOR INŽENJERING d.d.</item>
      <item>FINA ZAGREB</item>
      <item>RH, MF, Porezna uprava</item>
      <item>Županijsko državno odvjetništvo u Zagrebu</item>
    </izvorni_sadrzaj>
    <derivirana_varijabla naziv="DomainObject.Predmet.OstaliListFormated_1">
      <item>Ljubica Spajić punomoćnik sudionika u postupku PASTOR INŽENJERING d.d.</item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Ljubica Spajić punomoćnik sudionika u postupku PASTOR INŽENJERING d.d.</item>
      <item>FINA ZAGREB</item>
      <item>RH, MF, Porezna uprava</item>
      <item>Županijsko državno odvjetništvo u Zagrebu</item>
    </izvorni_sadrzaj>
    <derivirana_varijabla naziv="DomainObject.Predmet.OstaliListFormatedOIB_1">
      <item>Ljubica Spajić punomoćnik sudionika u postupku PASTOR INŽENJERING d.d.</item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Ljubica Spajić</item>
      <item>FINA ZAGREB</item>
      <item>RH, MF, Porezna uprava</item>
      <item>Županijsko državno odvjetništvo u Zagrebu</item>
    </izvorni_sadrzaj>
    <derivirana_varijabla naziv="DomainObject.Predmet.OstaliListNazivFormated_1">
      <item>Ljubica Spajić</item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Ljubica Spajić</item>
      <item>FINA ZAGREB</item>
      <item>RH, MF, Porezna uprava</item>
      <item>Županijsko državno odvjetništvo u Zagrebu</item>
    </izvorni_sadrzaj>
    <derivirana_varijabla naziv="DomainObject.Predmet.OstaliListNazivFormatedOIB_1">
      <item>Ljubica Spajić</item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Stpn-174/2015-21</izvorni_sadrzaj>
    <derivirana_varijabla naziv="DomainObject.PoslovniBrojDokumenta_1">Stpn-174/2015-21</derivirana_varijabla>
  </DomainObject.PoslovniBrojDokumenta>
  <DomainObject.Predmet.StrankaIDrugi>
    <izvorni_sadrzaj>PASTOR INŽENJERING d.d.</izvorni_sadrzaj>
    <derivirana_varijabla naziv="DomainObject.Predmet.StrankaIDrugi_1">PASTOR INŽENJERING d.d.</derivirana_varijabla>
  </DomainObject.Predmet.StrankaIDrugi>
  <DomainObject.Predmet.ProtustrankaIDrugi>
    <izvorni_sadrzaj>PASTOR INŽENJERING d.d.</izvorni_sadrzaj>
    <derivirana_varijabla naziv="DomainObject.Predmet.ProtustrankaIDrugi_1">PASTOR INŽENJERING d.d.</derivirana_varijabla>
  </DomainObject.Predmet.ProtustrankaIDrugi>
  <DomainObject.Predmet.StrankaIDrugiAdressOIB>
    <izvorni_sadrzaj>PASTOR INŽENJERING d.d., OIB 55598634637, Novačka 2, 10437 Rakitje</izvorni_sadrzaj>
    <derivirana_varijabla naziv="DomainObject.Predmet.StrankaIDrugiAdressOIB_1">PASTOR INŽENJERING d.d., OIB 55598634637, Novačka 2, 10437 Rakitje</derivirana_varijabla>
  </DomainObject.Predmet.StrankaIDrugiAdressOIB>
  <DomainObject.Predmet.ProtustrankaIDrugiAdressOIB>
    <izvorni_sadrzaj>PASTOR INŽENJERING d.d., OIB 55598634637, Novačka 2, 10437 Rakitje</izvorni_sadrzaj>
    <derivirana_varijabla naziv="DomainObject.Predmet.ProtustrankaIDrugiAdressOIB_1">PASTOR INŽENJERING d.d., OIB 55598634637, Novačka 2,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PASTOR INŽENJERING d.d.</item>
      <item>PASTOR INŽENJERING d.d.</item>
      <item>Ljubica Spajić</item>
      <item>FINA ZAGREB</item>
      <item>RH, MF, Porezna uprava</item>
      <item>Županijsko državno odvjetništvo u Zagrebu</item>
    </izvorni_sadrzaj>
    <derivirana_varijabla naziv="DomainObject.Predmet.SudioniciListNaziv_1">
      <item>PASTOR INŽENJERING d.d.</item>
      <item>PASTOR INŽENJERING d.d.</item>
      <item>Ljubica Spajić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PASTOR INŽENJERING d.d., OIB 55598634637, Novačka 2,10437 Rakitje</item>
      <item>PASTOR INŽENJERING d.d., OIB 55598634637, Novačka 2,10437 Rakitje</item>
      <item>Ljubica Spajić, Ilica 139/I,10000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PASTOR INŽENJERING d.d., OIB 55598634637, Novačka 2,10437 Rakitje</item>
      <item>PASTOR INŽENJERING d.d., OIB 55598634637, Novačka 2,10437 Rakitje</item>
      <item>Ljubica Spajić, Ilica 139/I,10000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55598634637</item>
      <item>, OIB 55598634637</item>
      <item>, OIB null</item>
      <item>, OIB null</item>
      <item>, OIB null</item>
      <item>, OIB null</item>
    </izvorni_sadrzaj>
    <derivirana_varijabla naziv="DomainObject.Predmet.SudioniciListNazivOIB_1">
      <item>, OIB 55598634637</item>
      <item>, OIB 55598634637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DC676-DB75-49E6-866D-E0AB43200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868</properties:Characters>
  <properties:Lines>41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2016-09-02T09:08:00Z</dcterms:created>
  <dc:creator>Korisnik</dc:creator>
  <cp:lastModifiedBy>Goranka Boljkovac</cp:lastModifiedBy>
  <cp:lastPrinted>2016-09-02T09:08:00Z</cp:lastPrinted>
  <dcterms:modified xmlns:xsi="http://www.w3.org/2001/XMLSchema-instance" xsi:type="dcterms:W3CDTF">2016-09-02T09:14:00Z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Stpn-174/2015-21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