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abc2" w14:paraId="3b3abc2" w:rsidRDefault="00A2695B" w:rsidP="008904D3" w:rsidR="008904D3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8904D3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4D3">
        <w:rPr>
          <w:b/>
          <w:color w:val="000000"/>
        </w:rPr>
        <w:tab/>
      </w:r>
      <w:r w:rsidR="008904D3">
        <w:rPr>
          <w:b/>
          <w:color w:val="000000"/>
        </w:rPr>
        <w:tab/>
      </w:r>
      <w:r w:rsidR="008904D3">
        <w:rPr>
          <w:b/>
          <w:color w:val="000000"/>
        </w:rPr>
        <w:tab/>
      </w:r>
      <w:r w:rsidR="008904D3">
        <w:rPr>
          <w:b/>
          <w:color w:val="000000"/>
        </w:rPr>
        <w:tab/>
      </w:r>
      <w:r w:rsidR="008904D3">
        <w:rPr>
          <w:b/>
          <w:color w:val="000000"/>
        </w:rPr>
        <w:tab/>
      </w:r>
      <w:r w:rsidR="008904D3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753CC" w:rsidR="008904D3">
        <w:tc>
          <w:tcPr>
            <w:tcW w:type="dxa" w:w="3060"/>
            <w:hideMark/>
          </w:tcPr>
          <w:p w:rsidRDefault="008904D3" w:rsidP="003753CC" w:rsidR="008904D3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8904D3" w:rsidP="003753CC" w:rsidR="008904D3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8904D3" w:rsidP="003753CC" w:rsidR="00890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8904D3" w:rsidP="003753CC" w:rsidR="00890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8904D3" w:rsidP="008904D3" w:rsidR="008904D3">
      <w:pPr>
        <w:rPr>
          <w:b/>
          <w:color w:val="000000"/>
        </w:rPr>
      </w:pPr>
    </w:p>
    <w:p w:rsidRDefault="008904D3" w:rsidP="008904D3" w:rsidR="008904D3" w:rsidRPr="00A15EE7"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Default="008904D3" w:rsidP="008904D3" w:rsidR="008904D3" w:rsidRPr="00A15EE7">
      <w:pPr>
        <w:jc w:val="center"/>
      </w:pPr>
      <w:r w:rsidRPr="00A15EE7">
        <w:t>R E P U B L I K A    H R V A T S K A</w:t>
      </w:r>
    </w:p>
    <w:p w:rsidRDefault="008904D3" w:rsidP="008904D3" w:rsidR="008904D3" w:rsidRPr="00A15EE7">
      <w:pPr>
        <w:jc w:val="center"/>
      </w:pPr>
      <w:r w:rsidRPr="00A15EE7">
        <w:t>R J E Š E N J E</w:t>
      </w:r>
    </w:p>
    <w:p w:rsidRDefault="008904D3" w:rsidP="008904D3" w:rsidR="008904D3" w:rsidRPr="00A15EE7">
      <w:pPr>
        <w:jc w:val="center"/>
      </w:pPr>
    </w:p>
    <w:p w:rsidRDefault="008904D3" w:rsidP="008904D3" w:rsidR="008904D3" w:rsidRPr="002635B0">
      <w:pPr>
        <w:jc w:val="both"/>
      </w:pPr>
    </w:p>
    <w:p w:rsidRDefault="008904D3" w:rsidP="008904D3" w:rsidR="008904D3">
      <w:pPr>
        <w:jc w:val="both"/>
      </w:pPr>
      <w:r w:rsidRPr="002635B0">
        <w:tab/>
      </w:r>
    </w:p>
    <w:p w:rsidRDefault="008904D3" w:rsidP="008904D3" w:rsidR="008904D3">
      <w:pPr>
        <w:jc w:val="both"/>
      </w:pPr>
      <w:r>
        <w:tab/>
      </w:r>
      <w:r w:rsidRPr="001F450F">
        <w:t>TRGOVAČKI SUD U ZAGREBU po sucu Nikoli Ribariću, kao stečajnom sucu, postupajući po prijedlogu Financijske agencije u stečajnom postupku nad dužnikom TOMIKOV d.o.o., Zagreb (Grad Zagreb), Viroviti</w:t>
      </w:r>
      <w:r>
        <w:t>čka 26, OIB: 37707922134, dana 28</w:t>
      </w:r>
      <w:r w:rsidRPr="001F450F">
        <w:t>.</w:t>
      </w:r>
      <w:r>
        <w:t xml:space="preserve"> ožujka</w:t>
      </w:r>
      <w:r w:rsidRPr="001F450F">
        <w:t xml:space="preserve"> 201</w:t>
      </w:r>
      <w:r>
        <w:t>7</w:t>
      </w:r>
      <w:r w:rsidRPr="001F450F">
        <w:t>. godine</w:t>
      </w:r>
    </w:p>
    <w:p w:rsidRDefault="00547E3D" w:rsidP="008904D3" w:rsidR="00547E3D">
      <w:pPr>
        <w:rPr>
          <w:lang w:val="pt-BR"/>
        </w:rPr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7748AA">
      <w:pPr>
        <w:jc w:val="both"/>
      </w:pPr>
      <w:r w:rsidRPr="00560CCF">
        <w:t xml:space="preserve">I   </w:t>
      </w:r>
      <w:r w:rsidR="008904D3">
        <w:t>Ispravlja se Rješenje, poslovnog broja 72.St-893/2015 od 2</w:t>
      </w:r>
      <w:r w:rsidR="007748AA">
        <w:t>. ožujka 2017. godine, u dijelu izreke na način da, u točkama I i II izreke, umjesto</w:t>
      </w:r>
    </w:p>
    <w:p w:rsidRDefault="007748AA" w:rsidP="00A077F4" w:rsidR="007748AA">
      <w:pPr>
        <w:jc w:val="both"/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>„</w:t>
      </w:r>
      <w:r w:rsidRPr="000162EA">
        <w:rPr>
          <w:color w:val="000000"/>
        </w:rPr>
        <w:t>STJEPAN LOVRIĆ, Preradovićeva 13, Zagreb, OIB: 25964288839</w:t>
      </w:r>
      <w:r>
        <w:rPr>
          <w:color w:val="000000"/>
        </w:rPr>
        <w:t>“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 xml:space="preserve">ima stajati 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>„</w:t>
      </w:r>
      <w:r w:rsidRPr="000162EA">
        <w:rPr>
          <w:color w:val="000000"/>
        </w:rPr>
        <w:t>STJEPAN LOVIĆ, Preradovićeva 13, Zagreb, OIB: 25964288839</w:t>
      </w:r>
      <w:r>
        <w:rPr>
          <w:color w:val="000000"/>
        </w:rPr>
        <w:t>“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 xml:space="preserve">dok u ostalom dijelu Rješenje od </w:t>
      </w:r>
      <w:r w:rsidR="008904D3">
        <w:rPr>
          <w:color w:val="000000"/>
        </w:rPr>
        <w:t>2</w:t>
      </w:r>
      <w:r>
        <w:rPr>
          <w:color w:val="000000"/>
        </w:rPr>
        <w:t>. ožujka 2017. godine ostaje nepromijenjeno.</w:t>
      </w:r>
    </w:p>
    <w:p w:rsidRDefault="00D07951" w:rsidP="00D07951" w:rsidR="00D07951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547E3D" w:rsidP="00547E3D" w:rsidR="00547E3D">
      <w:pPr>
        <w:pStyle w:val="Tijeloteksta"/>
        <w:jc w:val="center"/>
      </w:pPr>
    </w:p>
    <w:p w:rsidRDefault="007748AA" w:rsidP="00547E3D" w:rsidR="007748AA">
      <w:pPr>
        <w:ind w:firstLine="708"/>
        <w:jc w:val="both"/>
      </w:pPr>
      <w:r>
        <w:t xml:space="preserve">Rješenjem od </w:t>
      </w:r>
      <w:r w:rsidR="008904D3">
        <w:t>2</w:t>
      </w:r>
      <w:r>
        <w:t>. ožujka 2017. godine određena je nagrada privremenom stečajnom upravitelju.</w:t>
      </w:r>
    </w:p>
    <w:p w:rsidRDefault="007748AA" w:rsidP="00547E3D" w:rsidR="007748AA">
      <w:pPr>
        <w:ind w:firstLine="708"/>
        <w:jc w:val="both"/>
      </w:pPr>
      <w:r>
        <w:t>U izreci je sud, prilikom pisanja Rješenja, omaškom pogrešno napisao prezime stečajnog upravitelja na način da je umjesto ispravnog prezimena koje glasi LOVIĆ, sud pogrešno naveo prezime LOVRIĆ.</w:t>
      </w:r>
    </w:p>
    <w:p w:rsidRDefault="007748AA" w:rsidP="00553B1B" w:rsidR="007748AA">
      <w:pPr>
        <w:ind w:firstLine="708"/>
        <w:jc w:val="both"/>
      </w:pPr>
      <w:r>
        <w:t>Zbog pogreške u pisanju prezimena, sud je po službenoj dužnosti ispravio navedeno Rješenje, slijedom čega je odlučeno kao u izreci.</w:t>
      </w:r>
    </w:p>
    <w:p w:rsidRDefault="007748AA" w:rsidR="007748AA">
      <w:r>
        <w:br w:type="page"/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>Zagreb,</w:t>
      </w:r>
      <w:r w:rsidR="007748AA">
        <w:t xml:space="preserve"> 2</w:t>
      </w:r>
      <w:r w:rsidR="008904D3">
        <w:t>8</w:t>
      </w:r>
      <w:r w:rsidR="00A61E92">
        <w:t>. ožujka</w:t>
      </w:r>
      <w:r w:rsidR="00547E3D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D427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D427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27FE" w:rsidP="00E91121" w:rsidR="00D427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27FE" w:rsidP="00E91121" w:rsidR="00D427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27FE" w:rsidP="00E91121" w:rsidR="00D427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27FE" w:rsidP="00E91121" w:rsidR="00D427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D427FE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40D02" w:rsidP="00D07951" w:rsidR="00240D02"/>
    <w:p w:rsidRDefault="00240D02" w:rsidP="00D07951" w:rsidR="00240D02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p w:rsidRDefault="00D427FE" w:rsidP="00D07951" w:rsidR="00D427FE"/>
    <w:sectPr w:rsidSect="004E31AE" w:rsidR="00D427F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3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P="00547E3D" w:rsidR="00547E3D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547E3D" w:rsidRPr="00746C4B">
        <w:t>72. St</w:t>
      </w:r>
    </w:smartTag>
    <w:r w:rsidR="00547E3D" w:rsidRPr="00746C4B">
      <w:t xml:space="preserve"> -</w:t>
    </w:r>
    <w:r w:rsidR="008904D3">
      <w:t>893/2015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8904D3">
      <w:t>893/2015</w:t>
    </w:r>
    <w:r w:rsidR="00D427FE">
      <w:t>-33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40D02"/>
    <w:rsid w:val="002B31F8"/>
    <w:rsid w:val="003011FC"/>
    <w:rsid w:val="00343152"/>
    <w:rsid w:val="00382179"/>
    <w:rsid w:val="00397F3F"/>
    <w:rsid w:val="003B6CAF"/>
    <w:rsid w:val="00475737"/>
    <w:rsid w:val="0049555D"/>
    <w:rsid w:val="004E31AE"/>
    <w:rsid w:val="00536FCA"/>
    <w:rsid w:val="00547E3D"/>
    <w:rsid w:val="00553B1B"/>
    <w:rsid w:val="00560CCF"/>
    <w:rsid w:val="00602325"/>
    <w:rsid w:val="0063061E"/>
    <w:rsid w:val="00680F38"/>
    <w:rsid w:val="006C6EE8"/>
    <w:rsid w:val="007040E2"/>
    <w:rsid w:val="00756A21"/>
    <w:rsid w:val="007748AA"/>
    <w:rsid w:val="00783B11"/>
    <w:rsid w:val="00796874"/>
    <w:rsid w:val="00824249"/>
    <w:rsid w:val="00834DE2"/>
    <w:rsid w:val="008662C3"/>
    <w:rsid w:val="00871700"/>
    <w:rsid w:val="008904D3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427FE"/>
    <w:rsid w:val="00D51397"/>
    <w:rsid w:val="00D53137"/>
    <w:rsid w:val="00D74908"/>
    <w:rsid w:val="00DA5649"/>
    <w:rsid w:val="00DC0196"/>
    <w:rsid w:val="00DC5ED4"/>
    <w:rsid w:val="00E051E3"/>
    <w:rsid w:val="00E10ECB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51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51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241</properties:Words>
  <properties:Characters>1250</properties:Characters>
  <properties:Lines>100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2017-03-28T12:31:00Z</dcterms:created>
  <dc:creator>nribaric</dc:creator>
  <cp:lastModifiedBy>Jadranka Zelić</cp:lastModifiedBy>
  <cp:lastPrinted>2017-03-28T12:31:00Z</cp:lastPrinted>
  <dcterms:modified xmlns:xsi="http://www.w3.org/2001/XMLSchema-instance" xsi:type="dcterms:W3CDTF">2017-03-28T12:34:00Z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