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21eb" w14:paraId="09321eb" w:rsidRDefault="0007621A" w:rsidP="003B0DF3" w:rsidR="003B0DF3" w:rsidRPr="001E201A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1E201A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1E201A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1E201A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1E201A">
        <w:rPr>
          <w:rFonts w:cs="Times New Roman" w:hAnsi="Times New Roman" w:ascii="Times New Roman"/>
          <w:sz w:val="24"/>
          <w:szCs w:val="24"/>
        </w:rPr>
        <w:t>1 St-</w:t>
      </w:r>
      <w:r w:rsidR="001E201A" w:rsidRPr="001E201A">
        <w:rPr>
          <w:rFonts w:cs="Times New Roman" w:hAnsi="Times New Roman" w:ascii="Times New Roman"/>
          <w:sz w:val="24"/>
          <w:szCs w:val="24"/>
        </w:rPr>
        <w:t>4145/2016</w:t>
      </w:r>
    </w:p>
    <w:p w:rsidRDefault="00BB2D3E" w:rsidP="003B0DF3" w:rsidR="00BB2D3E" w:rsidRPr="001E20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1E201A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1E20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1E20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1E201A" w:rsidRPr="001E201A">
        <w:rPr>
          <w:rFonts w:cs="Times New Roman" w:hAnsi="Times New Roman" w:ascii="Times New Roman"/>
          <w:sz w:val="24"/>
          <w:szCs w:val="24"/>
        </w:rPr>
        <w:t>ZONING d.o.o. u stečaju, Zagreb, Baruna Trenka 11, OIB: 05657993258</w:t>
      </w:r>
      <w:r w:rsidR="002E6C3D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1E201A">
        <w:rPr>
          <w:rFonts w:cs="Times New Roman" w:hAnsi="Times New Roman" w:ascii="Times New Roman"/>
          <w:sz w:val="24"/>
          <w:szCs w:val="24"/>
        </w:rPr>
        <w:t xml:space="preserve"> </w:t>
      </w:r>
      <w:r w:rsidR="001E201A" w:rsidRPr="001E201A">
        <w:rPr>
          <w:rFonts w:cs="Times New Roman" w:hAnsi="Times New Roman" w:ascii="Times New Roman"/>
          <w:sz w:val="24"/>
          <w:szCs w:val="24"/>
        </w:rPr>
        <w:t>21. svibnja</w:t>
      </w:r>
      <w:r w:rsidR="00BB2D3E" w:rsidRPr="001E201A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0201A3" w:rsidP="000201A3" w:rsidR="000201A3" w:rsidRPr="001E201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BB2D3E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1E201A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1E201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1E201A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1E20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1E20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2. srpnja</w:t>
      </w:r>
      <w:r w:rsidR="00BB2D3E" w:rsidRPr="001E20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1E20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1E20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10,00 </w:t>
      </w:r>
      <w:r w:rsidRPr="001E201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sati,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1E201A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1E201A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E201A" w:rsidP="003B0DF3" w:rsidR="001E201A" w:rsidRPr="001E201A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E201A" w:rsidP="003B0DF3" w:rsidR="001E201A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BB2D3E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</w:t>
      </w:r>
      <w:r w:rsidR="00BB2D3E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) stečajni sudac je riješio kao u točkama I. i II. izreke.</w:t>
      </w:r>
    </w:p>
    <w:p w:rsidRDefault="003B0DF3" w:rsidP="003B0DF3" w:rsidR="003B0DF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BB2D3E" w:rsidP="00BB2D3E" w:rsidR="00BB2D3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 w:rsidRPr="001E201A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BB2D3E" w:rsidP="00BB2D3E" w:rsidR="00BB2D3E" w:rsidRPr="001E201A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1E201A">
        <w:rPr>
          <w:rFonts w:cs="Times New Roman" w:hAnsi="Times New Roman" w:ascii="Times New Roman"/>
          <w:sz w:val="24"/>
          <w:szCs w:val="24"/>
        </w:rPr>
        <w:t>1 St-</w:t>
      </w:r>
      <w:r w:rsidR="001E201A">
        <w:rPr>
          <w:rFonts w:cs="Times New Roman" w:hAnsi="Times New Roman" w:ascii="Times New Roman"/>
          <w:sz w:val="24"/>
          <w:szCs w:val="24"/>
        </w:rPr>
        <w:t>4145/2016</w:t>
      </w:r>
    </w:p>
    <w:p w:rsidRDefault="00BB2D3E" w:rsidP="003B0DF3" w:rsidR="00BB2D3E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BB2D3E" w:rsidP="003B0DF3" w:rsidR="00BB2D3E" w:rsidRPr="001E201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21. svibnja</w:t>
      </w:r>
      <w:r w:rsidR="00BB2D3E"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07621A" w:rsidP="003B0DF3" w:rsidR="0007621A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07621A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7621A" w:rsidP="003B0DF3" w:rsidR="000762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621A" w:rsidP="003B0DF3" w:rsidR="003B0DF3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Draženka Prpić</w:t>
      </w:r>
    </w:p>
    <w:p w:rsidRDefault="003B0DF3" w:rsidP="003B0DF3" w:rsidR="003B0DF3" w:rsidRPr="001E201A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1E201A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1E201A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D3E" w:rsidP="003B0DF3" w:rsidR="003B0DF3" w:rsidRPr="001E201A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stečajni upravitelj </w:t>
      </w:r>
      <w:r w:rsid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Ante Jukić</w:t>
      </w:r>
    </w:p>
    <w:p w:rsidRDefault="003B0DF3" w:rsidP="003B0DF3" w:rsidR="003B0DF3" w:rsidRPr="001E201A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1E201A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E201A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1E201A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1E201A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1E201A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1E201A">
      <w:pPr>
        <w:rPr>
          <w:rFonts w:cs="Times New Roman" w:hAnsi="Times New Roman" w:ascii="Times New Roman"/>
          <w:sz w:val="24"/>
          <w:szCs w:val="24"/>
        </w:rPr>
      </w:pPr>
    </w:p>
    <w:sectPr w:rsidR="00CA2B5B" w:rsidRPr="001E201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05E" w:rsidP="003B0DF3" w:rsidR="009B405E">
      <w:pPr>
        <w:spacing w:lineRule="auto" w:line="240" w:after="0"/>
      </w:pPr>
      <w:r>
        <w:separator/>
      </w:r>
    </w:p>
  </w:endnote>
  <w:end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05E" w:rsidP="003B0DF3" w:rsidR="009B405E">
      <w:pPr>
        <w:spacing w:lineRule="auto" w:line="240" w:after="0"/>
      </w:pPr>
      <w:r>
        <w:separator/>
      </w:r>
    </w:p>
  </w:footnote>
  <w:foot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21A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7621A"/>
    <w:rsid w:val="000D7C4E"/>
    <w:rsid w:val="001E201A"/>
    <w:rsid w:val="002E6C3D"/>
    <w:rsid w:val="003006FE"/>
    <w:rsid w:val="00301E20"/>
    <w:rsid w:val="00335335"/>
    <w:rsid w:val="003B0DF3"/>
    <w:rsid w:val="00521807"/>
    <w:rsid w:val="005647FD"/>
    <w:rsid w:val="009B405E"/>
    <w:rsid w:val="00A260A3"/>
    <w:rsid w:val="00AA0548"/>
    <w:rsid w:val="00BB2D3E"/>
    <w:rsid w:val="00BC237A"/>
    <w:rsid w:val="00BC2ADD"/>
    <w:rsid w:val="00BD5231"/>
    <w:rsid w:val="00C742AE"/>
    <w:rsid w:val="00C90129"/>
    <w:rsid w:val="00CA2B5B"/>
    <w:rsid w:val="00C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076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21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621A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621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621A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076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21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621A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621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621A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u stečaju zastupanog po punomoćniku Nenad Kajgana</izvorni_sadrzaj>
    <derivirana_varijabla naziv="DomainObject.Predmet.ProtustrankaFormated_1">  ZONING d.o.o. u stečaju zastupanog po punomoćniku Nenad Kajgana</derivirana_varijabla>
  </DomainObject.Predmet.ProtustrankaFormated>
  <DomainObject.Predmet.ProtustrankaFormatedOIB>
    <izvorni_sadrzaj>  ZONING d.o.o. u stečaju, OIB 05657993258 zastupanog po punomoćniku Nenad Kajgana</izvorni_sadrzaj>
    <derivirana_varijabla naziv="DomainObject.Predmet.ProtustrankaFormatedOIB_1">  ZONING d.o.o. u stečaju, OIB 05657993258 zastupanog po punomoćniku Nenad Kajgana</derivirana_varijabla>
  </DomainObject.Predmet.ProtustrankaFormatedOIB>
  <DomainObject.Predmet.ProtustrankaFormatedWithAdress>
    <izvorni_sadrzaj> ZONING d.o.o. u stečaju, Baruna Trenka 11, 10000 Zagreb zastupanog po punomoćniku Nenad Kajgana</izvorni_sadrzaj>
    <derivirana_varijabla naziv="DomainObject.Predmet.ProtustrankaFormatedWithAdress_1"> ZONING d.o.o. u stečaju, Baruna Trenka 11, 10000 Zagreb zastupanog po punomoćniku Nenad Kajgana</derivirana_varijabla>
  </DomainObject.Predmet.ProtustrankaFormatedWithAdress>
  <DomainObject.Predmet.ProtustrankaFormatedWithAdressOIB>
    <izvorni_sadrzaj> ZONING d.o.o. u stečaju, OIB 05657993258, Baruna Trenka 11, 10000 Zagreb zastupanog po punomoćniku Nenad Kajgana</izvorni_sadrzaj>
    <derivirana_varijabla naziv="DomainObject.Predmet.ProtustrankaFormatedWithAdressOIB_1"> ZONING d.o.o. u stečaju, OIB 05657993258, Baruna Trenka 11, 10000 Zagreb zastupanog po punomoćniku Nenad Kajgana</derivirana_varijabla>
  </DomainObject.Predmet.ProtustrankaFormatedWithAdressOIB>
  <DomainObject.Predmet.ProtustrankaWithAdress>
    <izvorni_sadrzaj>ZONING d.o.o. u stečaju Baruna Trenka 11, 10000 Zagreb</izvorni_sadrzaj>
    <derivirana_varijabla naziv="DomainObject.Predmet.ProtustrankaWithAdress_1">ZONING d.o.o. u stečaju Baruna Trenka 11, 10000 Zagreb</derivirana_varijabla>
  </DomainObject.Predmet.ProtustrankaWithAdress>
  <DomainObject.Predmet.ProtustrankaWithAdressOIB>
    <izvorni_sadrzaj>ZONING d.o.o. u stečaju, OIB 05657993258, Baruna Trenka 11, 10000 Zagreb</izvorni_sadrzaj>
    <derivirana_varijabla naziv="DomainObject.Predmet.ProtustrankaWithAdressOIB_1">ZONING d.o.o. u stečaju, OIB 05657993258, Baruna Trenka 11, 10000 Zagreb</derivirana_varijabla>
  </DomainObject.Predmet.ProtustrankaWithAdressOIB>
  <DomainObject.Predmet.ProtustrankaNazivFormated>
    <izvorni_sadrzaj>ZONING d.o.o. u stečaju</izvorni_sadrzaj>
    <derivirana_varijabla naziv="DomainObject.Predmet.ProtustrankaNazivFormated_1">ZONING d.o.o. u stečaju</derivirana_varijabla>
  </DomainObject.Predmet.ProtustrankaNazivFormated>
  <DomainObject.Predmet.ProtustrankaNazivFormatedOIB>
    <izvorni_sadrzaj>ZONING d.o.o. u stečaju, OIB 05657993258</izvorni_sadrzaj>
    <derivirana_varijabla naziv="DomainObject.Predmet.ProtustrankaNazivFormatedOIB_1">ZONING d.o.o. u stečaju,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u stečaju zastupanog po punomoćniku Nenad Kajgana</item>
    </izvorni_sadrzaj>
    <derivirana_varijabla naziv="DomainObject.Predmet.ProtuStrankaListFormated_1">
      <item>ZONING d.o.o. u stečaju zastupanog po punomoćniku Nenad Kajgana</item>
    </derivirana_varijabla>
  </DomainObject.Predmet.ProtuStrankaListFormated>
  <DomainObject.Predmet.ProtuStrankaListFormatedOIB>
    <izvorni_sadrzaj>
      <item>ZONING d.o.o. u stečaju, OIB 05657993258 zastupanog po punomoćniku Nenad Kajgana</item>
    </izvorni_sadrzaj>
    <derivirana_varijabla naziv="DomainObject.Predmet.ProtuStrankaListFormatedOIB_1">
      <item>ZONING d.o.o. u stečaju, OIB 05657993258 zastupanog po punomoćniku Nenad Kajgana</item>
    </derivirana_varijabla>
  </DomainObject.Predmet.ProtuStrankaListFormatedOIB>
  <DomainObject.Predmet.ProtuStrankaListFormatedWithAdress>
    <izvorni_sadrzaj>
      <item>ZONING d.o.o. u stečaju, Baruna Trenka 11, 10000 Zagreb zastupanog po punomoćniku Nenad Kajgana</item>
    </izvorni_sadrzaj>
    <derivirana_varijabla naziv="DomainObject.Predmet.ProtuStrankaListFormatedWithAdress_1">
      <item>ZONING d.o.o. u stečaju,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 u stečaju, OIB 05657993258, Baruna Trenka 11, 10000 Zagreb zastupanog po punomoćniku Nenad Kajgana</item>
    </izvorni_sadrzaj>
    <derivirana_varijabla naziv="DomainObject.Predmet.ProtuStrankaListFormatedWithAdressOIB_1">
      <item>ZONING d.o.o. u stečaju,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 u stečaju</item>
    </izvorni_sadrzaj>
    <derivirana_varijabla naziv="DomainObject.Predmet.ProtuStrankaListNazivFormated_1">
      <item>ZONING d.o.o. u stečaju</item>
    </derivirana_varijabla>
  </DomainObject.Predmet.ProtuStrankaListNazivFormated>
  <DomainObject.Predmet.ProtuStrankaListNazivFormatedOIB>
    <izvorni_sadrzaj>
      <item>ZONING d.o.o. u stečaju, OIB 05657993258</item>
    </izvorni_sadrzaj>
    <derivirana_varijabla naziv="DomainObject.Predmet.ProtuStrankaListNazivFormatedOIB_1">
      <item>ZONING d.o.o. u stečaju, OIB 05657993258</item>
    </derivirana_varijabla>
  </DomainObject.Predmet.ProtuStrankaListNazivFormatedOIB>
  <DomainObject.Predmet.OstaliListFormated>
    <izvorni_sadrzaj>
      <item>Nenad Kajgana punomoćnik sudionika u postupku ZONING d.o.o. u stečaju</item>
    </izvorni_sadrzaj>
    <derivirana_varijabla naziv="DomainObject.Predmet.OstaliListFormated_1">
      <item>Nenad Kajgana punomoćnik sudionika u postupku ZONING d.o.o. u stečaju</item>
    </derivirana_varijabla>
  </DomainObject.Predmet.OstaliListFormated>
  <DomainObject.Predmet.OstaliListFormatedOIB>
    <izvorni_sadrzaj>
      <item>Nenad Kajgana, OIB 54309422989 punomoćnik sudionika u postupku ZONING d.o.o. u stečaju</item>
    </izvorni_sadrzaj>
    <derivirana_varijabla naziv="DomainObject.Predmet.OstaliListFormatedOIB_1">
      <item>Nenad Kajgana, OIB 54309422989 punomoćnik sudionika u postupku ZONING d.o.o. u stečaju</item>
    </derivirana_varijabla>
  </DomainObject.Predmet.OstaliListFormatedOIB>
  <DomainObject.Predmet.OstaliListFormatedWithAdress>
    <izvorni_sadrzaj>
      <item>Nenad Kajgana, Ulica Baruna Trenka 11, 10000 Zagreb punomoćnik sudionika u postupku ZONING d.o.o. u stečaju</item>
    </izvorni_sadrzaj>
    <derivirana_varijabla naziv="DomainObject.Predmet.OstaliListFormatedWithAdress_1">
      <item>Nenad Kajgana, Ulica Baruna Trenka 11, 10000 Zagreb punomoćnik sudionika u postupku ZONING d.o.o. u stečaju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 u stečaju</item>
    </izvorni_sadrzaj>
    <derivirana_varijabla naziv="DomainObject.Predmet.OstaliListFormatedWithAdressOIB_1">
      <item>Nenad Kajgana, OIB 54309422989, Ulica Baruna Trenka 11, 10000 Zagreb punomoćnik sudionika u postupku ZONING d.o.o. u stečaju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 u stečaju</izvorni_sadrzaj>
    <derivirana_varijabla naziv="DomainObject.Predmet.ProtustrankaIDrugi_1">ZONING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 u stečaju, OIB 05657993258, Baruna Trenka 11, 10000 Zagreb</izvorni_sadrzaj>
    <derivirana_varijabla naziv="DomainObject.Predmet.ProtustrankaIDrugiAdressOIB_1">ZONING d.o.o. u stečaju,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 u stečaju</item>
      <item>Nenad Kajgana</item>
      <item>Nenad Kajgana</item>
    </izvorni_sadrzaj>
    <derivirana_varijabla naziv="DomainObject.Predmet.SudioniciListNaziv_1">
      <item>FINA Regionalni centar Zagreb</item>
      <item>ZONING d.o.o. u stečaju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St-4145/2016-57</izvorni_sadrzaj>
    <derivirana_varijabla naziv="DomainObject.PredzadnjaOdlukaIzPredmeta.Oznaka_1">St-4145/2016-57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1467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2019-05-21T10:29:00Z</dcterms:created>
  <dc:creator>Draženka Prpić</dc:creator>
  <cp:lastModifiedBy>Draženka Prpić</cp:lastModifiedBy>
  <cp:lastPrinted>2019-05-21T10:31:00Z</cp:lastPrinted>
  <dcterms:modified xmlns:xsi="http://www.w3.org/2001/XMLSchema-instance" xsi:type="dcterms:W3CDTF">2019-05-21T10:32:00Z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(St-4145-16.docx)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