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1ec6" w14:paraId="23a1ec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A3272">
        <w:rPr>
          <w:b/>
          <w:lang w:val="hr-HR"/>
        </w:rPr>
        <w:t>2584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A3272">
        <w:rPr>
          <w:lang w:val="hr-HR"/>
        </w:rPr>
        <w:t>DUBINA d.o.o. Split, Vjekoslava Paraća 32, OIB: 56395011806, MBS: 060046596</w:t>
      </w:r>
      <w:r w:rsidR="00634348">
        <w:rPr>
          <w:lang w:val="hr-HR"/>
        </w:rPr>
        <w:t xml:space="preserve">, dana </w:t>
      </w:r>
      <w:r w:rsidR="00A6241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A3272">
        <w:rPr>
          <w:lang w:val="hr-HR"/>
        </w:rPr>
        <w:t>DUBINA d.o.o. Split, Vjekoslava Paraća 32, OIB: 56395011806, MBS: 060046596</w:t>
      </w:r>
      <w:r>
        <w:rPr>
          <w:lang w:val="hr-HR"/>
        </w:rPr>
        <w:t>. Skraćeni st</w:t>
      </w:r>
      <w:r w:rsidR="00A62418">
        <w:rPr>
          <w:lang w:val="hr-HR"/>
        </w:rPr>
        <w:t>ečajni postupak je otvoren dana</w:t>
      </w:r>
      <w:r w:rsidR="008967A5">
        <w:rPr>
          <w:lang w:val="hr-HR"/>
        </w:rPr>
        <w:t xml:space="preserve"> </w:t>
      </w:r>
      <w:r w:rsidR="00A62418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E383E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413D8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A3272">
        <w:rPr>
          <w:lang w:val="hr-HR"/>
        </w:rPr>
        <w:t>DUBINA d.o.o. Split, Vjekoslava Paraća 32, OIB: 56395011806, MBS: 060046596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705C4">
        <w:rPr>
          <w:lang w:val="hr-HR"/>
        </w:rPr>
        <w:t>08.12.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A3272">
        <w:rPr>
          <w:lang w:val="hr-HR"/>
        </w:rPr>
        <w:t>DUBINA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05C4">
        <w:rPr>
          <w:lang w:val="hr-HR"/>
        </w:rPr>
        <w:t>553</w:t>
      </w:r>
      <w:r>
        <w:rPr>
          <w:lang w:val="hr-HR"/>
        </w:rPr>
        <w:t xml:space="preserve"> dan</w:t>
      </w:r>
      <w:r w:rsidR="001705C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A3272">
        <w:rPr>
          <w:lang w:val="hr-HR"/>
        </w:rPr>
        <w:t>32.141,89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2B759D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101FF" w:rsidRPr="00E101F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A3272">
      <w:t>2584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05C4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B759D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62418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83E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3D8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1FF"/>
    <w:rsid w:val="00E12497"/>
    <w:rsid w:val="00E14AE2"/>
    <w:rsid w:val="00E27E2F"/>
    <w:rsid w:val="00E30A09"/>
    <w:rsid w:val="00E33059"/>
    <w:rsid w:val="00E36DBC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1F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01F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01F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01F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1F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01F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01F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01F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St-2584/2015</izvorni_sadrzaj>
    <derivirana_varijabla naziv="DomainObject.Predmet.OznakaBroj_1">St-2584/2015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DUBINA d.o.o. za podvodne radove i usluge</izvorni_sadrzaj>
    <derivirana_varijabla naziv="DomainObject.Predmet.ProtustrankaFormated_1">  DUBINA d.o.o. za podvodne radove i usluge</derivirana_varijabla>
  </DomainObject.Predmet.ProtustrankaFormated>
  <DomainObject.Predmet.ProtustrankaFormatedOIB>
    <izvorni_sadrzaj>  DUBINA d.o.o. za podvodne radove i usluge, OIB 56395011806</izvorni_sadrzaj>
    <derivirana_varijabla naziv="DomainObject.Predmet.ProtustrankaFormatedOIB_1">  DUBINA d.o.o. za podvodne radove i usluge, OIB 56395011806</derivirana_varijabla>
  </DomainObject.Predmet.ProtustrankaFormatedOIB>
  <DomainObject.Predmet.ProtustrankaFormatedWithAdress>
    <izvorni_sadrzaj> DUBINA d.o.o. za podvodne radove i usluge, Vjekoslava Paraća 32, 21000 Split</izvorni_sadrzaj>
    <derivirana_varijabla naziv="DomainObject.Predmet.ProtustrankaFormatedWithAdress_1"> DUBINA d.o.o. za podvodne radove i usluge, Vjekoslava Paraća 32, 21000 Split</derivirana_varijabla>
  </DomainObject.Predmet.ProtustrankaFormatedWithAdress>
  <DomainObject.Predmet.ProtustrankaFormatedWithAdressOIB>
    <izvorni_sadrzaj> DUBINA d.o.o. za podvodne radove i usluge, OIB 56395011806, Vjekoslava Paraća 32, 21000 Split</izvorni_sadrzaj>
    <derivirana_varijabla naziv="DomainObject.Predmet.ProtustrankaFormatedWithAdressOIB_1"> DUBINA d.o.o. za podvodne radove i usluge, OIB 56395011806, Vjekoslava Paraća 32, 21000 Split</derivirana_varijabla>
  </DomainObject.Predmet.ProtustrankaFormatedWithAdressOIB>
  <DomainObject.Predmet.ProtustrankaWithAdress>
    <izvorni_sadrzaj>DUBINA d.o.o. za podvodne radove i usluge Vjekoslava Paraća 32, 21000 Split</izvorni_sadrzaj>
    <derivirana_varijabla naziv="DomainObject.Predmet.ProtustrankaWithAdress_1">DUBINA d.o.o. za podvodne radove i usluge Vjekoslava Paraća 32, 21000 Split</derivirana_varijabla>
  </DomainObject.Predmet.ProtustrankaWithAdress>
  <DomainObject.Predmet.ProtustrankaWithAdressOIB>
    <izvorni_sadrzaj>DUBINA d.o.o. za podvodne radove i usluge, OIB 56395011806, Vjekoslava Paraća 32, 21000 Split</izvorni_sadrzaj>
    <derivirana_varijabla naziv="DomainObject.Predmet.ProtustrankaWithAdressOIB_1">DUBINA d.o.o. za podvodne radove i usluge, OIB 56395011806, Vjekoslava Paraća 32, 21000 Split</derivirana_varijabla>
  </DomainObject.Predmet.ProtustrankaWithAdressOIB>
  <DomainObject.Predmet.ProtustrankaNazivFormated>
    <izvorni_sadrzaj>DUBINA d.o.o. za podvodne radove i usluge</izvorni_sadrzaj>
    <derivirana_varijabla naziv="DomainObject.Predmet.ProtustrankaNazivFormated_1">DUBINA d.o.o. za podvodne radove i usluge</derivirana_varijabla>
  </DomainObject.Predmet.ProtustrankaNazivFormated>
  <DomainObject.Predmet.ProtustrankaNazivFormatedOIB>
    <izvorni_sadrzaj>DUBINA d.o.o. za podvodne radove i usluge, OIB 56395011806</izvorni_sadrzaj>
    <derivirana_varijabla naziv="DomainObject.Predmet.ProtustrankaNazivFormatedOIB_1">DUBINA d.o.o. za podvodne radove i usluge, OIB 56395011806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32141.89</izvorni_sadrzaj>
    <derivirana_varijabla naziv="DomainObject.Predmet.TrenutnaVrijednost_1">32141.89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DUBINA d.o.o. za podvodne radove i usluge</item>
    </izvorni_sadrzaj>
    <derivirana_varijabla naziv="DomainObject.Predmet.ProtuStrankaListFormated_1">
      <item>DUBINA d.o.o. za podvodne radove i usluge</item>
    </derivirana_varijabla>
  </DomainObject.Predmet.ProtuStrankaListFormated>
  <DomainObject.Predmet.ProtuStrankaListFormatedOIB>
    <izvorni_sadrzaj>
      <item>DUBINA d.o.o. za podvodne radove i usluge, OIB 56395011806</item>
    </izvorni_sadrzaj>
    <derivirana_varijabla naziv="DomainObject.Predmet.ProtuStrankaListFormatedOIB_1">
      <item>DUBINA d.o.o. za podvodne radove i usluge, OIB 56395011806</item>
    </derivirana_varijabla>
  </DomainObject.Predmet.ProtuStrankaListFormatedOIB>
  <DomainObject.Predmet.ProtuStrankaListFormatedWithAdress>
    <izvorni_sadrzaj>
      <item>DUBINA d.o.o. za podvodne radove i usluge, Vjekoslava Paraća 32, 21000 Split</item>
    </izvorni_sadrzaj>
    <derivirana_varijabla naziv="DomainObject.Predmet.ProtuStrankaListFormatedWithAdress_1">
      <item>DUBINA d.o.o. za podvodne radove i usluge, Vjekoslava Paraća 32, 21000 Split</item>
    </derivirana_varijabla>
  </DomainObject.Predmet.ProtuStrankaListFormatedWithAdress>
  <DomainObject.Predmet.ProtuStrankaListFormatedWithAdressOIB>
    <izvorni_sadrzaj>
      <item>DUBINA d.o.o. za podvodne radove i usluge, OIB 56395011806, Vjekoslava Paraća 32, 21000 Split</item>
    </izvorni_sadrzaj>
    <derivirana_varijabla naziv="DomainObject.Predmet.ProtuStrankaListFormatedWithAdressOIB_1">
      <item>DUBINA d.o.o. za podvodne radove i usluge, OIB 56395011806, Vjekoslava Paraća 32, 21000 Split</item>
    </derivirana_varijabla>
  </DomainObject.Predmet.ProtuStrankaListFormatedWithAdressOIB>
  <DomainObject.Predmet.ProtuStrankaListNazivFormated>
    <izvorni_sadrzaj>
      <item>DUBINA d.o.o. za podvodne radove i usluge</item>
    </izvorni_sadrzaj>
    <derivirana_varijabla naziv="DomainObject.Predmet.ProtuStrankaListNazivFormated_1">
      <item>DUBINA d.o.o. za podvodne radove i usluge</item>
    </derivirana_varijabla>
  </DomainObject.Predmet.ProtuStrankaListNazivFormated>
  <DomainObject.Predmet.ProtuStrankaListNazivFormatedOIB>
    <izvorni_sadrzaj>
      <item>DUBINA d.o.o. za podvodne radove i usluge, OIB 56395011806</item>
    </izvorni_sadrzaj>
    <derivirana_varijabla naziv="DomainObject.Predmet.ProtuStrankaListNazivFormatedOIB_1">
      <item>DUBINA d.o.o. za podvodne radove i usluge, OIB 56395011806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DUBINA d.o.o. za podvodne radove i usluge</izvorni_sadrzaj>
    <derivirana_varijabla naziv="DomainObject.Predmet.ProtustrankaIDrugi_1">DUBINA d.o.o. za podvodne radove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DUBINA d.o.o. za podvodne radove i usluge, OIB 56395011806, Vjekoslava Paraća 32, 21000 Split</izvorni_sadrzaj>
    <derivirana_varijabla naziv="DomainObject.Predmet.ProtustrankaIDrugiAdressOIB_1">DUBINA d.o.o. za podvodne radove i usluge, OIB 56395011806, Vjekoslava Paraća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DUBINA d.o.o. za podvodne radove i usluge</item>
      <item>FINANCIJSKA AGENCIJA, RC SPLIT</item>
    </izvorni_sadrzaj>
    <derivirana_varijabla naziv="DomainObject.Predmet.SudioniciListNaziv_1">
      <item>DUBINA d.o.o. za podvodne radove i usluge</item>
      <item>FINANCIJSKA AGENCIJA, RC SPLIT</item>
    </derivirana_varijabla>
  </DomainObject.Predmet.SudioniciListNaziv>
  <DomainObject.Predmet.SudioniciListAdressOIB>
    <izvorni_sadrzaj>
      <item>DUBINA d.o.o. za podvodne radove i usluge, OIB 56395011806, Vjekoslava Paraća 32,21000 Split</item>
      <item>FINANCIJSKA AGENCIJA, RC SPLIT, OIB 85821130368, Mažuranićevo šetalište 24 b,21000 Split</item>
    </izvorni_sadrzaj>
    <derivirana_varijabla naziv="DomainObject.Predmet.SudioniciListAdressOIB_1">
      <item>DUBINA d.o.o. za podvodne radove i usluge, OIB 56395011806, Vjekoslava Paraća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56395011806</item>
      <item>, OIB 85821130368</item>
    </izvorni_sadrzaj>
    <derivirana_varijabla naziv="DomainObject.Predmet.SudioniciListNazivOIB_1">
      <item>, OIB 56395011806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1CFC05-2ADC-454D-99F4-999E118BE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4007</properties:Characters>
  <properties:Lines>108</properties:Lines>
  <properties:Paragraphs>35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2016-03-29T07:20:00Z</cp:lastPrinted>
  <dcterms:modified xmlns:xsi="http://www.w3.org/2001/XMLSchema-instance" xsi:type="dcterms:W3CDTF">2016-03-29T07:20:00Z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