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9611" w14:paraId="0fa9611" w:rsidRDefault="00433A57" w:rsidP="00433A57" w:rsidR="00433A57">
      <w:pPr>
        <w:jc w:val="center"/>
        <w15:collapsed w:val="false"/>
        <w:rPr>
          <w:sz w:val="24"/>
        </w:rPr>
      </w:pPr>
      <w:bookmarkStart w:name="_GoBack" w:id="0"/>
      <w:bookmarkEnd w:id="0"/>
    </w:p>
    <w:p w:rsidRDefault="00433A57" w:rsidP="004C444E" w:rsidR="00433A5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33A57" w:rsidP="004C444E" w:rsidR="00433A57">
      <w:pPr>
        <w:pStyle w:val="Bezproreda"/>
      </w:pPr>
    </w:p>
    <w:p w:rsidRDefault="00433A57" w:rsidP="004C444E" w:rsidR="00433A57">
      <w:pPr>
        <w:pStyle w:val="Bezproreda"/>
      </w:pPr>
    </w:p>
    <w:p w:rsidRDefault="00433A57" w:rsidP="004C444E" w:rsidR="00433A57">
      <w:pPr>
        <w:pStyle w:val="Bezproreda"/>
      </w:pPr>
      <w:r>
        <w:t xml:space="preserve">               REPUBLIKA HRVATSKA</w:t>
      </w:r>
    </w:p>
    <w:p w:rsidRDefault="00433A57" w:rsidP="004C444E" w:rsidR="00433A5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33A57" w:rsidP="004C444E" w:rsidR="00433A5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33A57" w:rsidP="004C444E" w:rsidR="00433A57">
      <w:pPr>
        <w:pStyle w:val="Bezproreda"/>
      </w:pPr>
    </w:p>
    <w:p w:rsidRDefault="00FE6C92" w:rsidR="00FE6C92">
      <w:pPr>
        <w:rPr>
          <w:sz w:val="24"/>
        </w:rPr>
      </w:pPr>
      <w:r w:rsidRPr="00B82EB4">
        <w:rPr>
          <w:sz w:val="24"/>
        </w:rPr>
        <w:tab/>
      </w:r>
      <w:r w:rsidRPr="00B82EB4">
        <w:rPr>
          <w:sz w:val="24"/>
        </w:rPr>
        <w:tab/>
      </w:r>
      <w:r w:rsidRPr="00B82EB4">
        <w:rPr>
          <w:sz w:val="24"/>
        </w:rPr>
        <w:tab/>
      </w:r>
      <w:r w:rsidR="00B82EB4">
        <w:rPr>
          <w:sz w:val="24"/>
        </w:rPr>
        <w:tab/>
      </w:r>
      <w:r w:rsidR="00B82EB4">
        <w:rPr>
          <w:sz w:val="24"/>
        </w:rPr>
        <w:tab/>
      </w:r>
      <w:r w:rsidR="00B82EB4">
        <w:rPr>
          <w:sz w:val="24"/>
        </w:rPr>
        <w:tab/>
      </w:r>
    </w:p>
    <w:p w:rsidRDefault="00433A57" w:rsidR="00433A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Poslovni broj: 40 </w:t>
      </w:r>
      <w:r w:rsidR="006F667A">
        <w:rPr>
          <w:sz w:val="24"/>
        </w:rPr>
        <w:t>Sp-35/16-4</w:t>
      </w:r>
    </w:p>
    <w:p w:rsidRDefault="00817D84" w:rsidR="00817D84">
      <w:pPr>
        <w:rPr>
          <w:sz w:val="24"/>
        </w:rPr>
      </w:pPr>
    </w:p>
    <w:p w:rsidRDefault="00201919" w:rsidR="00817D8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667A">
        <w:rPr>
          <w:sz w:val="24"/>
        </w:rPr>
        <w:t>JOVANKA AGOVIĆ</w:t>
      </w:r>
    </w:p>
    <w:p w:rsidRDefault="00201919" w:rsidR="00201919">
      <w:pPr>
        <w:rPr>
          <w:sz w:val="24"/>
        </w:rPr>
      </w:pPr>
    </w:p>
    <w:p w:rsidRDefault="00201919" w:rsidR="00817D8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17D84">
        <w:rPr>
          <w:sz w:val="24"/>
        </w:rPr>
        <w:t>1000</w:t>
      </w:r>
      <w:r>
        <w:rPr>
          <w:sz w:val="24"/>
        </w:rPr>
        <w:t>0</w:t>
      </w:r>
      <w:r w:rsidR="00817D84">
        <w:rPr>
          <w:sz w:val="24"/>
        </w:rPr>
        <w:t xml:space="preserve">  </w:t>
      </w:r>
      <w:r w:rsidR="006F667A">
        <w:rPr>
          <w:sz w:val="24"/>
        </w:rPr>
        <w:t xml:space="preserve">Z a g r e b </w:t>
      </w:r>
    </w:p>
    <w:p w:rsidRDefault="00201919" w:rsidR="0020191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667A">
        <w:rPr>
          <w:sz w:val="24"/>
        </w:rPr>
        <w:t>I Vrtić 5A</w:t>
      </w:r>
    </w:p>
    <w:p w:rsidRDefault="00817D84" w:rsidR="00817D8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01919" w:rsidP="00201919" w:rsidR="0042451B" w:rsidRPr="0020191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711A46" w:rsidR="00AA68DC">
      <w:pPr>
        <w:pStyle w:val="Tijeloteksta"/>
      </w:pPr>
      <w:r>
        <w:t>POSTUPAK ST</w:t>
      </w:r>
      <w:r w:rsidR="006F667A">
        <w:t>EČAJA POTROŠAČA nad imovinom Jovanke Agović</w:t>
      </w:r>
    </w:p>
    <w:p w:rsidRDefault="008F2CFC" w:rsidR="008F2CFC">
      <w:pPr>
        <w:pStyle w:val="Tijeloteksta"/>
      </w:pPr>
    </w:p>
    <w:p w:rsidRDefault="006F667A" w:rsidR="006F667A">
      <w:pPr>
        <w:pStyle w:val="Tijeloteksta"/>
      </w:pPr>
    </w:p>
    <w:p w:rsidRDefault="00084B97" w:rsidR="006F667A">
      <w:pPr>
        <w:pStyle w:val="Tijeloteksta"/>
      </w:pPr>
      <w:r>
        <w:tab/>
      </w:r>
      <w:r w:rsidR="00817D84">
        <w:t>Pozivate</w:t>
      </w:r>
      <w:r w:rsidR="00AA68DC">
        <w:t xml:space="preserve"> se</w:t>
      </w:r>
      <w:r w:rsidR="00817D84">
        <w:t xml:space="preserve"> u roku od 30 dana dostaviti </w:t>
      </w:r>
      <w:r w:rsidR="006F667A">
        <w:t xml:space="preserve">rješenje nadležnog tijela uprave o odobravanju pravne pomoći kojim se oslobađate predujma troškova u ovom postupku. </w:t>
      </w:r>
    </w:p>
    <w:p w:rsidRDefault="006F667A" w:rsidR="006F667A">
      <w:pPr>
        <w:pStyle w:val="Tijeloteksta"/>
      </w:pPr>
    </w:p>
    <w:p w:rsidRDefault="00D911F0" w:rsidR="00D911F0">
      <w:pPr>
        <w:jc w:val="both"/>
        <w:rPr>
          <w:sz w:val="24"/>
        </w:rPr>
      </w:pPr>
    </w:p>
    <w:p w:rsidRDefault="00FE6C92" w:rsidP="00925336" w:rsidR="00FE6C92">
      <w:pPr>
        <w:jc w:val="center"/>
        <w:rPr>
          <w:sz w:val="24"/>
        </w:rPr>
      </w:pPr>
      <w:r>
        <w:rPr>
          <w:sz w:val="24"/>
        </w:rPr>
        <w:t>U Zagrebu</w:t>
      </w:r>
      <w:r w:rsidR="00BF5A66">
        <w:rPr>
          <w:sz w:val="24"/>
        </w:rPr>
        <w:t>,</w:t>
      </w:r>
      <w:r>
        <w:rPr>
          <w:sz w:val="24"/>
        </w:rPr>
        <w:t xml:space="preserve"> </w:t>
      </w:r>
      <w:r w:rsidR="006F667A">
        <w:rPr>
          <w:sz w:val="24"/>
        </w:rPr>
        <w:t>7</w:t>
      </w:r>
      <w:r w:rsidR="00201919">
        <w:rPr>
          <w:sz w:val="24"/>
        </w:rPr>
        <w:t xml:space="preserve">. </w:t>
      </w:r>
      <w:r w:rsidR="006F667A">
        <w:rPr>
          <w:sz w:val="24"/>
        </w:rPr>
        <w:t xml:space="preserve">rujna </w:t>
      </w:r>
      <w:r w:rsidR="00084B97">
        <w:rPr>
          <w:sz w:val="24"/>
        </w:rPr>
        <w:t>2016.</w:t>
      </w:r>
    </w:p>
    <w:p w:rsidRDefault="0042451B" w:rsidP="00925336" w:rsidR="0042451B">
      <w:pPr>
        <w:jc w:val="center"/>
        <w:rPr>
          <w:sz w:val="24"/>
        </w:rPr>
      </w:pPr>
    </w:p>
    <w:p w:rsidRDefault="00925336" w:rsidP="00B1159B" w:rsidR="00925336">
      <w:pPr>
        <w:ind w:left="4320"/>
        <w:rPr>
          <w:sz w:val="24"/>
          <w:szCs w:val="24"/>
        </w:rPr>
      </w:pPr>
    </w:p>
    <w:p w:rsidRDefault="00084B97" w:rsidP="00AA68DC" w:rsidR="00EB0E18">
      <w:pPr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EB0E18" w:rsidP="00BC3D96" w:rsidR="00BC3D96" w:rsidRPr="00BC3D96">
      <w:pPr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84B97">
        <w:rPr>
          <w:sz w:val="24"/>
          <w:szCs w:val="24"/>
        </w:rPr>
        <w:t>Jasna Gažić Ferenčina</w:t>
      </w:r>
      <w:r w:rsidR="00711A46">
        <w:rPr>
          <w:sz w:val="24"/>
          <w:szCs w:val="24"/>
        </w:rPr>
        <w:t xml:space="preserve"> v. r.</w:t>
      </w:r>
      <w:r w:rsidR="00201919">
        <w:rPr>
          <w:sz w:val="24"/>
          <w:szCs w:val="24"/>
        </w:rPr>
        <w:t xml:space="preserve"> </w:t>
      </w:r>
    </w:p>
    <w:p w:rsidRDefault="00BC3D96" w:rsidP="008F2CFC" w:rsidR="00BC3D96">
      <w:pPr>
        <w:rPr>
          <w:sz w:val="24"/>
        </w:rPr>
      </w:pPr>
    </w:p>
    <w:p w:rsidRDefault="00AA68DC" w:rsidP="008F2CFC" w:rsidR="00AA68DC">
      <w:pPr>
        <w:rPr>
          <w:sz w:val="24"/>
        </w:rPr>
      </w:pPr>
      <w:r>
        <w:rPr>
          <w:sz w:val="24"/>
        </w:rPr>
        <w:t>DN-a:</w:t>
      </w:r>
    </w:p>
    <w:p w:rsidRDefault="00AA68DC" w:rsidP="008F2CFC" w:rsidR="00AA68DC">
      <w:pPr>
        <w:rPr>
          <w:sz w:val="24"/>
        </w:rPr>
      </w:pPr>
      <w:r>
        <w:rPr>
          <w:sz w:val="24"/>
        </w:rPr>
        <w:t>Naslovu.</w:t>
      </w:r>
    </w:p>
    <w:p w:rsidRDefault="006F667A" w:rsidP="008F2CFC" w:rsidR="006F667A">
      <w:pPr>
        <w:rPr>
          <w:sz w:val="24"/>
        </w:rPr>
      </w:pPr>
    </w:p>
    <w:p w:rsidRDefault="006F667A" w:rsidP="00BC3D96" w:rsidR="006F667A">
      <w:pPr>
        <w:rPr>
          <w:sz w:val="24"/>
        </w:rPr>
      </w:pPr>
    </w:p>
    <w:p w:rsidRDefault="006F667A" w:rsidP="00BC3D96" w:rsidR="006F667A">
      <w:pPr>
        <w:rPr>
          <w:sz w:val="24"/>
        </w:rPr>
      </w:pPr>
    </w:p>
    <w:p w:rsidRDefault="006F667A" w:rsidP="00BC3D96" w:rsidR="006F667A">
      <w:pPr>
        <w:rPr>
          <w:sz w:val="24"/>
        </w:rPr>
      </w:pPr>
    </w:p>
    <w:p w:rsidRDefault="00BC3D96" w:rsidP="00BC3D96" w:rsidR="00BC3D9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01919" w:rsidP="006F667A" w:rsidR="006F667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11A46">
        <w:rPr>
          <w:sz w:val="24"/>
        </w:rPr>
        <w:t>Za točnost otpravka:</w:t>
      </w:r>
    </w:p>
    <w:p w:rsidRDefault="00711A46" w:rsidP="006F667A" w:rsidR="00711A4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Veronika Kolačko</w:t>
      </w:r>
    </w:p>
    <w:p w:rsidRDefault="00201919" w:rsidP="008F2CFC" w:rsidR="00201919">
      <w:pPr>
        <w:rPr>
          <w:sz w:val="24"/>
        </w:rPr>
      </w:pPr>
    </w:p>
    <w:sectPr w:rsidSect="0042451B" w:rsidR="00201919">
      <w:pgSz w:h="16838" w:w="11906"/>
      <w:pgMar w:gutter="0" w:footer="720" w:header="720" w:left="1800" w:bottom="1440" w:right="1133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AF3" w:rsidP="007E1EBF" w:rsidR="00C75AF3">
      <w:r>
        <w:separator/>
      </w:r>
    </w:p>
  </w:endnote>
  <w:endnote w:id="0" w:type="continuationSeparator">
    <w:p w:rsidRDefault="00C75AF3" w:rsidP="007E1EBF" w:rsidR="00C75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AF3" w:rsidP="007E1EBF" w:rsidR="00C75AF3">
      <w:r>
        <w:separator/>
      </w:r>
    </w:p>
  </w:footnote>
  <w:footnote w:id="0" w:type="continuationSeparator">
    <w:p w:rsidRDefault="00C75AF3" w:rsidP="007E1EBF" w:rsidR="00C75AF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363467"/>
    <w:multiLevelType w:val="hybridMultilevel"/>
    <w:tmpl w:val="D9D8CA0C"/>
    <w:lvl w:tplc="F4F05B60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4CF172AB"/>
    <w:multiLevelType w:val="hybridMultilevel"/>
    <w:tmpl w:val="B59C982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D672BD"/>
    <w:multiLevelType w:val="hybridMultilevel"/>
    <w:tmpl w:val="5DB2D7C2"/>
    <w:lvl w:tplc="DE1ED29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EE2703"/>
    <w:multiLevelType w:val="hybridMultilevel"/>
    <w:tmpl w:val="8ABCC3D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5F517F83"/>
    <w:multiLevelType w:val="singleLevel"/>
    <w:tmpl w:val="228CCC06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2C9"/>
    <w:rsid w:val="00045D29"/>
    <w:rsid w:val="00084516"/>
    <w:rsid w:val="00084B97"/>
    <w:rsid w:val="000860C0"/>
    <w:rsid w:val="000B3D0B"/>
    <w:rsid w:val="001012C9"/>
    <w:rsid w:val="001C663D"/>
    <w:rsid w:val="00201919"/>
    <w:rsid w:val="00225821"/>
    <w:rsid w:val="002B1E15"/>
    <w:rsid w:val="00347B89"/>
    <w:rsid w:val="003944E5"/>
    <w:rsid w:val="003D1209"/>
    <w:rsid w:val="0042451B"/>
    <w:rsid w:val="00432D50"/>
    <w:rsid w:val="00433A57"/>
    <w:rsid w:val="00435730"/>
    <w:rsid w:val="00445AA3"/>
    <w:rsid w:val="004B53BF"/>
    <w:rsid w:val="004D0469"/>
    <w:rsid w:val="005320C0"/>
    <w:rsid w:val="0054697D"/>
    <w:rsid w:val="005B4918"/>
    <w:rsid w:val="005D1E36"/>
    <w:rsid w:val="005E565F"/>
    <w:rsid w:val="00620A6C"/>
    <w:rsid w:val="00627C01"/>
    <w:rsid w:val="006F667A"/>
    <w:rsid w:val="0070131B"/>
    <w:rsid w:val="00710DD6"/>
    <w:rsid w:val="00711A46"/>
    <w:rsid w:val="007E1EBF"/>
    <w:rsid w:val="00817D84"/>
    <w:rsid w:val="00872A12"/>
    <w:rsid w:val="008E43C6"/>
    <w:rsid w:val="008F2CFC"/>
    <w:rsid w:val="00925336"/>
    <w:rsid w:val="009D360C"/>
    <w:rsid w:val="00A80745"/>
    <w:rsid w:val="00A95CE5"/>
    <w:rsid w:val="00AA68DC"/>
    <w:rsid w:val="00B1159B"/>
    <w:rsid w:val="00B310B6"/>
    <w:rsid w:val="00B82EB4"/>
    <w:rsid w:val="00B9042C"/>
    <w:rsid w:val="00BA0ED5"/>
    <w:rsid w:val="00BC19A2"/>
    <w:rsid w:val="00BC3D96"/>
    <w:rsid w:val="00BF5A66"/>
    <w:rsid w:val="00BF79B1"/>
    <w:rsid w:val="00C366B1"/>
    <w:rsid w:val="00C740EB"/>
    <w:rsid w:val="00C75AF3"/>
    <w:rsid w:val="00CA220A"/>
    <w:rsid w:val="00CC2A45"/>
    <w:rsid w:val="00CE2FF0"/>
    <w:rsid w:val="00D13AC0"/>
    <w:rsid w:val="00D90F70"/>
    <w:rsid w:val="00D911F0"/>
    <w:rsid w:val="00DA4D0D"/>
    <w:rsid w:val="00DE32BC"/>
    <w:rsid w:val="00E02DFA"/>
    <w:rsid w:val="00E1249F"/>
    <w:rsid w:val="00E6675E"/>
    <w:rsid w:val="00EB0E18"/>
    <w:rsid w:val="00EC470C"/>
    <w:rsid w:val="00F11FDB"/>
    <w:rsid w:val="00F167CB"/>
    <w:rsid w:val="00F22B76"/>
    <w:rsid w:val="00F3566F"/>
    <w:rsid w:val="00F75AAA"/>
    <w:rsid w:val="00FE6C92"/>
    <w:rsid w:val="00FF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styleId="Naslov1" w:type="paragraph">
    <w:name w:val="heading 1"/>
    <w:basedOn w:val="Normal"/>
    <w:next w:val="Normal"/>
    <w:qFormat/>
    <w:rsid w:val="00710DD6"/>
    <w:pPr>
      <w:keepNext/>
      <w:jc w:val="both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Uvuenotijeloteksta" w:type="paragraph">
    <w:name w:val="Body Text Indent"/>
    <w:basedOn w:val="Normal"/>
    <w:pPr>
      <w:ind w:firstLine="720" w:left="4320"/>
      <w:jc w:val="right"/>
    </w:pPr>
    <w:rPr>
      <w:b/>
      <w:sz w:val="24"/>
    </w:rPr>
  </w:style>
  <w:style w:styleId="Tekstbalonia" w:type="paragraph">
    <w:name w:val="Balloon Text"/>
    <w:basedOn w:val="Normal"/>
    <w:semiHidden/>
    <w:rsid w:val="008F2CF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E1E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1EBF"/>
    <w:rPr>
      <w:sz w:val="22"/>
    </w:rPr>
  </w:style>
  <w:style w:styleId="Podnoje" w:type="paragraph">
    <w:name w:val="footer"/>
    <w:basedOn w:val="Normal"/>
    <w:link w:val="PodnojeChar"/>
    <w:rsid w:val="007E1E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1EBF"/>
    <w:rPr>
      <w:sz w:val="22"/>
    </w:rPr>
  </w:style>
  <w:style w:styleId="Bezproreda" w:type="paragraph">
    <w:name w:val="No Spacing"/>
    <w:uiPriority w:val="1"/>
    <w:qFormat/>
    <w:rsid w:val="00433A5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A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styleId="Naslov1" w:type="paragraph">
    <w:name w:val="heading 1"/>
    <w:basedOn w:val="Normal"/>
    <w:next w:val="Normal"/>
    <w:qFormat/>
    <w:rsid w:val="00710DD6"/>
    <w:pPr>
      <w:keepNext/>
      <w:jc w:val="both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Uvuenotijeloteksta" w:type="paragraph">
    <w:name w:val="Body Text Indent"/>
    <w:basedOn w:val="Normal"/>
    <w:pPr>
      <w:ind w:firstLine="720" w:left="4320"/>
      <w:jc w:val="right"/>
    </w:pPr>
    <w:rPr>
      <w:b/>
      <w:sz w:val="24"/>
    </w:rPr>
  </w:style>
  <w:style w:styleId="Tekstbalonia" w:type="paragraph">
    <w:name w:val="Balloon Text"/>
    <w:basedOn w:val="Normal"/>
    <w:semiHidden/>
    <w:rsid w:val="008F2CF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E1E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1EBF"/>
    <w:rPr>
      <w:sz w:val="22"/>
    </w:rPr>
  </w:style>
  <w:style w:styleId="Podnoje" w:type="paragraph">
    <w:name w:val="footer"/>
    <w:basedOn w:val="Normal"/>
    <w:link w:val="PodnojeChar"/>
    <w:rsid w:val="007E1E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1EBF"/>
    <w:rPr>
      <w:sz w:val="22"/>
    </w:rPr>
  </w:style>
  <w:style w:styleId="Bezproreda" w:type="paragraph">
    <w:name w:val="No Spacing"/>
    <w:uiPriority w:val="1"/>
    <w:qFormat/>
    <w:rsid w:val="00433A5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A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68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93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1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739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Sp-35/2016</izvorni_sadrzaj>
    <derivirana_varijabla naziv="DomainObject.Predmet.OznakaBroj_1">Sp-35/2016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Jovanka Agović</izvorni_sadrzaj>
    <derivirana_varijabla naziv="DomainObject.Predmet.StrankaFormated_1">  Jovanka Agović</derivirana_varijabla>
  </DomainObject.Predmet.StrankaFormated>
  <DomainObject.Predmet.StrankaFormatedOIB>
    <izvorni_sadrzaj>  Jovanka Agović, OIB 93134913514</izvorni_sadrzaj>
    <derivirana_varijabla naziv="DomainObject.Predmet.StrankaFormatedOIB_1">  Jovanka Agović, OIB 93134913514</derivirana_varijabla>
  </DomainObject.Predmet.StrankaFormatedOIB>
  <DomainObject.Predmet.StrankaFormatedWithAdress>
    <izvorni_sadrzaj> Jovanka Agović, Vrtić I. 5 A, 10000 Zagreb</izvorni_sadrzaj>
    <derivirana_varijabla naziv="DomainObject.Predmet.StrankaFormatedWithAdress_1"> Jovanka Agović, Vrtić I. 5 A, 10000 Zagreb</derivirana_varijabla>
  </DomainObject.Predmet.StrankaFormatedWithAdress>
  <DomainObject.Predmet.StrankaFormatedWithAdressOIB>
    <izvorni_sadrzaj> Jovanka Agović, OIB 93134913514, Vrtić I. 5 A, 10000 Zagreb</izvorni_sadrzaj>
    <derivirana_varijabla naziv="DomainObject.Predmet.StrankaFormatedWithAdressOIB_1"> Jovanka Agović, OIB 93134913514, Vrtić I. 5 A, 10000 Zagreb</derivirana_varijabla>
  </DomainObject.Predmet.StrankaFormatedWithAdressOIB>
  <DomainObject.Predmet.StrankaWithAdress>
    <izvorni_sadrzaj>Jovanka Agović Vrtić I. 5 A,10000 Zagreb</izvorni_sadrzaj>
    <derivirana_varijabla naziv="DomainObject.Predmet.StrankaWithAdress_1">Jovanka Agović Vrtić I. 5 A,10000 Zagreb</derivirana_varijabla>
  </DomainObject.Predmet.StrankaWithAdress>
  <DomainObject.Predmet.StrankaWithAdressOIB>
    <izvorni_sadrzaj>Jovanka Agović, OIB 93134913514, Vrtić I. 5 A,10000 Zagreb</izvorni_sadrzaj>
    <derivirana_varijabla naziv="DomainObject.Predmet.StrankaWithAdressOIB_1">Jovanka Agović, OIB 93134913514, Vrtić I. 5 A,10000 Zagreb</derivirana_varijabla>
  </DomainObject.Predmet.StrankaWithAdressOIB>
  <DomainObject.Predmet.StrankaNazivFormated>
    <izvorni_sadrzaj>Jovanka Agović</izvorni_sadrzaj>
    <derivirana_varijabla naziv="DomainObject.Predmet.StrankaNazivFormated_1">Jovanka Agović</derivirana_varijabla>
  </DomainObject.Predmet.StrankaNazivFormated>
  <DomainObject.Predmet.StrankaNazivFormatedOIB>
    <izvorni_sadrzaj>Jovanka Agović, OIB 93134913514</izvorni_sadrzaj>
    <derivirana_varijabla naziv="DomainObject.Predmet.StrankaNazivFormatedOIB_1">Jovanka Agović, OIB 93134913514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Jovanka Agović</item>
    </izvorni_sadrzaj>
    <derivirana_varijabla naziv="DomainObject.Predmet.StrankaListFormated_1">
      <item>Jovanka Agović</item>
    </derivirana_varijabla>
  </DomainObject.Predmet.StrankaListFormated>
  <DomainObject.Predmet.StrankaListFormatedOIB>
    <izvorni_sadrzaj>
      <item>Jovanka Agović, OIB 93134913514</item>
    </izvorni_sadrzaj>
    <derivirana_varijabla naziv="DomainObject.Predmet.StrankaListFormatedOIB_1">
      <item>Jovanka Agović, OIB 93134913514</item>
    </derivirana_varijabla>
  </DomainObject.Predmet.StrankaListFormatedOIB>
  <DomainObject.Predmet.StrankaListFormatedWithAdress>
    <izvorni_sadrzaj>
      <item>Jovanka Agović, Vrtić I. 5 A, 10000 Zagreb</item>
    </izvorni_sadrzaj>
    <derivirana_varijabla naziv="DomainObject.Predmet.StrankaListFormatedWithAdress_1">
      <item>Jovanka Agović, Vrtić I. 5 A, 10000 Zagreb</item>
    </derivirana_varijabla>
  </DomainObject.Predmet.StrankaListFormatedWithAdress>
  <DomainObject.Predmet.StrankaListFormatedWithAdressOIB>
    <izvorni_sadrzaj>
      <item>Jovanka Agović, OIB 93134913514, Vrtić I. 5 A, 10000 Zagreb</item>
    </izvorni_sadrzaj>
    <derivirana_varijabla naziv="DomainObject.Predmet.StrankaListFormatedWithAdressOIB_1">
      <item>Jovanka Agović, OIB 93134913514, Vrtić I. 5 A, 10000 Zagreb</item>
    </derivirana_varijabla>
  </DomainObject.Predmet.StrankaListFormatedWithAdressOIB>
  <DomainObject.Predmet.StrankaListNazivFormated>
    <izvorni_sadrzaj>
      <item>Jovanka Agović</item>
    </izvorni_sadrzaj>
    <derivirana_varijabla naziv="DomainObject.Predmet.StrankaListNazivFormated_1">
      <item>Jovanka Agović</item>
    </derivirana_varijabla>
  </DomainObject.Predmet.StrankaListNazivFormated>
  <DomainObject.Predmet.StrankaListNazivFormatedOIB>
    <izvorni_sadrzaj>
      <item>Jovanka Agović, OIB 93134913514</item>
    </izvorni_sadrzaj>
    <derivirana_varijabla naziv="DomainObject.Predmet.StrankaListNazivFormatedOIB_1">
      <item>Jovanka Agović, OIB 93134913514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Jovanka Agović</izvorni_sadrzaj>
    <derivirana_varijabla naziv="DomainObject.Predmet.StrankaIDrugi_1">Jovanka Agović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Jovanka Agović, OIB 93134913514, Vrtić I. 5 A, 10000 Zagreb</izvorni_sadrzaj>
    <derivirana_varijabla naziv="DomainObject.Predmet.StrankaIDrugiAdressOIB_1">Jovanka Agović, OIB 93134913514, Vrtić I. 5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Jovanka Agović</item>
    </izvorni_sadrzaj>
    <derivirana_varijabla naziv="DomainObject.Predmet.SudioniciListNaziv_1">
      <item>Jovanka Agović</item>
    </derivirana_varijabla>
  </DomainObject.Predmet.SudioniciListNaziv>
  <DomainObject.Predmet.SudioniciListAdressOIB>
    <izvorni_sadrzaj>
      <item>Jovanka Agović, OIB 93134913514, Vrtić I. 5 A,10000 Zagreb</item>
    </izvorni_sadrzaj>
    <derivirana_varijabla naziv="DomainObject.Predmet.SudioniciListAdressOIB_1">
      <item>Jovanka Agović, OIB 93134913514, Vrtić I.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93134913514</item>
    </izvorni_sadrzaj>
    <derivirana_varijabla naziv="DomainObject.Predmet.SudioniciListNazivOIB_1">
      <item>, OIB 93134913514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76</properties:Words>
  <properties:Characters>398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2016-09-07T12:17:00Z</dcterms:created>
  <dc:creator>opcinski sud zagreb</dc:creator>
  <cp:lastModifiedBy>Veronika Kolačko</cp:lastModifiedBy>
  <cp:lastPrinted>2016-09-08T07:39:00Z</cp:lastPrinted>
  <dcterms:modified xmlns:xsi="http://www.w3.org/2001/XMLSchema-instance" xsi:type="dcterms:W3CDTF">2016-09-08T07:39:00Z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