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c8b1" w14:paraId="9e9c8b1" w:rsidRDefault="007D6499" w:rsidP="00910611" w:rsidR="007D649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6499" w:rsidP="00910611" w:rsidR="007D6499">
      <w:r>
        <w:rPr>
          <w:rFonts w:eastAsia="MS Mincho"/>
        </w:rPr>
        <w:t>REPUBLIKA HRVATSKA</w:t>
      </w:r>
    </w:p>
    <w:p w:rsidRDefault="007D6499" w:rsidP="00910611" w:rsidR="007D6499">
      <w:r>
        <w:rPr>
          <w:rFonts w:eastAsia="MS Mincho"/>
        </w:rPr>
        <w:t>TRGOVAČKI SUD U RIJECI</w:t>
      </w:r>
    </w:p>
    <w:p w:rsidRDefault="007D6499" w:rsidR="007D649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D6499" w:rsidP="00910611" w:rsidR="007D6499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6136E">
        <w:t>668</w:t>
      </w:r>
      <w:r w:rsidR="00B416A5">
        <w:t>/15, temeljem odredbe čl.430. Stečajnog zakona (NN</w:t>
      </w:r>
      <w:r w:rsidR="003E7A72">
        <w:t xml:space="preserve"> </w:t>
      </w:r>
      <w:r w:rsidR="00B416A5">
        <w:t>71/15), dana</w:t>
      </w:r>
      <w:r w:rsidR="00446F8B">
        <w:t xml:space="preserve"> </w:t>
      </w:r>
      <w:r w:rsidR="002E3BCD">
        <w:t>21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76136E">
        <w:rPr>
          <w:b/>
          <w:bCs/>
        </w:rPr>
        <w:t>DOORS ART UDRUGA, Rijeka, Milana Butkovića 2, OIB 44077376484</w:t>
      </w:r>
      <w:r w:rsidR="00677153">
        <w:rPr>
          <w:b/>
          <w:bCs/>
        </w:rPr>
        <w:t xml:space="preserve">. </w:t>
      </w:r>
      <w:r w:rsidR="00EB4631">
        <w:rPr>
          <w:b/>
          <w:bCs/>
        </w:rPr>
        <w:t xml:space="preserve"> </w:t>
      </w:r>
      <w:r w:rsidR="0006007A">
        <w:rPr>
          <w:b/>
          <w:bCs/>
        </w:rPr>
        <w:t xml:space="preserve"> </w:t>
      </w:r>
      <w:r w:rsidR="00C724B3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943061">
        <w:t>0</w:t>
      </w:r>
      <w:r w:rsidR="00EB4631">
        <w:t>1</w:t>
      </w:r>
      <w:r w:rsidR="00C724B3">
        <w:t>. rujna</w:t>
      </w:r>
      <w:r w:rsidR="00446F8B">
        <w:t xml:space="preserve"> </w:t>
      </w:r>
      <w:r>
        <w:t xml:space="preserve">2015. godine iznosi </w:t>
      </w:r>
      <w:r w:rsidR="0076136E">
        <w:rPr>
          <w:b/>
        </w:rPr>
        <w:t>10.157,02</w:t>
      </w:r>
      <w:r w:rsidR="007F5BBF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2E3BCD">
        <w:t>21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D2408" w:rsidP="003B5F59" w:rsidR="00CD2408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D0558">
        <w:rPr>
          <w:sz w:val="20"/>
          <w:szCs w:val="20"/>
        </w:rPr>
        <w:t>21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64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6136E">
      <w:t>668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07A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0413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E3BCD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12A2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E7A72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1BA1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B6C13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258DB"/>
    <w:rsid w:val="006515DF"/>
    <w:rsid w:val="006563BA"/>
    <w:rsid w:val="00664684"/>
    <w:rsid w:val="006677B8"/>
    <w:rsid w:val="006741CB"/>
    <w:rsid w:val="00676079"/>
    <w:rsid w:val="00677153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06"/>
    <w:rsid w:val="00750ABE"/>
    <w:rsid w:val="00751890"/>
    <w:rsid w:val="00753AC6"/>
    <w:rsid w:val="007552E8"/>
    <w:rsid w:val="00760EB7"/>
    <w:rsid w:val="00760FF1"/>
    <w:rsid w:val="0076136E"/>
    <w:rsid w:val="00767887"/>
    <w:rsid w:val="00774BD4"/>
    <w:rsid w:val="00783420"/>
    <w:rsid w:val="0078642B"/>
    <w:rsid w:val="00792AF2"/>
    <w:rsid w:val="007A43EA"/>
    <w:rsid w:val="007A6990"/>
    <w:rsid w:val="007A7BDE"/>
    <w:rsid w:val="007B5BB1"/>
    <w:rsid w:val="007B6289"/>
    <w:rsid w:val="007D6499"/>
    <w:rsid w:val="007D6926"/>
    <w:rsid w:val="007F0D63"/>
    <w:rsid w:val="007F453A"/>
    <w:rsid w:val="007F5BBF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3061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23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24B3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C0C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3AC6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2B51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4631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0656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558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6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4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4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4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4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6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4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4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4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4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St-668/2015</izvorni_sadrzaj>
    <derivirana_varijabla naziv="DomainObject.Predmet.OznakaBroj_1">St-668/2015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DOORS ART UDRUGA Rijeka</izvorni_sadrzaj>
    <derivirana_varijabla naziv="DomainObject.Predmet.ProtustrankaFormated_1">  DOORS ART UDRUGA Rijeka</derivirana_varijabla>
  </DomainObject.Predmet.ProtustrankaFormated>
  <DomainObject.Predmet.ProtustrankaFormatedOIB>
    <izvorni_sadrzaj>  DOORS ART UDRUGA Rijeka, OIB 44077376484</izvorni_sadrzaj>
    <derivirana_varijabla naziv="DomainObject.Predmet.ProtustrankaFormatedOIB_1">  DOORS ART UDRUGA Rijeka, OIB 44077376484</derivirana_varijabla>
  </DomainObject.Predmet.ProtustrankaFormatedOIB>
  <DomainObject.Predmet.ProtustrankaFormatedWithAdress>
    <izvorni_sadrzaj> DOORS ART UDRUGA Rijeka, Milana Butkovića 2, 51000 Rijeka</izvorni_sadrzaj>
    <derivirana_varijabla naziv="DomainObject.Predmet.ProtustrankaFormatedWithAdress_1"> DOORS ART UDRUGA Rijeka, Milana Butkovića 2, 51000 Rijeka</derivirana_varijabla>
  </DomainObject.Predmet.ProtustrankaFormatedWithAdress>
  <DomainObject.Predmet.ProtustrankaFormatedWithAdressOIB>
    <izvorni_sadrzaj> DOORS ART UDRUGA Rijeka, OIB 44077376484, Milana Butkovića 2, 51000 Rijeka</izvorni_sadrzaj>
    <derivirana_varijabla naziv="DomainObject.Predmet.ProtustrankaFormatedWithAdressOIB_1"> DOORS ART UDRUGA Rijeka, OIB 44077376484, Milana Butkovića 2, 51000 Rijeka</derivirana_varijabla>
  </DomainObject.Predmet.ProtustrankaFormatedWithAdressOIB>
  <DomainObject.Predmet.ProtustrankaWithAdress>
    <izvorni_sadrzaj>DOORS ART UDRUGA Rijeka Milana Butkovića 2, 51000 Rijeka</izvorni_sadrzaj>
    <derivirana_varijabla naziv="DomainObject.Predmet.ProtustrankaWithAdress_1">DOORS ART UDRUGA Rijeka Milana Butkovića 2, 51000 Rijeka</derivirana_varijabla>
  </DomainObject.Predmet.ProtustrankaWithAdress>
  <DomainObject.Predmet.ProtustrankaWithAdressOIB>
    <izvorni_sadrzaj>DOORS ART UDRUGA Rijeka, OIB 44077376484, Milana Butkovića 2, 51000 Rijeka</izvorni_sadrzaj>
    <derivirana_varijabla naziv="DomainObject.Predmet.ProtustrankaWithAdressOIB_1">DOORS ART UDRUGA Rijeka, OIB 44077376484, Milana Butkovića 2, 51000 Rijeka</derivirana_varijabla>
  </DomainObject.Predmet.ProtustrankaWithAdressOIB>
  <DomainObject.Predmet.ProtustrankaNazivFormated>
    <izvorni_sadrzaj>DOORS ART UDRUGA Rijeka</izvorni_sadrzaj>
    <derivirana_varijabla naziv="DomainObject.Predmet.ProtustrankaNazivFormated_1">DOORS ART UDRUGA Rijeka</derivirana_varijabla>
  </DomainObject.Predmet.ProtustrankaNazivFormated>
  <DomainObject.Predmet.ProtustrankaNazivFormatedOIB>
    <izvorni_sadrzaj>DOORS ART UDRUGA Rijeka, OIB 44077376484</izvorni_sadrzaj>
    <derivirana_varijabla naziv="DomainObject.Predmet.ProtustrankaNazivFormatedOIB_1">DOORS ART UDRUGA Rijeka, OIB 44077376484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  8, 51000 Rijeka</izvorni_sadrzaj>
    <derivirana_varijabla naziv="DomainObject.Predmet.StrankaFormatedWithAdress_1"> FINA Rijeka, Frana Kurelca   8, 51000 Rijeka</derivirana_varijabla>
  </DomainObject.Predmet.StrankaFormatedWithAdress>
  <DomainObject.Predmet.StrankaFormatedWithAdressOIB>
    <izvorni_sadrzaj> FINA Rijeka, OIB 85821130368, Frana Kurelca   8, 51000 Rijeka</izvorni_sadrzaj>
    <derivirana_varijabla naziv="DomainObject.Predmet.StrankaFormatedWithAdressOIB_1"> FINA Rijeka, OIB 85821130368, Frana Kurelca   8, 51000 Rijeka</derivirana_varijabla>
  </DomainObject.Predmet.StrankaFormatedWithAdressOIB>
  <DomainObject.Predmet.StrankaWithAdress>
    <izvorni_sadrzaj>FINA Rijeka Frana Kurelca   8,51000 Rijeka</izvorni_sadrzaj>
    <derivirana_varijabla naziv="DomainObject.Predmet.StrankaWithAdress_1">FINA Rijeka Frana Kurelca   8,51000 Rijeka</derivirana_varijabla>
  </DomainObject.Predmet.StrankaWithAdress>
  <DomainObject.Predmet.StrankaWithAdressOIB>
    <izvorni_sadrzaj>FINA Rijeka, OIB 85821130368, Frana Kurelca   8,51000 Rijeka</izvorni_sadrzaj>
    <derivirana_varijabla naziv="DomainObject.Predmet.StrankaWithAdressOIB_1">FINA Rijeka, OIB 85821130368, Frana Kurelca  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  8, 51000 Rijeka</item>
    </izvorni_sadrzaj>
    <derivirana_varijabla naziv="DomainObject.Predmet.StrankaListFormatedWithAdress_1">
      <item>FINA Rijeka, Frana Kurelca   8, 51000 Rijeka</item>
    </derivirana_varijabla>
  </DomainObject.Predmet.StrankaListFormatedWithAdress>
  <DomainObject.Predmet.StrankaListFormatedWithAdressOIB>
    <izvorni_sadrzaj>
      <item>FINA Rijeka, OIB 85821130368, Frana Kurelca   8, 51000 Rijeka</item>
    </izvorni_sadrzaj>
    <derivirana_varijabla naziv="DomainObject.Predmet.StrankaListFormatedWithAdressOIB_1">
      <item>FINA Rijeka, OIB 85821130368, Frana Kurelca  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DOORS ART UDRUGA Rijeka</item>
    </izvorni_sadrzaj>
    <derivirana_varijabla naziv="DomainObject.Predmet.ProtuStrankaListFormated_1">
      <item>DOORS ART UDRUGA Rijeka</item>
    </derivirana_varijabla>
  </DomainObject.Predmet.ProtuStrankaListFormated>
  <DomainObject.Predmet.ProtuStrankaListFormatedOIB>
    <izvorni_sadrzaj>
      <item>DOORS ART UDRUGA Rijeka, OIB 44077376484</item>
    </izvorni_sadrzaj>
    <derivirana_varijabla naziv="DomainObject.Predmet.ProtuStrankaListFormatedOIB_1">
      <item>DOORS ART UDRUGA Rijeka, OIB 44077376484</item>
    </derivirana_varijabla>
  </DomainObject.Predmet.ProtuStrankaListFormatedOIB>
  <DomainObject.Predmet.ProtuStrankaListFormatedWithAdress>
    <izvorni_sadrzaj>
      <item>DOORS ART UDRUGA Rijeka, Milana Butkovića 2, 51000 Rijeka</item>
    </izvorni_sadrzaj>
    <derivirana_varijabla naziv="DomainObject.Predmet.ProtuStrankaListFormatedWithAdress_1">
      <item>DOORS ART UDRUGA Rijeka, Milana Butkovića 2, 51000 Rijeka</item>
    </derivirana_varijabla>
  </DomainObject.Predmet.ProtuStrankaListFormatedWithAdress>
  <DomainObject.Predmet.ProtuStrankaListFormatedWithAdressOIB>
    <izvorni_sadrzaj>
      <item>DOORS ART UDRUGA Rijeka, OIB 44077376484, Milana Butkovića 2, 51000 Rijeka</item>
    </izvorni_sadrzaj>
    <derivirana_varijabla naziv="DomainObject.Predmet.ProtuStrankaListFormatedWithAdressOIB_1">
      <item>DOORS ART UDRUGA Rijeka, OIB 44077376484, Milana Butkovića 2, 51000 Rijeka</item>
    </derivirana_varijabla>
  </DomainObject.Predmet.ProtuStrankaListFormatedWithAdressOIB>
  <DomainObject.Predmet.ProtuStrankaListNazivFormated>
    <izvorni_sadrzaj>
      <item>DOORS ART UDRUGA Rijeka</item>
    </izvorni_sadrzaj>
    <derivirana_varijabla naziv="DomainObject.Predmet.ProtuStrankaListNazivFormated_1">
      <item>DOORS ART UDRUGA Rijeka</item>
    </derivirana_varijabla>
  </DomainObject.Predmet.ProtuStrankaListNazivFormated>
  <DomainObject.Predmet.ProtuStrankaListNazivFormatedOIB>
    <izvorni_sadrzaj>
      <item>DOORS ART UDRUGA Rijeka, OIB 44077376484</item>
    </izvorni_sadrzaj>
    <derivirana_varijabla naziv="DomainObject.Predmet.ProtuStrankaListNazivFormatedOIB_1">
      <item>DOORS ART UDRUGA Rijeka, OIB 44077376484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DOORS ART UDRUGA Rijeka</izvorni_sadrzaj>
    <derivirana_varijabla naziv="DomainObject.Predmet.ProtustrankaIDrugi_1">DOORS ART UDRUGA Rijeka</derivirana_varijabla>
  </DomainObject.Predmet.ProtustrankaIDrugi>
  <DomainObject.Predmet.StrankaIDrugiAdressOIB>
    <izvorni_sadrzaj>FINA Rijeka, OIB 85821130368, Frana Kurelca   8, 51000 Rijeka</izvorni_sadrzaj>
    <derivirana_varijabla naziv="DomainObject.Predmet.StrankaIDrugiAdressOIB_1">FINA Rijeka, OIB 85821130368, Frana Kurelca   8, 51000 Rijeka</derivirana_varijabla>
  </DomainObject.Predmet.StrankaIDrugiAdressOIB>
  <DomainObject.Predmet.ProtustrankaIDrugiAdressOIB>
    <izvorni_sadrzaj>DOORS ART UDRUGA Rijeka, OIB 44077376484, Milana Butkovića 2, 51000 Rijeka</izvorni_sadrzaj>
    <derivirana_varijabla naziv="DomainObject.Predmet.ProtustrankaIDrugiAdressOIB_1">DOORS ART UDRUGA Rijeka, OIB 44077376484, Milana Butkovića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DOORS ART UDRUGA Rijeka</item>
    </izvorni_sadrzaj>
    <derivirana_varijabla naziv="DomainObject.Predmet.SudioniciListNaziv_1">
      <item>FINA Rijeka</item>
      <item>DOORS ART UDRUGA Rijeka</item>
    </derivirana_varijabla>
  </DomainObject.Predmet.SudioniciListNaziv>
  <DomainObject.Predmet.SudioniciListAdressOIB>
    <izvorni_sadrzaj>
      <item>FINA Rijeka, OIB 85821130368, Frana Kurelca   8,51000 Rijeka</item>
      <item>DOORS ART UDRUGA Rijeka, OIB 44077376484, Milana Butkovića 2,51000 Rijeka</item>
    </izvorni_sadrzaj>
    <derivirana_varijabla naziv="DomainObject.Predmet.SudioniciListAdressOIB_1">
      <item>FINA Rijeka, OIB 85821130368, Frana Kurelca   8,51000 Rijeka</item>
      <item>DOORS ART UDRUGA Rijeka, OIB 44077376484, Milana Butkovića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44077376484</item>
    </izvorni_sadrzaj>
    <derivirana_varijabla naziv="DomainObject.Predmet.SudioniciListNazivOIB_1">
      <item>, OIB 85821130368</item>
      <item>, OIB 44077376484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521516-6847-4037-BE5F-CA5C51A53B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1393</properties:Characters>
  <properties:Lines>58</properties:Lines>
  <properties:Paragraphs>23</properties:Paragraphs>
  <properties:TotalTime>379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2015-12-21T08:45:00Z</cp:lastPrinted>
  <dcterms:modified xmlns:xsi="http://www.w3.org/2001/XMLSchema-instance" xsi:type="dcterms:W3CDTF">2015-12-21T08:46:00Z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