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0669" w14:paraId="29d0669" w:rsidRDefault="00C54A20" w:rsidP="00C54A20" w:rsidR="00C54A2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 </w:t>
      </w:r>
      <w:proofErr w:type="spellStart"/>
      <w:r>
        <w:rPr>
          <w:rFonts w:cs="Times New Roman" w:eastAsia="Times New Roman"/>
          <w:szCs w:val="24"/>
          <w:lang w:eastAsia="hr-HR"/>
        </w:rPr>
        <w:t>Ćus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ALBERTIN MOTOR d. o. o. Žminj, </w:t>
      </w:r>
      <w:proofErr w:type="spellStart"/>
      <w:r>
        <w:rPr>
          <w:rFonts w:cs="Times New Roman" w:eastAsia="Times New Roman"/>
          <w:szCs w:val="24"/>
          <w:lang w:eastAsia="hr-HR"/>
        </w:rPr>
        <w:t>Kosići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23/A, OIB </w:t>
      </w:r>
      <w:r w:rsidRPr="00C54A20">
        <w:rPr>
          <w:rFonts w:cs="Times New Roman" w:eastAsia="Times New Roman"/>
          <w:szCs w:val="24"/>
          <w:lang w:eastAsia="hr-HR"/>
        </w:rPr>
        <w:t>96733041189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54A20">
        <w:rPr>
          <w:rFonts w:cs="Times New Roman" w:eastAsia="Times New Roman"/>
          <w:szCs w:val="24"/>
          <w:lang w:eastAsia="hr-HR"/>
        </w:rPr>
        <w:t>130017047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0234B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>. listopada 2017. objavljuje sljedeći</w:t>
      </w:r>
    </w:p>
    <w:p w:rsidRDefault="00C54A20" w:rsidP="00C54A20" w:rsidR="00C54A2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54A20" w:rsidP="00C54A20" w:rsidR="00C54A2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54A20" w:rsidP="00C54A20" w:rsidR="00C54A20">
      <w:pPr>
        <w:ind w:firstLine="708"/>
        <w:rPr>
          <w:szCs w:val="24"/>
        </w:rPr>
      </w:pPr>
    </w:p>
    <w:p w:rsidRDefault="00C54A20" w:rsidP="00C54A20" w:rsidR="00C54A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ALBERTIN MOTOR d. o. o. Žminj, </w:t>
      </w:r>
      <w:proofErr w:type="spellStart"/>
      <w:r>
        <w:rPr>
          <w:rFonts w:cs="Times New Roman" w:eastAsia="Times New Roman"/>
          <w:szCs w:val="24"/>
          <w:lang w:eastAsia="hr-HR"/>
        </w:rPr>
        <w:t>Kosići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23/A, OIB </w:t>
      </w:r>
      <w:r w:rsidRPr="00C54A20">
        <w:rPr>
          <w:rFonts w:cs="Times New Roman" w:eastAsia="Times New Roman"/>
          <w:szCs w:val="24"/>
          <w:lang w:eastAsia="hr-HR"/>
        </w:rPr>
        <w:t>96733041189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54A20">
        <w:rPr>
          <w:rFonts w:cs="Times New Roman" w:eastAsia="Times New Roman"/>
          <w:szCs w:val="24"/>
          <w:lang w:eastAsia="hr-HR"/>
        </w:rPr>
        <w:t>130017047</w:t>
      </w:r>
      <w:r>
        <w:rPr>
          <w:rFonts w:cs="Times New Roman" w:eastAsia="Times New Roman"/>
          <w:szCs w:val="24"/>
          <w:lang w:eastAsia="hr-HR"/>
        </w:rPr>
        <w:t>, je pravna osoba koja nema zaposlenih, koja je na dan 29.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54A20" w:rsidP="00C54A20" w:rsidR="00C54A20">
      <w:pPr>
        <w:ind w:firstLine="708"/>
        <w:rPr>
          <w:szCs w:val="24"/>
        </w:rPr>
      </w:pPr>
    </w:p>
    <w:p w:rsidRDefault="00C54A20" w:rsidP="00C54A20" w:rsidR="00C54A2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29. rujna 2017. iznosio 8.640,85 kn.</w:t>
      </w:r>
    </w:p>
    <w:p w:rsidRDefault="00C54A20" w:rsidP="00C54A20" w:rsidR="00C54A20">
      <w:pPr>
        <w:rPr>
          <w:szCs w:val="24"/>
        </w:rPr>
      </w:pPr>
    </w:p>
    <w:p w:rsidRDefault="00C54A20" w:rsidP="00C54A20" w:rsidR="00C54A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54A20" w:rsidP="00C54A20" w:rsidR="00C54A2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54A20" w:rsidP="00C54A20" w:rsidR="00C54A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3333-553-2017, i da u istom roku uplate na depozit ovog suda broj HR 4323900011300029763, poziv na broj 020-553-17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54A20" w:rsidP="00C54A20" w:rsidR="00C54A20">
      <w:pPr>
        <w:ind w:firstLine="708"/>
        <w:rPr>
          <w:szCs w:val="24"/>
        </w:rPr>
      </w:pPr>
    </w:p>
    <w:p w:rsidRDefault="00C54A20" w:rsidP="00C54A20" w:rsidR="00C54A2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54A20" w:rsidP="00C54A20" w:rsidR="00C54A20">
      <w:pPr>
        <w:ind w:firstLine="708"/>
        <w:rPr>
          <w:szCs w:val="24"/>
        </w:rPr>
      </w:pPr>
    </w:p>
    <w:p w:rsidRDefault="00C54A20" w:rsidP="00C54A20" w:rsidR="00C54A20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0234B">
        <w:rPr>
          <w:szCs w:val="24"/>
        </w:rPr>
        <w:t>11</w:t>
      </w:r>
      <w:r>
        <w:rPr>
          <w:szCs w:val="24"/>
        </w:rPr>
        <w:t>. listopada 2017.</w:t>
      </w:r>
    </w:p>
    <w:p w:rsidRDefault="00C54A20" w:rsidP="00C54A20" w:rsidR="00C54A20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C54A20" w:rsidP="00C54A20" w:rsidR="00C54A20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Marlena Pamić </w:t>
      </w:r>
      <w:proofErr w:type="spellStart"/>
      <w:r>
        <w:rPr>
          <w:szCs w:val="24"/>
        </w:rPr>
        <w:t>Ćus</w:t>
      </w:r>
      <w:proofErr w:type="spellEnd"/>
      <w:r w:rsidR="00274E91">
        <w:rPr>
          <w:szCs w:val="24"/>
        </w:rPr>
        <w:t xml:space="preserve">, v. r. </w:t>
      </w:r>
    </w:p>
    <w:p w:rsidRDefault="00C54A20" w:rsidP="00C54A20" w:rsidR="00C54A20">
      <w:pPr>
        <w:rPr>
          <w:szCs w:val="24"/>
        </w:rPr>
      </w:pPr>
      <w:r>
        <w:rPr>
          <w:szCs w:val="24"/>
        </w:rPr>
        <w:t>DNA:</w:t>
      </w:r>
    </w:p>
    <w:p w:rsidRDefault="00C54A20" w:rsidP="00C54A20" w:rsidR="00587D93" w:rsidRPr="00C54A2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87D93" w:rsidRPr="00C54A2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A20" w:rsidP="00C54A20" w:rsidR="00C54A20">
      <w:r>
        <w:separator/>
      </w:r>
    </w:p>
  </w:endnote>
  <w:endnote w:id="0" w:type="continuationSeparator">
    <w:p w:rsidRDefault="00C54A20" w:rsidP="00C54A20" w:rsidR="00C54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A20" w:rsidP="00C54A20" w:rsidR="00C54A20">
      <w:r>
        <w:separator/>
      </w:r>
    </w:p>
  </w:footnote>
  <w:footnote w:id="0" w:type="continuationSeparator">
    <w:p w:rsidRDefault="00C54A20" w:rsidP="00C54A20" w:rsidR="00C54A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A20" w:rsidP="00CF6782" w:rsidR="00CF6782">
    <w:pPr>
      <w:pStyle w:val="Zaglavlje"/>
      <w:jc w:val="right"/>
    </w:pPr>
    <w:r>
      <w:t>3 St-553/2017-3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1831"/>
    <w:rsid w:val="0010234B"/>
    <w:rsid w:val="00274E91"/>
    <w:rsid w:val="00587D93"/>
    <w:rsid w:val="00C54A20"/>
    <w:rsid w:val="00EE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4A2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A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4A2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54A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A2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74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E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E9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E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E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4A2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A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4A2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54A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A2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74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E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E9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E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E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St-553/2017</izvorni_sadrzaj>
    <derivirana_varijabla naziv="DomainObject.Predmet.OznakaBroj_1">St-553/2017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ALBERTIN MOTOR d.o.o. ŽMINJ</izvorni_sadrzaj>
    <derivirana_varijabla naziv="DomainObject.Predmet.ProtustrankaFormated_1">  ALBERTIN MOTOR d.o.o. ŽMINJ</derivirana_varijabla>
  </DomainObject.Predmet.ProtustrankaFormated>
  <DomainObject.Predmet.ProtustrankaFormatedOIB>
    <izvorni_sadrzaj>  ALBERTIN MOTOR d.o.o. ŽMINJ, OIB 96733041189</izvorni_sadrzaj>
    <derivirana_varijabla naziv="DomainObject.Predmet.ProtustrankaFormatedOIB_1">  ALBERTIN MOTOR d.o.o. ŽMINJ, OIB 96733041189</derivirana_varijabla>
  </DomainObject.Predmet.ProtustrankaFormatedOIB>
  <DomainObject.Predmet.ProtustrankaFormatedWithAdress>
    <izvorni_sadrzaj> ALBERTIN MOTOR d.o.o. ŽMINJ, Kosići 23/A, 52341 Žminj</izvorni_sadrzaj>
    <derivirana_varijabla naziv="DomainObject.Predmet.ProtustrankaFormatedWithAdress_1"> ALBERTIN MOTOR d.o.o. ŽMINJ, Kosići 23/A, 52341 Žminj</derivirana_varijabla>
  </DomainObject.Predmet.ProtustrankaFormatedWithAdress>
  <DomainObject.Predmet.ProtustrankaFormatedWithAdressOIB>
    <izvorni_sadrzaj> ALBERTIN MOTOR d.o.o. ŽMINJ, OIB 96733041189, Kosići 23/A, 52341 Žminj</izvorni_sadrzaj>
    <derivirana_varijabla naziv="DomainObject.Predmet.ProtustrankaFormatedWithAdressOIB_1"> ALBERTIN MOTOR d.o.o. ŽMINJ, OIB 96733041189, Kosići 23/A, 52341 Žminj</derivirana_varijabla>
  </DomainObject.Predmet.ProtustrankaFormatedWithAdressOIB>
  <DomainObject.Predmet.ProtustrankaWithAdress>
    <izvorni_sadrzaj>ALBERTIN MOTOR d.o.o. ŽMINJ Kosići 23/A, 52341 Žminj</izvorni_sadrzaj>
    <derivirana_varijabla naziv="DomainObject.Predmet.ProtustrankaWithAdress_1">ALBERTIN MOTOR d.o.o. ŽMINJ Kosići 23/A, 52341 Žminj</derivirana_varijabla>
  </DomainObject.Predmet.ProtustrankaWithAdress>
  <DomainObject.Predmet.ProtustrankaWithAdressOIB>
    <izvorni_sadrzaj>ALBERTIN MOTOR d.o.o. ŽMINJ, OIB 96733041189, Kosići 23/A, 52341 Žminj</izvorni_sadrzaj>
    <derivirana_varijabla naziv="DomainObject.Predmet.ProtustrankaWithAdressOIB_1">ALBERTIN MOTOR d.o.o. ŽMINJ, OIB 96733041189, Kosići 23/A, 52341 Žminj</derivirana_varijabla>
  </DomainObject.Predmet.ProtustrankaWithAdressOIB>
  <DomainObject.Predmet.ProtustrankaNazivFormated>
    <izvorni_sadrzaj>ALBERTIN MOTOR d.o.o. ŽMINJ</izvorni_sadrzaj>
    <derivirana_varijabla naziv="DomainObject.Predmet.ProtustrankaNazivFormated_1">ALBERTIN MOTOR d.o.o. ŽMINJ</derivirana_varijabla>
  </DomainObject.Predmet.ProtustrankaNazivFormated>
  <DomainObject.Predmet.ProtustrankaNazivFormatedOIB>
    <izvorni_sadrzaj>ALBERTIN MOTOR d.o.o. ŽMINJ, OIB 96733041189</izvorni_sadrzaj>
    <derivirana_varijabla naziv="DomainObject.Predmet.ProtustrankaNazivFormatedOIB_1">ALBERTIN MOTOR d.o.o. ŽMINJ, OIB 96733041189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8640.85</izvorni_sadrzaj>
    <derivirana_varijabla naziv="DomainObject.Predmet.TrenutnaVrijednost_1">8640.85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ALBERTIN MOTOR d.o.o. ŽMINJ</item>
    </izvorni_sadrzaj>
    <derivirana_varijabla naziv="DomainObject.Predmet.ProtuStrankaListFormated_1">
      <item>ALBERTIN MOTOR d.o.o. ŽMINJ</item>
    </derivirana_varijabla>
  </DomainObject.Predmet.ProtuStrankaListFormated>
  <DomainObject.Predmet.ProtuStrankaListFormatedOIB>
    <izvorni_sadrzaj>
      <item>ALBERTIN MOTOR d.o.o. ŽMINJ, OIB 96733041189</item>
    </izvorni_sadrzaj>
    <derivirana_varijabla naziv="DomainObject.Predmet.ProtuStrankaListFormatedOIB_1">
      <item>ALBERTIN MOTOR d.o.o. ŽMINJ, OIB 96733041189</item>
    </derivirana_varijabla>
  </DomainObject.Predmet.ProtuStrankaListFormatedOIB>
  <DomainObject.Predmet.ProtuStrankaListFormatedWithAdress>
    <izvorni_sadrzaj>
      <item>ALBERTIN MOTOR d.o.o. ŽMINJ, Kosići 23/A, 52341 Žminj</item>
    </izvorni_sadrzaj>
    <derivirana_varijabla naziv="DomainObject.Predmet.ProtuStrankaListFormatedWithAdress_1">
      <item>ALBERTIN MOTOR d.o.o. ŽMINJ, Kosići 23/A, 52341 Žminj</item>
    </derivirana_varijabla>
  </DomainObject.Predmet.ProtuStrankaListFormatedWithAdress>
  <DomainObject.Predmet.ProtuStrankaListFormatedWithAdressOIB>
    <izvorni_sadrzaj>
      <item>ALBERTIN MOTOR d.o.o. ŽMINJ, OIB 96733041189, Kosići 23/A, 52341 Žminj</item>
    </izvorni_sadrzaj>
    <derivirana_varijabla naziv="DomainObject.Predmet.ProtuStrankaListFormatedWithAdressOIB_1">
      <item>ALBERTIN MOTOR d.o.o. ŽMINJ, OIB 96733041189, Kosići 23/A, 52341 Žminj</item>
    </derivirana_varijabla>
  </DomainObject.Predmet.ProtuStrankaListFormatedWithAdressOIB>
  <DomainObject.Predmet.ProtuStrankaListNazivFormated>
    <izvorni_sadrzaj>
      <item>ALBERTIN MOTOR d.o.o. ŽMINJ</item>
    </izvorni_sadrzaj>
    <derivirana_varijabla naziv="DomainObject.Predmet.ProtuStrankaListNazivFormated_1">
      <item>ALBERTIN MOTOR d.o.o. ŽMINJ</item>
    </derivirana_varijabla>
  </DomainObject.Predmet.ProtuStrankaListNazivFormated>
  <DomainObject.Predmet.ProtuStrankaListNazivFormatedOIB>
    <izvorni_sadrzaj>
      <item>ALBERTIN MOTOR d.o.o. ŽMINJ, OIB 96733041189</item>
    </izvorni_sadrzaj>
    <derivirana_varijabla naziv="DomainObject.Predmet.ProtuStrankaListNazivFormatedOIB_1">
      <item>ALBERTIN MOTOR d.o.o. ŽMINJ, OIB 96733041189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ALBERTIN MOTOR d.o.o. ŽMINJ</izvorni_sadrzaj>
    <derivirana_varijabla naziv="DomainObject.Predmet.ProtustrankaIDrugi_1">ALBERTIN MOTOR d.o.o. ŽMINJ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ALBERTIN MOTOR d.o.o. ŽMINJ, OIB 96733041189, Kosići 23/A, 52341 Žminj</izvorni_sadrzaj>
    <derivirana_varijabla naziv="DomainObject.Predmet.ProtustrankaIDrugiAdressOIB_1">ALBERTIN MOTOR d.o.o. ŽMINJ, OIB 96733041189, Kosići 23/A,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ALBERTIN MOTOR d.o.o. ŽMINJ</item>
    </izvorni_sadrzaj>
    <derivirana_varijabla naziv="DomainObject.Predmet.SudioniciListNaziv_1">
      <item>FINANCIJSKA AGENCIJA, RC RIJEKA, PODRUŽNICA PULA, PULA</item>
      <item>ALBERTIN MOTOR d.o.o. ŽMINJ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ALBERTIN MOTOR d.o.o. ŽMINJ, OIB 96733041189, Kosići 23/A,52341 Žminj</item>
    </izvorni_sadrzaj>
    <derivirana_varijabla naziv="DomainObject.Predmet.SudioniciListAdressOIB_1">
      <item>FINANCIJSKA AGENCIJA, RC RIJEKA, PODRUŽNICA PULA, PULA, OIB 85821130368, Ulica grada Vukovara 70,10000 Zagreb</item>
      <item>ALBERTIN MOTOR d.o.o. ŽMINJ, OIB 96733041189, Kosići 23/A,52341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96733041189</item>
    </izvorni_sadrzaj>
    <derivirana_varijabla naziv="DomainObject.Predmet.SudioniciListNazivOIB_1">
      <item>, OIB 85821130368</item>
      <item>, OIB 96733041189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2665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2017-10-04T11:19:00Z</dcterms:created>
  <dc:creator>Morena Brajuha</dc:creator>
  <dc:description/>
  <cp:keywords/>
  <cp:lastModifiedBy>Morena Brajuha</cp:lastModifiedBy>
  <cp:lastPrinted>2017-10-05T12:34:00Z</cp:lastPrinted>
  <dcterms:modified xmlns:xsi="http://www.w3.org/2001/XMLSchema-instance" xsi:type="dcterms:W3CDTF">2017-10-11T06:29:00Z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