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e17e" w14:paraId="265e17e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EB6DB5">
        <w:rPr>
          <w:b w:val="false"/>
        </w:rPr>
        <w:t>815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EB6DB5" w:rsidP="002F5F70" w:rsidR="00EB6DB5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F80A5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</w:t>
      </w:r>
      <w:r w:rsidR="009952F8">
        <w:rPr>
          <w:lang w:val="hr-HR"/>
        </w:rPr>
        <w:t>kraćenog stečajnog postupka nad</w:t>
      </w:r>
      <w:r>
        <w:rPr>
          <w:lang w:val="hr-HR"/>
        </w:rPr>
        <w:t xml:space="preserve"> dužnikom</w:t>
      </w:r>
      <w:r w:rsidR="00EB6DB5">
        <w:rPr>
          <w:lang w:val="hr-HR"/>
        </w:rPr>
        <w:t xml:space="preserve"> BODY LANGUAGE BEAUTY SPA jednostavno društvo s ograničenom odgovornošću za usluge i trgovinu, OIB:</w:t>
      </w:r>
      <w:r w:rsidR="00EB6DB5">
        <w:t xml:space="preserve"> </w:t>
      </w:r>
      <w:r w:rsidR="00EB6DB5">
        <w:rPr>
          <w:lang w:val="hr-HR"/>
        </w:rPr>
        <w:t>46259033483,Vrboska 522, 21463 Vrboska</w:t>
      </w:r>
      <w:r w:rsidR="00247522">
        <w:rPr>
          <w:lang w:val="hr-HR"/>
        </w:rPr>
        <w:t xml:space="preserve">, </w:t>
      </w:r>
      <w:r w:rsidR="00EB6DB5">
        <w:rPr>
          <w:lang w:val="hr-HR"/>
        </w:rPr>
        <w:t>20</w:t>
      </w:r>
      <w:r>
        <w:rPr>
          <w:lang w:val="hr-HR"/>
        </w:rPr>
        <w:t>.veljače 2019.</w:t>
      </w:r>
    </w:p>
    <w:p w:rsidRDefault="00EB6DB5" w:rsidP="002F5F70" w:rsidR="00EB6DB5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4B2EF8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EB6DB5">
        <w:rPr>
          <w:lang w:val="hr-HR"/>
        </w:rPr>
        <w:t xml:space="preserve"> BODY LANGUAGE BEAUTY SPA jednostavno društvo s ograničenom odgovornošću za usluge i trgovinu, OIB:</w:t>
      </w:r>
      <w:r w:rsidR="00EB6DB5">
        <w:t xml:space="preserve"> </w:t>
      </w:r>
      <w:r w:rsidR="00EB6DB5">
        <w:rPr>
          <w:lang w:val="hr-HR"/>
        </w:rPr>
        <w:t>46259033483,Vrboska 522, 21463 Vrboska</w:t>
      </w:r>
      <w:r w:rsidR="00170256">
        <w:rPr>
          <w:lang w:val="hr-HR"/>
        </w:rPr>
        <w:t xml:space="preserve">. </w:t>
      </w:r>
      <w:r>
        <w:rPr>
          <w:lang w:val="hr-HR"/>
        </w:rPr>
        <w:t xml:space="preserve">Skraćeni stečajni postupak je otvoren dana </w:t>
      </w:r>
      <w:r w:rsidR="00EB6DB5">
        <w:rPr>
          <w:lang w:val="hr-HR"/>
        </w:rPr>
        <w:t>20</w:t>
      </w:r>
      <w:r>
        <w:rPr>
          <w:lang w:val="hr-HR"/>
        </w:rPr>
        <w:t xml:space="preserve">. veljače 2019. u </w:t>
      </w:r>
      <w:r w:rsidR="004B2EF8">
        <w:rPr>
          <w:lang w:val="hr-HR"/>
        </w:rPr>
        <w:t>1</w:t>
      </w:r>
      <w:r w:rsidR="00EB6DB5">
        <w:rPr>
          <w:lang w:val="hr-HR"/>
        </w:rPr>
        <w:t>4</w:t>
      </w:r>
      <w:r>
        <w:rPr>
          <w:lang w:val="hr-HR"/>
        </w:rPr>
        <w:t>,</w:t>
      </w:r>
      <w:r w:rsidR="00EB6DB5">
        <w:rPr>
          <w:lang w:val="hr-HR"/>
        </w:rPr>
        <w:t>0</w:t>
      </w:r>
      <w:r>
        <w:rPr>
          <w:lang w:val="hr-HR"/>
        </w:rPr>
        <w:t>0 sati, kada je ovo rješenje objavljeno na mrežnoj stranici e - Oglasna ploča sudova.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170256" w:rsidP="002F5F70" w:rsidR="00EB6DB5">
      <w:pPr>
        <w:autoSpaceDE w:val="false"/>
        <w:autoSpaceDN w:val="false"/>
        <w:adjustRightInd w:val="false"/>
      </w:pPr>
      <w:r>
        <w:rPr>
          <w:lang w:val="hr-HR"/>
        </w:rPr>
        <w:t xml:space="preserve">II.       </w:t>
      </w:r>
      <w:r w:rsidR="002F5F70">
        <w:rPr>
          <w:lang w:val="hr-HR"/>
        </w:rPr>
        <w:t xml:space="preserve">Za stečajnog upravitelja imenuje </w:t>
      </w:r>
      <w:r w:rsidR="004301B3">
        <w:rPr>
          <w:lang w:val="hr-HR"/>
        </w:rPr>
        <w:t xml:space="preserve"> se </w:t>
      </w:r>
      <w:r w:rsidR="00EB6DB5">
        <w:rPr>
          <w:lang w:val="hr-HR"/>
        </w:rPr>
        <w:t xml:space="preserve"> </w:t>
      </w:r>
      <w:proofErr w:type="spellStart"/>
      <w:r w:rsidR="00EB6DB5">
        <w:t>Damir</w:t>
      </w:r>
      <w:proofErr w:type="spellEnd"/>
      <w:r w:rsidR="00EB6DB5">
        <w:t xml:space="preserve"> </w:t>
      </w:r>
      <w:proofErr w:type="spellStart"/>
      <w:r w:rsidR="00EB6DB5">
        <w:t>Vrca</w:t>
      </w:r>
      <w:proofErr w:type="spellEnd"/>
      <w:r w:rsidR="00EB6DB5">
        <w:t xml:space="preserve"> </w:t>
      </w:r>
      <w:proofErr w:type="spellStart"/>
      <w:r w:rsidR="00EB6DB5">
        <w:t>dipl.oec</w:t>
      </w:r>
      <w:proofErr w:type="spellEnd"/>
      <w:r w:rsidR="00EB6DB5">
        <w:t xml:space="preserve">., OIB: 72900552088, Split, </w:t>
      </w:r>
      <w:proofErr w:type="spellStart"/>
      <w:r w:rsidR="00EB6DB5">
        <w:t>Stoci</w:t>
      </w:r>
      <w:proofErr w:type="spellEnd"/>
      <w:r w:rsidR="00EB6DB5">
        <w:t xml:space="preserve"> 2 A.</w:t>
      </w:r>
    </w:p>
    <w:p w:rsidRDefault="00EB6DB5" w:rsidP="002F5F70" w:rsidR="00EB6DB5" w:rsidRPr="00EB6DB5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EB6DB5">
        <w:rPr>
          <w:lang w:val="hr-HR"/>
        </w:rPr>
        <w:t>BODY LANGUAGE BEAUTY SPA jednostavno društvo s ograničenom odgovornošću za usluge i trgovinu, OIB:</w:t>
      </w:r>
      <w:r w:rsidR="00EB6DB5">
        <w:t xml:space="preserve"> </w:t>
      </w:r>
      <w:r w:rsidR="00EB6DB5">
        <w:rPr>
          <w:lang w:val="hr-HR"/>
        </w:rPr>
        <w:t>46259033483,Vrboska 522, 21463 Vrboska.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DE0593">
      <w:pPr>
        <w:pStyle w:val="Bezproreda"/>
        <w:ind w:firstLine="708"/>
        <w:rPr>
          <w:lang w:val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</w:t>
      </w:r>
      <w:proofErr w:type="gramStart"/>
      <w:r w:rsidR="004B2EF8">
        <w:t>2</w:t>
      </w:r>
      <w:r w:rsidR="00EB6DB5">
        <w:t>9</w:t>
      </w:r>
      <w:r w:rsidR="00247522">
        <w:t>.</w:t>
      </w:r>
      <w:r w:rsidR="00EB6DB5">
        <w:t>listopada</w:t>
      </w:r>
      <w:r>
        <w:t xml:space="preserve"> </w:t>
      </w:r>
      <w:r w:rsidR="006D2A65">
        <w:t xml:space="preserve"> </w:t>
      </w:r>
      <w:r>
        <w:t>2018</w:t>
      </w:r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</w:t>
      </w:r>
      <w:r w:rsidR="00EB6DB5">
        <w:rPr>
          <w:lang w:val="hr-HR"/>
        </w:rPr>
        <w:t>BODY LANGUAGE BEAUTY SPA jednostavno društvo s ograničenom odgovornošću za usluge i trgovinu, OIB:</w:t>
      </w:r>
      <w:r w:rsidR="00EB6DB5">
        <w:t xml:space="preserve"> </w:t>
      </w:r>
      <w:r w:rsidR="00EB6DB5">
        <w:rPr>
          <w:lang w:val="hr-HR"/>
        </w:rPr>
        <w:t>46259033483,Vrboska 522, 21463 Vrboska.</w:t>
      </w:r>
    </w:p>
    <w:p w:rsidRDefault="00EB6DB5" w:rsidP="00D77500" w:rsidR="00EB6DB5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EB6DB5">
        <w:rPr>
          <w:lang w:val="hr-HR"/>
        </w:rPr>
        <w:t xml:space="preserve">23. listopada </w:t>
      </w:r>
      <w:r>
        <w:rPr>
          <w:lang w:val="hr-HR"/>
        </w:rPr>
        <w:t xml:space="preserve"> 2018.  u Očevidniku redoslijeda osnova za plaćanje, ima evidentirane neizvršene osnove za plaćanje u neprekinutom razdoblju od 120 dana, u ukupnom iznosu od </w:t>
      </w:r>
      <w:r w:rsidR="00EB6DB5">
        <w:rPr>
          <w:lang w:val="hr-HR"/>
        </w:rPr>
        <w:t>9.103,02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6D2A65" w:rsidR="009952F8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D77500" w:rsidP="006D2A65" w:rsidR="00D77500" w:rsidRPr="006D2A65">
      <w:pPr>
        <w:pStyle w:val="Bezproreda"/>
        <w:ind w:firstLine="708"/>
        <w:rPr>
          <w:lang w:val="hr-HR"/>
        </w:rPr>
      </w:pPr>
    </w:p>
    <w:p w:rsidRDefault="002F5F70" w:rsidP="006D2A65" w:rsidR="00D77500">
      <w:pPr>
        <w:pStyle w:val="Bezproreda"/>
        <w:ind w:left="3540"/>
      </w:pPr>
      <w:r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proofErr w:type="spellStart"/>
      <w:r>
        <w:t>Poslovni</w:t>
      </w:r>
      <w:proofErr w:type="spellEnd"/>
      <w:r>
        <w:t xml:space="preserve"> broj</w:t>
      </w:r>
      <w:proofErr w:type="gramStart"/>
      <w:r>
        <w:t>:1St</w:t>
      </w:r>
      <w:proofErr w:type="gramEnd"/>
      <w:r>
        <w:t>-</w:t>
      </w:r>
      <w:r w:rsidR="00EB6DB5">
        <w:t>815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EB6DB5" w:rsidP="00D77500" w:rsidR="002F5F70">
      <w:pPr>
        <w:pStyle w:val="Bezproreda"/>
        <w:rPr>
          <w:lang w:val="hr-HR"/>
        </w:rPr>
      </w:pPr>
      <w:r>
        <w:rPr>
          <w:lang w:val="hr-HR"/>
        </w:rPr>
        <w:t>31.listopada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EB6DB5">
        <w:rPr>
          <w:lang w:val="hr-HR"/>
        </w:rPr>
        <w:t>20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EB0A0D" w:rsidR="00A15D8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BE6C74">
        <w:rPr>
          <w:lang w:val="hr-HR"/>
        </w:rPr>
        <w:t xml:space="preserve">      Velimir Vuković</w:t>
      </w:r>
      <w:r w:rsidR="004B2EF8">
        <w:rPr>
          <w:lang w:val="hr-HR"/>
        </w:rPr>
        <w:t xml:space="preserve"> </w:t>
      </w:r>
      <w:r w:rsidR="00EB6DB5">
        <w:rPr>
          <w:lang w:val="hr-HR"/>
        </w:rPr>
        <w:t xml:space="preserve"> v.r.</w:t>
      </w:r>
    </w:p>
    <w:p w:rsidRDefault="00EB6DB5" w:rsidP="00D77500" w:rsidR="00EB6DB5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otpravka-ovlašteni službenik</w:t>
      </w:r>
    </w:p>
    <w:p w:rsidRDefault="00EB6DB5" w:rsidP="00D77500" w:rsidR="00EB6DB5">
      <w:pPr>
        <w:pStyle w:val="Bezproreda"/>
        <w:rPr>
          <w:lang w:val="hr-HR"/>
        </w:rPr>
      </w:pPr>
    </w:p>
    <w:p w:rsidRDefault="00EB6DB5" w:rsidP="00D77500" w:rsidR="00EB6DB5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B6DB5">
        <w:rPr>
          <w:lang w:val="hr-HR"/>
        </w:rPr>
        <w:t>Marija Elez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sectPr w:rsidSect="00EB6DB5" w:rsidR="002F5F70">
      <w:pgSz w:h="16838" w:w="11906"/>
      <w:pgMar w:gutter="0" w:footer="708" w:header="708" w:left="1417" w:bottom="56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70256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5F70"/>
    <w:rsid w:val="00320FE7"/>
    <w:rsid w:val="00322DE3"/>
    <w:rsid w:val="003533D2"/>
    <w:rsid w:val="003A4819"/>
    <w:rsid w:val="003F301B"/>
    <w:rsid w:val="00407DC1"/>
    <w:rsid w:val="004301B3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4AAA"/>
    <w:rsid w:val="0078501D"/>
    <w:rsid w:val="007B3A11"/>
    <w:rsid w:val="007D2B6B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952F8"/>
    <w:rsid w:val="009B5A24"/>
    <w:rsid w:val="00A05026"/>
    <w:rsid w:val="00A15D89"/>
    <w:rsid w:val="00A86D22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E6C74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0593"/>
    <w:rsid w:val="00DE53A8"/>
    <w:rsid w:val="00E2003C"/>
    <w:rsid w:val="00E263E4"/>
    <w:rsid w:val="00E52CC2"/>
    <w:rsid w:val="00E72187"/>
    <w:rsid w:val="00E747BA"/>
    <w:rsid w:val="00E87843"/>
    <w:rsid w:val="00E9030A"/>
    <w:rsid w:val="00EA1A23"/>
    <w:rsid w:val="00EB0A0D"/>
    <w:rsid w:val="00EB6DB5"/>
    <w:rsid w:val="00ED39E8"/>
    <w:rsid w:val="00EF5686"/>
    <w:rsid w:val="00F00B5C"/>
    <w:rsid w:val="00F31196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6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26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98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St-815/2018-5</izvorni_sadrzaj>
    <derivirana_varijabla naziv="DomainObject.Oznaka_1">St-815/2018-5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St-815/2018</izvorni_sadrzaj>
    <derivirana_varijabla naziv="DomainObject.Predmet.OznakaBroj_1">St-815/2018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BODY LANGUAGE BEAUTY SPA jednostavno društvo s ograničenom odgovornošću za usluge i trgovinu</izvorni_sadrzaj>
    <derivirana_varijabla naziv="DomainObject.Predmet.ProtustrankaFormated_1">  BODY LANGUAGE BEAUTY SPA jednostavno društvo s ograničenom odgovornošću za usluge i trgovinu</derivirana_varijabla>
  </DomainObject.Predmet.ProtustrankaFormated>
  <DomainObject.Predmet.ProtustrankaFormatedOIB>
    <izvorni_sadrzaj>  BODY LANGUAGE BEAUTY SPA jednostavno društvo s ograničenom odgovornošću za usluge i trgovinu, OIB 46259033483</izvorni_sadrzaj>
    <derivirana_varijabla naziv="DomainObject.Predmet.ProtustrankaFormatedOIB_1">  BODY LANGUAGE BEAUTY SPA jednostavno društvo s ograničenom odgovornošću za usluge i trgovinu, OIB 46259033483</derivirana_varijabla>
  </DomainObject.Predmet.ProtustrankaFormatedOIB>
  <DomainObject.Predmet.ProtustrankaFormatedWithAdress>
    <izvorni_sadrzaj> BODY LANGUAGE BEAUTY SPA jednostavno društvo s ograničenom odgovornošću za usluge i trgovinu, Vrboska 522, 21465 Vrboska</izvorni_sadrzaj>
    <derivirana_varijabla naziv="DomainObject.Predmet.ProtustrankaFormatedWithAdress_1"> BODY LANGUAGE BEAUTY SPA jednostavno društvo s ograničenom odgovornošću za usluge i trgovinu, Vrboska 522, 21465 Vrboska</derivirana_varijabla>
  </DomainObject.Predmet.ProtustrankaFormatedWithAdress>
  <DomainObject.Predmet.ProtustrankaFormatedWithAdressOIB>
    <izvorni_sadrzaj> BODY LANGUAGE BEAUTY SPA jednostavno društvo s ograničenom odgovornošću za usluge i trgovinu, OIB 46259033483, Vrboska 522, 21465 Vrboska</izvorni_sadrzaj>
    <derivirana_varijabla naziv="DomainObject.Predmet.ProtustrankaFormatedWithAdressOIB_1"> BODY LANGUAGE BEAUTY SPA jednostavno društvo s ograničenom odgovornošću za usluge i trgovinu, OIB 46259033483, Vrboska 522, 21465 Vrboska</derivirana_varijabla>
  </DomainObject.Predmet.ProtustrankaFormatedWithAdressOIB>
  <DomainObject.Predmet.ProtustrankaWithAdress>
    <izvorni_sadrzaj>BODY LANGUAGE BEAUTY SPA jednostavno društvo s ograničenom odgovornošću za usluge i trgovinu Vrboska 522, 21465 Vrboska</izvorni_sadrzaj>
    <derivirana_varijabla naziv="DomainObject.Predmet.ProtustrankaWithAdress_1">BODY LANGUAGE BEAUTY SPA jednostavno društvo s ograničenom odgovornošću za usluge i trgovinu Vrboska 522, 21465 Vrboska</derivirana_varijabla>
  </DomainObject.Predmet.ProtustrankaWithAdress>
  <DomainObject.Predmet.ProtustrankaWithAdressOIB>
    <izvorni_sadrzaj>BODY LANGUAGE BEAUTY SPA jednostavno društvo s ograničenom odgovornošću za usluge i trgovinu, OIB 46259033483, Vrboska 522, 21465 Vrboska</izvorni_sadrzaj>
    <derivirana_varijabla naziv="DomainObject.Predmet.ProtustrankaWithAdressOIB_1">BODY LANGUAGE BEAUTY SPA jednostavno društvo s ograničenom odgovornošću za usluge i trgovinu, OIB 46259033483, Vrboska 522, 21465 Vrboska</derivirana_varijabla>
  </DomainObject.Predmet.ProtustrankaWithAdressOIB>
  <DomainObject.Predmet.ProtustrankaNazivFormated>
    <izvorni_sadrzaj>BODY LANGUAGE BEAUTY SPA jednostavno društvo s ograničenom odgovornošću za usluge i trgovinu</izvorni_sadrzaj>
    <derivirana_varijabla naziv="DomainObject.Predmet.ProtustrankaNazivFormated_1">BODY LANGUAGE BEAUTY SPA jednostavno društvo s ograničenom odgovornošću za usluge i trgovinu</derivirana_varijabla>
  </DomainObject.Predmet.ProtustrankaNazivFormated>
  <DomainObject.Predmet.ProtustrankaNazivFormatedOIB>
    <izvorni_sadrzaj>BODY LANGUAGE BEAUTY SPA jednostavno društvo s ograničenom odgovornošću za usluge i trgovinu, OIB 46259033483</izvorni_sadrzaj>
    <derivirana_varijabla naziv="DomainObject.Predmet.ProtustrankaNazivFormatedOIB_1">BODY LANGUAGE BEAUTY SPA jednostavno društvo s ograničenom odgovornošću za usluge i trgovinu, OIB 46259033483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9103.02</izvorni_sadrzaj>
    <derivirana_varijabla naziv="DomainObject.Predmet.TrenutnaVrijednost_1">9103.02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BODY LANGUAGE BEAUTY SPA jednostavno društvo s ograničenom odgovornošću za usluge i trgovinu</item>
    </izvorni_sadrzaj>
    <derivirana_varijabla naziv="DomainObject.Predmet.ProtuStrankaListFormated_1">
      <item>BODY LANGUAGE BEAUTY SPA jednostavno društvo s ograničenom odgovornošću za usluge i trgovinu</item>
    </derivirana_varijabla>
  </DomainObject.Predmet.ProtuStrankaListFormated>
  <DomainObject.Predmet.ProtuStrankaListFormatedOIB>
    <izvorni_sadrzaj>
      <item>BODY LANGUAGE BEAUTY SPA jednostavno društvo s ograničenom odgovornošću za usluge i trgovinu, OIB 46259033483</item>
    </izvorni_sadrzaj>
    <derivirana_varijabla naziv="DomainObject.Predmet.ProtuStrankaListFormatedOIB_1">
      <item>BODY LANGUAGE BEAUTY SPA jednostavno društvo s ograničenom odgovornošću za usluge i trgovinu, OIB 46259033483</item>
    </derivirana_varijabla>
  </DomainObject.Predmet.ProtuStrankaListFormatedOIB>
  <DomainObject.Predmet.ProtuStrankaListFormatedWithAdress>
    <izvorni_sadrzaj>
      <item>BODY LANGUAGE BEAUTY SPA jednostavno društvo s ograničenom odgovornošću za usluge i trgovinu, Vrboska 522, 21465 Vrboska</item>
    </izvorni_sadrzaj>
    <derivirana_varijabla naziv="DomainObject.Predmet.ProtuStrankaListFormatedWithAdress_1">
      <item>BODY LANGUAGE BEAUTY SPA jednostavno društvo s ograničenom odgovornošću za usluge i trgovinu, Vrboska 522, 21465 Vrboska</item>
    </derivirana_varijabla>
  </DomainObject.Predmet.ProtuStrankaListFormatedWithAdress>
  <DomainObject.Predmet.ProtuStrankaListFormatedWithAdressOIB>
    <izvorni_sadrzaj>
      <item>BODY LANGUAGE BEAUTY SPA jednostavno društvo s ograničenom odgovornošću za usluge i trgovinu, OIB 46259033483, Vrboska 522, 21465 Vrboska</item>
    </izvorni_sadrzaj>
    <derivirana_varijabla naziv="DomainObject.Predmet.ProtuStrankaListFormatedWithAdressOIB_1">
      <item>BODY LANGUAGE BEAUTY SPA jednostavno društvo s ograničenom odgovornošću za usluge i trgovinu, OIB 46259033483, Vrboska 522, 21465 Vrboska</item>
    </derivirana_varijabla>
  </DomainObject.Predmet.ProtuStrankaListFormatedWithAdressOIB>
  <DomainObject.Predmet.ProtuStrankaListNazivFormated>
    <izvorni_sadrzaj>
      <item>BODY LANGUAGE BEAUTY SPA jednostavno društvo s ograničenom odgovornošću za usluge i trgovinu</item>
    </izvorni_sadrzaj>
    <derivirana_varijabla naziv="DomainObject.Predmet.ProtuStrankaListNazivFormated_1">
      <item>BODY LANGUAGE BEAUTY SPA jednostavno društvo s ograničenom odgovornošću za usluge i trgovinu</item>
    </derivirana_varijabla>
  </DomainObject.Predmet.ProtuStrankaListNazivFormated>
  <DomainObject.Predmet.ProtuStrankaListNazivFormatedOIB>
    <izvorni_sadrzaj>
      <item>BODY LANGUAGE BEAUTY SPA jednostavno društvo s ograničenom odgovornošću za usluge i trgovinu, OIB 46259033483</item>
    </izvorni_sadrzaj>
    <derivirana_varijabla naziv="DomainObject.Predmet.ProtuStrankaListNazivFormatedOIB_1">
      <item>BODY LANGUAGE BEAUTY SPA jednostavno društvo s ograničenom odgovornošću za usluge i trgovinu, OIB 46259033483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St-815/2018-5</izvorni_sadrzaj>
    <derivirana_varijabla naziv="DomainObject.PoslovniBrojDokumenta_1">St-815/2018-5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BODY LANGUAGE BEAUTY SPA jednostavno društvo s ograničenom odgovornošću za usluge i trgovinu</izvorni_sadrzaj>
    <derivirana_varijabla naziv="DomainObject.Predmet.ProtustrankaIDrugi_1">BODY LANGUAGE BEAUTY SPA jednostavno društvo s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BODY LANGUAGE BEAUTY SPA jednostavno društvo s ograničenom odgovornošću za usluge i trgovinu, OIB 46259033483, Vrboska 522, 21465 Vrboska</izvorni_sadrzaj>
    <derivirana_varijabla naziv="DomainObject.Predmet.ProtustrankaIDrugiAdressOIB_1">BODY LANGUAGE BEAUTY SPA jednostavno društvo s ograničenom odgovornošću za usluge i trgovinu, OIB 46259033483, Vrboska 522,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LANGUAGE BEAUTY SPA jednostavno društvo s ograničenom odgovornošću za usluge i trgovinu</item>
      <item>FINANCIJSKA AGENCIJA, RC SPLIT</item>
    </izvorni_sadrzaj>
    <derivirana_varijabla naziv="DomainObject.Predmet.SudioniciListNaziv_1">
      <item>BODY LANGUAGE BEAUTY SPA jednostavno društvo s ograničenom odgovornošću za usluge i trgovinu</item>
      <item>FINANCIJSKA AGENCIJA, RC SPLIT</item>
    </derivirana_varijabla>
  </DomainObject.Predmet.SudioniciListNaziv>
  <DomainObject.Predmet.SudioniciListAdressOIB>
    <izvorni_sadrzaj>
      <item>BODY LANGUAGE BEAUTY SPA jednostavno društvo s ograničenom odgovornošću za usluge i trgovinu, OIB 46259033483, Vrboska 522,21465 Vrboska</item>
      <item>FINANCIJSKA AGENCIJA, RC SPLIT, OIB 85821130368, Mažuranićevo šetalište 24 b,21000 Split</item>
    </izvorni_sadrzaj>
    <derivirana_varijabla naziv="DomainObject.Predmet.SudioniciListAdressOIB_1">
      <item>BODY LANGUAGE BEAUTY SPA jednostavno društvo s ograničenom odgovornošću za usluge i trgovinu, OIB 46259033483, Vrboska 522,21465 Vrboska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46259033483</item>
      <item>, OIB 85821130368</item>
    </izvorni_sadrzaj>
    <derivirana_varijabla naziv="DomainObject.Predmet.SudioniciListNazivOIB_1">
      <item>, OIB 46259033483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St-815/2018-3</izvorni_sadrzaj>
    <derivirana_varijabla naziv="DomainObject.PredzadnjaOdlukaIzPredmeta.Oznaka_1">St-815/2018-3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351A8-2304-4F83-9D22-ABC12976D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4237</properties:Characters>
  <properties:Lines>101</properties:Lines>
  <properties:Paragraphs>31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broj:1St-815/2018-5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2019-02-20T12:43:00Z</cp:lastPrinted>
  <dcterms:modified xmlns:xsi="http://www.w3.org/2001/XMLSchema-instance" xsi:type="dcterms:W3CDTF">2019-02-20T12:44:00Z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