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c6578" w14:paraId="67c6578" w:rsidRDefault="000C7A24" w:rsidP="00910611" w:rsidR="000C7A24" w:rsidRPr="000C7A24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0C7A24">
        <w:rPr>
          <w:rFonts w:hAnsi="Times New Roman" w:ascii="Times New Roman"/>
          <w:b w:val="false"/>
        </w:rPr>
        <w:t xml:space="preserve">   </w:t>
      </w:r>
      <w:r w:rsidRPr="000C7A24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7A24" w:rsidP="00910611" w:rsidR="000C7A24" w:rsidRPr="000C7A24">
      <w:pPr>
        <w:rPr>
          <w:rFonts w:hAnsi="Times New Roman" w:ascii="Times New Roman"/>
          <w:b w:val="false"/>
        </w:rPr>
      </w:pPr>
      <w:r w:rsidRPr="000C7A24">
        <w:rPr>
          <w:rFonts w:eastAsia="MS Mincho" w:hAnsi="Times New Roman" w:ascii="Times New Roman"/>
          <w:b w:val="false"/>
        </w:rPr>
        <w:t xml:space="preserve">  REPUBLIKA HRVATSKA</w:t>
      </w:r>
    </w:p>
    <w:p w:rsidRDefault="000C7A24" w:rsidP="00910611" w:rsidR="000C7A24" w:rsidRPr="000C7A24">
      <w:pPr>
        <w:rPr>
          <w:rFonts w:hAnsi="Times New Roman" w:ascii="Times New Roman"/>
          <w:b w:val="false"/>
        </w:rPr>
      </w:pPr>
      <w:r w:rsidRPr="000C7A24">
        <w:rPr>
          <w:rFonts w:eastAsia="MS Mincho" w:hAnsi="Times New Roman" w:ascii="Times New Roman"/>
          <w:b w:val="false"/>
        </w:rPr>
        <w:t>TRGOVAČKI SUD U RIJECI</w:t>
      </w:r>
    </w:p>
    <w:p w:rsidRDefault="000C7A24" w:rsidR="000C7A24" w:rsidRPr="000C7A24">
      <w:pPr>
        <w:rPr>
          <w:rFonts w:eastAsia="MS Mincho" w:hAnsi="Times New Roman" w:ascii="Times New Roman"/>
          <w:b w:val="false"/>
        </w:rPr>
      </w:pPr>
      <w:r w:rsidRPr="000C7A24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4B4494" w:rsidRPr="004B4494">
        <w:rPr>
          <w:rFonts w:hAnsi="Times New Roman" w:ascii="Times New Roman"/>
        </w:rPr>
        <w:t>IMPERATOR d.o.o. za trgovinu i usluge Rijeka, M. Jadranić 36/b, OIB 29875429596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4B4494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4B4494" w:rsidRPr="004B4494">
        <w:rPr>
          <w:rFonts w:hAnsi="Times New Roman" w:ascii="Times New Roman"/>
          <w:bCs/>
        </w:rPr>
        <w:t>IMPERATOR d.o.o. za trgovinu i usluge Rijeka, M. Jadranić 36/b, OIB 29875429596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970E25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4B4494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</w:t>
      </w:r>
      <w:r w:rsidR="004B4494" w:rsidRPr="004B4494">
        <w:rPr>
          <w:rFonts w:hAnsi="Times New Roman" w:ascii="Times New Roman"/>
          <w:b w:val="false"/>
        </w:rPr>
        <w:t>Jelenko Lehki iz Zagreba, Pavla Hatza 10, OIB 96068307857</w:t>
      </w:r>
      <w:r w:rsidR="007B46A8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4B4494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4B4494" w:rsidRPr="004B4494">
        <w:rPr>
          <w:rFonts w:hAnsi="Times New Roman" w:ascii="Times New Roman"/>
        </w:rPr>
        <w:t>IMPERATOR d.o.o. za trgovinu i usluge Rijeka, M. Jadranić 36/b, OIB 29875429596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D2348B">
        <w:rPr>
          <w:rFonts w:hAnsi="Times New Roman" w:ascii="Times New Roman"/>
          <w:b w:val="false"/>
        </w:rPr>
        <w:t>30. listopada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4B4494" w:rsidRPr="004B4494">
        <w:rPr>
          <w:rFonts w:hAnsi="Times New Roman" w:ascii="Times New Roman"/>
          <w:b w:val="false"/>
        </w:rPr>
        <w:t xml:space="preserve">IMPERATOR d.o.o. za trgovinu i usluge Rijeka, M. Jadranić 36/b, OIB 29875429596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970E25">
        <w:rPr>
          <w:rFonts w:hAnsi="Times New Roman" w:ascii="Times New Roman"/>
          <w:b w:val="false"/>
        </w:rPr>
        <w:t>26. studenoga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C0606D" w:rsidR="007B46A8" w:rsidRPr="007B46A8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C0606D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4B4494" w:rsidP="00042D66" w:rsidR="004B4494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Erste banka d.d. Rijeka 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4B4494">
        <w:rPr>
          <w:rFonts w:hAnsi="Times New Roman" w:ascii="Times New Roman"/>
          <w:b w:val="false"/>
          <w:sz w:val="20"/>
          <w:szCs w:val="20"/>
        </w:rPr>
        <w:t>Jelenko Lehki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20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F6A30">
        <w:rPr>
          <w:rFonts w:hAnsi="Times New Roman" w:ascii="Times New Roman"/>
          <w:b w:val="false"/>
          <w:sz w:val="20"/>
          <w:szCs w:val="20"/>
        </w:rPr>
        <w:t>21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0C7A24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4B4494">
      <w:rPr>
        <w:rFonts w:hAnsi="Times New Roman" w:ascii="Times New Roman"/>
      </w:rPr>
      <w:t>320</w:t>
    </w:r>
    <w:r w:rsidR="00C42EF1">
      <w:rPr>
        <w:rFonts w:hAnsi="Times New Roman" w:ascii="Times New Roman"/>
      </w:rPr>
      <w:t>/2015-</w:t>
    </w:r>
    <w:r w:rsidR="00CD4A73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C7A24"/>
    <w:rsid w:val="000D2067"/>
    <w:rsid w:val="000D2A78"/>
    <w:rsid w:val="00105385"/>
    <w:rsid w:val="0011065F"/>
    <w:rsid w:val="00112565"/>
    <w:rsid w:val="001212B4"/>
    <w:rsid w:val="001361A3"/>
    <w:rsid w:val="00154CF4"/>
    <w:rsid w:val="001E3AFA"/>
    <w:rsid w:val="00213D07"/>
    <w:rsid w:val="0021570C"/>
    <w:rsid w:val="00230010"/>
    <w:rsid w:val="00261446"/>
    <w:rsid w:val="00263BAF"/>
    <w:rsid w:val="00291F8A"/>
    <w:rsid w:val="002D5DEF"/>
    <w:rsid w:val="002F56B2"/>
    <w:rsid w:val="00307C82"/>
    <w:rsid w:val="00333469"/>
    <w:rsid w:val="00333F51"/>
    <w:rsid w:val="003502CE"/>
    <w:rsid w:val="003B32EC"/>
    <w:rsid w:val="003D0DDA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B787F"/>
    <w:rsid w:val="005C61BD"/>
    <w:rsid w:val="00600871"/>
    <w:rsid w:val="00645F24"/>
    <w:rsid w:val="00650462"/>
    <w:rsid w:val="00681DEF"/>
    <w:rsid w:val="006A6685"/>
    <w:rsid w:val="006D1F7E"/>
    <w:rsid w:val="00736740"/>
    <w:rsid w:val="0076240F"/>
    <w:rsid w:val="0078206E"/>
    <w:rsid w:val="007829B2"/>
    <w:rsid w:val="007B46A8"/>
    <w:rsid w:val="007E0BC6"/>
    <w:rsid w:val="007F2F32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70E25"/>
    <w:rsid w:val="0099736D"/>
    <w:rsid w:val="009F13AB"/>
    <w:rsid w:val="00A1629D"/>
    <w:rsid w:val="00A50178"/>
    <w:rsid w:val="00A5199E"/>
    <w:rsid w:val="00A978AA"/>
    <w:rsid w:val="00AD727D"/>
    <w:rsid w:val="00B94AB0"/>
    <w:rsid w:val="00BD366E"/>
    <w:rsid w:val="00C024CA"/>
    <w:rsid w:val="00C05689"/>
    <w:rsid w:val="00C0606D"/>
    <w:rsid w:val="00C16818"/>
    <w:rsid w:val="00C42EF1"/>
    <w:rsid w:val="00C4398D"/>
    <w:rsid w:val="00C5212E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14F45"/>
    <w:rsid w:val="00F15E68"/>
    <w:rsid w:val="00F214AE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7A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A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A2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A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A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7A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A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A2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A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A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St-320/2015</izvorni_sadrzaj>
    <derivirana_varijabla naziv="DomainObject.Predmet.OznakaBroj_1">St-320/2015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IMPERATOR d.o.o.  Rijeka</izvorni_sadrzaj>
    <derivirana_varijabla naziv="DomainObject.Predmet.ProtustrankaFormated_1">  IMPERATOR d.o.o.  Rijeka</derivirana_varijabla>
  </DomainObject.Predmet.ProtustrankaFormated>
  <DomainObject.Predmet.ProtustrankaFormatedOIB>
    <izvorni_sadrzaj>  IMPERATOR d.o.o.  Rijeka, OIB 29875429596</izvorni_sadrzaj>
    <derivirana_varijabla naziv="DomainObject.Predmet.ProtustrankaFormatedOIB_1">  IMPERATOR d.o.o.  Rijeka, OIB 29875429596</derivirana_varijabla>
  </DomainObject.Predmet.ProtustrankaFormatedOIB>
  <DomainObject.Predmet.ProtustrankaFormatedWithAdress>
    <izvorni_sadrzaj> IMPERATOR d.o.o.  Rijeka, Milice Jadranić 36b, 51000 Rijeka</izvorni_sadrzaj>
    <derivirana_varijabla naziv="DomainObject.Predmet.ProtustrankaFormatedWithAdress_1"> IMPERATOR d.o.o.  Rijeka, Milice Jadranić 36b, 51000 Rijeka</derivirana_varijabla>
  </DomainObject.Predmet.ProtustrankaFormatedWithAdress>
  <DomainObject.Predmet.ProtustrankaFormatedWithAdressOIB>
    <izvorni_sadrzaj> IMPERATOR d.o.o.  Rijeka, OIB 29875429596, Milice Jadranić 36b, 51000 Rijeka</izvorni_sadrzaj>
    <derivirana_varijabla naziv="DomainObject.Predmet.ProtustrankaFormatedWithAdressOIB_1"> IMPERATOR d.o.o.  Rijeka, OIB 29875429596, Milice Jadranić 36b, 51000 Rijeka</derivirana_varijabla>
  </DomainObject.Predmet.ProtustrankaFormatedWithAdressOIB>
  <DomainObject.Predmet.ProtustrankaWithAdress>
    <izvorni_sadrzaj>IMPERATOR d.o.o.  Rijeka Milice Jadranić 36b, 51000 Rijeka</izvorni_sadrzaj>
    <derivirana_varijabla naziv="DomainObject.Predmet.ProtustrankaWithAdress_1">IMPERATOR d.o.o.  Rijeka Milice Jadranić 36b, 51000 Rijeka</derivirana_varijabla>
  </DomainObject.Predmet.ProtustrankaWithAdress>
  <DomainObject.Predmet.ProtustrankaWithAdressOIB>
    <izvorni_sadrzaj>IMPERATOR d.o.o.  Rijeka, OIB 29875429596, Milice Jadranić 36b, 51000 Rijeka</izvorni_sadrzaj>
    <derivirana_varijabla naziv="DomainObject.Predmet.ProtustrankaWithAdressOIB_1">IMPERATOR d.o.o.  Rijeka, OIB 29875429596, Milice Jadranić 36b, 51000 Rijeka</derivirana_varijabla>
  </DomainObject.Predmet.ProtustrankaWithAdressOIB>
  <DomainObject.Predmet.ProtustrankaNazivFormated>
    <izvorni_sadrzaj>IMPERATOR d.o.o.  Rijeka</izvorni_sadrzaj>
    <derivirana_varijabla naziv="DomainObject.Predmet.ProtustrankaNazivFormated_1">IMPERATOR d.o.o.  Rijeka</derivirana_varijabla>
  </DomainObject.Predmet.ProtustrankaNazivFormated>
  <DomainObject.Predmet.ProtustrankaNazivFormatedOIB>
    <izvorni_sadrzaj>IMPERATOR d.o.o.  Rijeka, OIB 29875429596</izvorni_sadrzaj>
    <derivirana_varijabla naziv="DomainObject.Predmet.ProtustrankaNazivFormatedOIB_1">IMPERATOR d.o.o.  Rijeka, OIB 29875429596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IMPERATOR d.o.o.  Rijeka</item>
    </izvorni_sadrzaj>
    <derivirana_varijabla naziv="DomainObject.Predmet.ProtuStrankaListFormated_1">
      <item>IMPERATOR d.o.o.  Rijeka</item>
    </derivirana_varijabla>
  </DomainObject.Predmet.ProtuStrankaListFormated>
  <DomainObject.Predmet.ProtuStrankaListFormatedOIB>
    <izvorni_sadrzaj>
      <item>IMPERATOR d.o.o.  Rijeka, OIB 29875429596</item>
    </izvorni_sadrzaj>
    <derivirana_varijabla naziv="DomainObject.Predmet.ProtuStrankaListFormatedOIB_1">
      <item>IMPERATOR d.o.o.  Rijeka, OIB 29875429596</item>
    </derivirana_varijabla>
  </DomainObject.Predmet.ProtuStrankaListFormatedOIB>
  <DomainObject.Predmet.ProtuStrankaListFormatedWithAdress>
    <izvorni_sadrzaj>
      <item>IMPERATOR d.o.o.  Rijeka, Milice Jadranić 36b, 51000 Rijeka</item>
    </izvorni_sadrzaj>
    <derivirana_varijabla naziv="DomainObject.Predmet.ProtuStrankaListFormatedWithAdress_1">
      <item>IMPERATOR d.o.o.  Rijeka, Milice Jadranić 36b, 51000 Rijeka</item>
    </derivirana_varijabla>
  </DomainObject.Predmet.ProtuStrankaListFormatedWithAdress>
  <DomainObject.Predmet.ProtuStrankaListFormatedWithAdressOIB>
    <izvorni_sadrzaj>
      <item>IMPERATOR d.o.o.  Rijeka, OIB 29875429596, Milice Jadranić 36b, 51000 Rijeka</item>
    </izvorni_sadrzaj>
    <derivirana_varijabla naziv="DomainObject.Predmet.ProtuStrankaListFormatedWithAdressOIB_1">
      <item>IMPERATOR d.o.o.  Rijeka, OIB 29875429596, Milice Jadranić 36b, 51000 Rijeka</item>
    </derivirana_varijabla>
  </DomainObject.Predmet.ProtuStrankaListFormatedWithAdressOIB>
  <DomainObject.Predmet.ProtuStrankaListNazivFormated>
    <izvorni_sadrzaj>
      <item>IMPERATOR d.o.o.  Rijeka</item>
    </izvorni_sadrzaj>
    <derivirana_varijabla naziv="DomainObject.Predmet.ProtuStrankaListNazivFormated_1">
      <item>IMPERATOR d.o.o.  Rijeka</item>
    </derivirana_varijabla>
  </DomainObject.Predmet.ProtuStrankaListNazivFormated>
  <DomainObject.Predmet.ProtuStrankaListNazivFormatedOIB>
    <izvorni_sadrzaj>
      <item>IMPERATOR d.o.o.  Rijeka, OIB 29875429596</item>
    </izvorni_sadrzaj>
    <derivirana_varijabla naziv="DomainObject.Predmet.ProtuStrankaListNazivFormatedOIB_1">
      <item>IMPERATOR d.o.o.  Rijeka, OIB 29875429596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IMPERATOR d.o.o.  Rijeka</izvorni_sadrzaj>
    <derivirana_varijabla naziv="DomainObject.Predmet.ProtustrankaIDrugi_1">IMPERATOR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IMPERATOR d.o.o.  Rijeka, OIB 29875429596, Milice Jadranić 36b, 51000 Rijeka</izvorni_sadrzaj>
    <derivirana_varijabla naziv="DomainObject.Predmet.ProtustrankaIDrugiAdressOIB_1">IMPERATOR d.o.o.  Rijeka, OIB 29875429596, Milice Jadranić 36b,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IMPERATOR d.o.o.  Rijeka</item>
    </izvorni_sadrzaj>
    <derivirana_varijabla naziv="DomainObject.Predmet.SudioniciListNaziv_1">
      <item>FINA  Rijeka</item>
      <item>IMPERATOR d.o.o.  Rijeka</item>
    </derivirana_varijabla>
  </DomainObject.Predmet.SudioniciListNaziv>
  <DomainObject.Predmet.SudioniciListAdressOIB>
    <izvorni_sadrzaj>
      <item>FINA  Rijeka, OIB 85821130368, Frana Kurelca 8,51000 Rijeka</item>
      <item>IMPERATOR d.o.o.  Rijeka, OIB 29875429596, Milice Jadranić 36b,51000 Rijeka</item>
    </izvorni_sadrzaj>
    <derivirana_varijabla naziv="DomainObject.Predmet.SudioniciListAdressOIB_1">
      <item>FINA  Rijeka, OIB 85821130368, Frana Kurelca 8,51000 Rijeka</item>
      <item>IMPERATOR d.o.o.  Rijeka, OIB 29875429596, Milice Jadranić 36b,51000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29875429596</item>
    </izvorni_sadrzaj>
    <derivirana_varijabla naziv="DomainObject.Predmet.SudioniciListNazivOIB_1">
      <item>, OIB 85821130368</item>
      <item>, OIB 29875429596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A71413-993F-4588-A962-41C0F4E152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504</properties:Words>
  <properties:Characters>2716</properties:Characters>
  <properties:Lines>89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2016-04-21T12:13:00Z</dcterms:created>
  <dc:creator>ksarlija</dc:creator>
  <cp:lastModifiedBy>Jasna Radulović</cp:lastModifiedBy>
  <cp:lastPrinted>2016-04-21T11:56:00Z</cp:lastPrinted>
  <dcterms:modified xmlns:xsi="http://www.w3.org/2001/XMLSchema-instance" xsi:type="dcterms:W3CDTF">2016-04-21T12:15:00Z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