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73c5" w14:paraId="4ad73c5" w:rsidRDefault="00937FF9" w:rsidP="00F12F51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12F51">
        <w:rPr>
          <w:rFonts w:cs="Times New Roman" w:eastAsia="Times New Roman"/>
          <w:noProof/>
          <w:szCs w:val="20"/>
          <w:lang w:eastAsia="hr-HR"/>
        </w:rPr>
        <w:t xml:space="preserve">                5. St-1357/2016-2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12F5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12F5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12F5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12F51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KOREN USLUGE jednostavno društvo s ograničenom odgovornošću za trgovinu i usluge, Virovitica, Tome Bakača 20, MBS: 010094490, OIB: 25931944446, 12. prosinca</w:t>
      </w:r>
      <w:r w:rsidRPr="00F12F5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r i j e š i o   j e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KOREN USLUGE jednostavno društvo s ograničenom odgovornošću za trgovinu i usluge, Virovitica, Tome Bakača 20, MBS: 010094490, OIB: 25931944446.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12. siječnja 2017. u 10,00 sati u ovome sudu u Bjelovaru, Šetalište dr. </w:t>
      </w:r>
      <w:proofErr w:type="spellStart"/>
      <w:r w:rsidRPr="00F12F5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12F5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12F5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12F5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- zakonski zastupnik dužnika Damir Koren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III. Nalaže se zakonskom zastupniku dužnika Damiru Korenu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Obrazloženje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st.2. Stečajnog zakona (Narodne novine br. 71/15), 6. rujna 2016. podnijela prijedlog za otvaranje stečajnog postupka nad dužnikom </w:t>
      </w:r>
      <w:r w:rsidRPr="00F12F51">
        <w:rPr>
          <w:rFonts w:cs="Times New Roman" w:eastAsia="Times New Roman"/>
          <w:szCs w:val="20"/>
          <w:lang w:eastAsia="hr-HR"/>
        </w:rPr>
        <w:t xml:space="preserve">KOREN USLUGE jednostavno društvo s ograničenom odgovornošću za trgovinu i usluge, Virovitica. U prijedlogu navodi da na dan 30. kolovoza 2016. dužnik u Očevidniku redoslijeda osnova za plaćanje ima evidentirane neizvršene osnove za plaćanje u neprekinutom razdoblju od 120 dana, u ukupnom iznosu od 49.647,54 kn, u koji iznos je uračunata kamata i naknada Financijske agencije za provedbu ovrhe na novčanim sredstvima. </w:t>
      </w:r>
      <w:r w:rsidRPr="00F12F51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F12F51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U Bjelovaru, </w:t>
      </w:r>
      <w:r w:rsidRPr="00F12F51">
        <w:rPr>
          <w:rFonts w:cs="Times New Roman" w:eastAsia="Times New Roman"/>
          <w:noProof/>
          <w:szCs w:val="20"/>
          <w:lang w:eastAsia="hr-HR"/>
        </w:rPr>
        <w:t>12. prosinca 2016.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     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12F51">
        <w:rPr>
          <w:rFonts w:cs="Times New Roman" w:eastAsia="Times New Roman"/>
          <w:szCs w:val="20"/>
          <w:lang w:eastAsia="hr-HR"/>
        </w:rPr>
        <w:t>Rj</w:t>
      </w:r>
      <w:proofErr w:type="spellEnd"/>
      <w:r w:rsidRPr="00F12F51">
        <w:rPr>
          <w:rFonts w:cs="Times New Roman" w:eastAsia="Times New Roman"/>
          <w:szCs w:val="20"/>
          <w:lang w:eastAsia="hr-HR"/>
        </w:rPr>
        <w:t>.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               e-oglasna ploča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F12F51">
        <w:rPr>
          <w:rFonts w:cs="Times New Roman" w:eastAsia="Times New Roman"/>
          <w:szCs w:val="20"/>
          <w:lang w:eastAsia="hr-HR"/>
        </w:rPr>
        <w:t>Sc</w:t>
      </w:r>
      <w:proofErr w:type="spellEnd"/>
      <w:r w:rsidRPr="00F12F5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12F51">
        <w:rPr>
          <w:rFonts w:cs="Times New Roman" w:eastAsia="Times New Roman"/>
          <w:szCs w:val="20"/>
          <w:lang w:eastAsia="hr-HR"/>
        </w:rPr>
        <w:t xml:space="preserve">Bj.12.12.2016.      </w:t>
      </w: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12F51" w:rsidP="00F12F51" w:rsidR="00F12F51" w:rsidRPr="00F12F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F51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142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St-1357/2016-2</izvorni_sadrzaj>
    <derivirana_varijabla naziv="DomainObject.Oznaka_1">St-1357/2016-2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St-1357/2016</izvorni_sadrzaj>
    <derivirana_varijabla naziv="DomainObject.Predmet.OznakaBroj_1">St-1357/2016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KOREN USLUGE jednostavno društvo s ograničenom odgovornošću za trgovinu i usluge</izvorni_sadrzaj>
    <derivirana_varijabla naziv="DomainObject.Predmet.ProtustrankaFormated_1">  KOREN USLUGE jednostavno društvo s ograničenom odgovornošću za trgovinu i usluge</derivirana_varijabla>
  </DomainObject.Predmet.ProtustrankaFormated>
  <DomainObject.Predmet.ProtustrankaFormatedOIB>
    <izvorni_sadrzaj>  KOREN USLUGE jednostavno društvo s ograničenom odgovornošću za trgovinu i usluge, OIB 25931944446</izvorni_sadrzaj>
    <derivirana_varijabla naziv="DomainObject.Predmet.ProtustrankaFormatedOIB_1">  KOREN USLUGE jednostavno društvo s ograničenom odgovornošću za trgovinu i usluge, OIB 25931944446</derivirana_varijabla>
  </DomainObject.Predmet.ProtustrankaFormatedOIB>
  <DomainObject.Predmet.ProtustrankaFormatedWithAdress>
    <izvorni_sadrzaj> KOREN USLUGE jednostavno društvo s ograničenom odgovornošću za trgovinu i usluge, Tome Bakača 20, 33000 Virovitica</izvorni_sadrzaj>
    <derivirana_varijabla naziv="DomainObject.Predmet.ProtustrankaFormatedWithAdress_1"> KOREN USLUGE jednostavno društvo s ograničenom odgovornošću za trgovinu i usluge, Tome Bakača 20, 33000 Virovitica</derivirana_varijabla>
  </DomainObject.Predmet.ProtustrankaFormatedWithAdress>
  <DomainObject.Predmet.ProtustrankaFormatedWithAdressOIB>
    <izvorni_sadrzaj> KOREN USLUGE jednostavno društvo s ograničenom odgovornošću za trgovinu i usluge, OIB 25931944446, Tome Bakača 20, 33000 Virovitica</izvorni_sadrzaj>
    <derivirana_varijabla naziv="DomainObject.Predmet.ProtustrankaFormatedWithAdressOIB_1"> KOREN USLUGE jednostavno društvo s ograničenom odgovornošću za trgovinu i usluge, OIB 25931944446, Tome Bakača 20, 33000 Virovitica</derivirana_varijabla>
  </DomainObject.Predmet.ProtustrankaFormatedWithAdressOIB>
  <DomainObject.Predmet.ProtustrankaWithAdress>
    <izvorni_sadrzaj>KOREN USLUGE jednostavno društvo s ograničenom odgovornošću za trgovinu i usluge Tome Bakača 20, 33000 Virovitica</izvorni_sadrzaj>
    <derivirana_varijabla naziv="DomainObject.Predmet.ProtustrankaWithAdress_1">KOREN USLUGE jednostavno društvo s ograničenom odgovornošću za trgovinu i usluge Tome Bakača 20, 33000 Virovitica</derivirana_varijabla>
  </DomainObject.Predmet.ProtustrankaWithAdress>
  <DomainObject.Predmet.ProtustrankaWithAdressOIB>
    <izvorni_sadrzaj>KOREN USLUGE jednostavno društvo s ograničenom odgovornošću za trgovinu i usluge, OIB 25931944446, Tome Bakača 20, 33000 Virovitica</izvorni_sadrzaj>
    <derivirana_varijabla naziv="DomainObject.Predmet.ProtustrankaWithAdressOIB_1">KOREN USLUGE jednostavno društvo s ograničenom odgovornošću za trgovinu i usluge, OIB 25931944446, Tome Bakača 20, 33000 Virovitica</derivirana_varijabla>
  </DomainObject.Predmet.ProtustrankaWithAdressOIB>
  <DomainObject.Predmet.ProtustrankaNazivFormated>
    <izvorni_sadrzaj>KOREN USLUGE jednostavno društvo s ograničenom odgovornošću za trgovinu i usluge</izvorni_sadrzaj>
    <derivirana_varijabla naziv="DomainObject.Predmet.ProtustrankaNazivFormated_1">KOREN USLUGE jednostavno društvo s ograničenom odgovornošću za trgovinu i usluge</derivirana_varijabla>
  </DomainObject.Predmet.ProtustrankaNazivFormated>
  <DomainObject.Predmet.ProtustrankaNazivFormatedOIB>
    <izvorni_sadrzaj>KOREN USLUGE jednostavno društvo s ograničenom odgovornošću za trgovinu i usluge, OIB 25931944446</izvorni_sadrzaj>
    <derivirana_varijabla naziv="DomainObject.Predmet.ProtustrankaNazivFormatedOIB_1">KOREN USLUGE jednostavno društvo s ograničenom odgovornošću za trgovinu i usluge, OIB 25931944446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KOREN USLUGE jednostavno društvo s ograničenom odgovornošću za trgovinu i usluge</item>
    </izvorni_sadrzaj>
    <derivirana_varijabla naziv="DomainObject.Predmet.ProtuStrankaListFormated_1">
      <item>KOREN USLUGE jednostavno društvo s ograničenom odgovornošću za trgovinu i usluge</item>
    </derivirana_varijabla>
  </DomainObject.Predmet.ProtuStrankaListFormated>
  <DomainObject.Predmet.ProtuStrankaListFormatedOIB>
    <izvorni_sadrzaj>
      <item>KOREN USLUGE jednostavno društvo s ograničenom odgovornošću za trgovinu i usluge, OIB 25931944446</item>
    </izvorni_sadrzaj>
    <derivirana_varijabla naziv="DomainObject.Predmet.ProtuStrankaListFormatedOIB_1">
      <item>KOREN USLUGE jednostavno društvo s ograničenom odgovornošću za trgovinu i usluge, OIB 25931944446</item>
    </derivirana_varijabla>
  </DomainObject.Predmet.ProtuStrankaListFormatedOIB>
  <DomainObject.Predmet.ProtuStrankaListFormatedWithAdress>
    <izvorni_sadrzaj>
      <item>KOREN USLUGE jednostavno društvo s ograničenom odgovornošću za trgovinu i usluge, Tome Bakača 20, 33000 Virovitica</item>
    </izvorni_sadrzaj>
    <derivirana_varijabla naziv="DomainObject.Predmet.ProtuStrankaListFormatedWithAdress_1">
      <item>KOREN USLUGE jednostavno društvo s ograničenom odgovornošću za trgovinu i usluge, Tome Bakača 20, 33000 Virovitica</item>
    </derivirana_varijabla>
  </DomainObject.Predmet.ProtuStrankaListFormatedWithAdress>
  <DomainObject.Predmet.ProtuStrankaListFormatedWithAdressOIB>
    <izvorni_sadrzaj>
      <item>KOREN USLUGE jednostavno društvo s ograničenom odgovornošću za trgovinu i usluge, OIB 25931944446, Tome Bakača 20, 33000 Virovitica</item>
    </izvorni_sadrzaj>
    <derivirana_varijabla naziv="DomainObject.Predmet.ProtuStrankaListFormatedWithAdressOIB_1">
      <item>KOREN USLUGE jednostavno društvo s ograničenom odgovornošću za trgovinu i usluge, OIB 25931944446, Tome Bakača 20, 33000 Virovitica</item>
    </derivirana_varijabla>
  </DomainObject.Predmet.ProtuStrankaListFormatedWithAdressOIB>
  <DomainObject.Predmet.ProtuStrankaListNazivFormated>
    <izvorni_sadrzaj>
      <item>KOREN USLUGE jednostavno društvo s ograničenom odgovornošću za trgovinu i usluge</item>
    </izvorni_sadrzaj>
    <derivirana_varijabla naziv="DomainObject.Predmet.ProtuStrankaListNazivFormated_1">
      <item>KOREN USLUGE jednostavno društvo s ograničenom odgovornošću za trgovinu i usluge</item>
    </derivirana_varijabla>
  </DomainObject.Predmet.ProtuStrankaListNazivFormated>
  <DomainObject.Predmet.ProtuStrankaListNazivFormatedOIB>
    <izvorni_sadrzaj>
      <item>KOREN USLUGE jednostavno društvo s ograničenom odgovornošću za trgovinu i usluge, OIB 25931944446</item>
    </izvorni_sadrzaj>
    <derivirana_varijabla naziv="DomainObject.Predmet.ProtuStrankaListNazivFormatedOIB_1">
      <item>KOREN USLUGE jednostavno društvo s ograničenom odgovornošću za trgovinu i usluge, OIB 25931944446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St-1357/2016-2</izvorni_sadrzaj>
    <derivirana_varijabla naziv="DomainObject.PoslovniBrojDokumenta_1">St-1357/2016-2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KOREN USLUGE jednostavno društvo s ograničenom odgovornošću za trgovinu i usluge</izvorni_sadrzaj>
    <derivirana_varijabla naziv="DomainObject.Predmet.ProtustrankaIDrugi_1">KOREN USLUGE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KOREN USLUGE jednostavno društvo s ograničenom odgovornošću za trgovinu i usluge, OIB 25931944446, Tome Bakača 20, 33000 Virovitica</izvorni_sadrzaj>
    <derivirana_varijabla naziv="DomainObject.Predmet.ProtustrankaIDrugiAdressOIB_1">KOREN USLUGE jednostavno društvo s ograničenom odgovornošću za trgovinu i usluge, OIB 25931944446, Tome Bakača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KOREN USLUGE jednostavno društvo s ograničenom odgovornošću za trgovinu i usluge</item>
    </izvorni_sadrzaj>
    <derivirana_varijabla naziv="DomainObject.Predmet.SudioniciListNaziv_1">
      <item>FINA, RC ZAGREB, Podružnica Bjelovar</item>
      <item>KOREN USLUGE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KOREN USLUGE jednostavno društvo s ograničenom odgovornošću za trgovinu i usluge, OIB 25931944446, Tome Bakača 20,33000 Virovitica</item>
    </izvorni_sadrzaj>
    <derivirana_varijabla naziv="DomainObject.Predmet.SudioniciListAdressOIB_1">
      <item>FINA, RC ZAGREB, Podružnica Bjelovar, OIB 85821130368, F. Supila 4,43000 Bjelovar</item>
      <item>KOREN USLUGE jednostavno društvo s ograničenom odgovornošću za trgovinu i usluge, OIB 25931944446, Tome Bakača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F48A5-70CE-4DE8-BA1E-D0B3C5B16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3095</properties:Characters>
  <properties:Lines>90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2016-12-12T13:57:00Z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