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84f2" w14:paraId="b8184f2" w:rsidRDefault="003D4DE3" w:rsidP="003D4DE3" w:rsidR="003D4DE3" w:rsidRPr="004D457C">
      <w:pPr>
        <w15:collapsed w:val="false"/>
      </w:pPr>
      <w:bookmarkStart w:name="_GoBack" w:id="0"/>
      <w:bookmarkEnd w:id="0"/>
      <w:r w:rsidRPr="004D457C">
        <w:t xml:space="preserve">                 </w:t>
      </w:r>
      <w:r>
        <w:t xml:space="preserve"> </w:t>
      </w:r>
      <w:r w:rsidRPr="004D457C">
        <w:t xml:space="preserve">  </w:t>
      </w:r>
      <w:r w:rsidRPr="004D457C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57C">
        <w:t xml:space="preserve">                                                            </w:t>
      </w:r>
    </w:p>
    <w:p w:rsidRDefault="003D4DE3" w:rsidP="003D4DE3" w:rsidR="003D4DE3" w:rsidRPr="004D457C">
      <w:r w:rsidRPr="004D457C">
        <w:t xml:space="preserve">     REPUBLIKA HRVATSKA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3D4DE3" w:rsidP="003D4DE3" w:rsidR="003D4DE3" w:rsidRPr="004D457C">
      <w:r w:rsidRPr="004D457C">
        <w:t xml:space="preserve"> TRGOVAČKI SUD U PAZINU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</w:t>
      </w:r>
    </w:p>
    <w:p w:rsidRDefault="003D4DE3" w:rsidP="003D4DE3" w:rsidR="003D4DE3" w:rsidRPr="004D457C">
      <w:r w:rsidRPr="004D457C">
        <w:t xml:space="preserve">     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St-671</w:t>
      </w:r>
      <w:r w:rsidRPr="00AA4B29">
        <w:t>/16-</w:t>
      </w:r>
      <w:r>
        <w:t>33</w:t>
      </w:r>
    </w:p>
    <w:p w:rsidRDefault="00FD00A8" w:rsidP="003D4DE3" w:rsidR="003D4DE3" w:rsidRPr="004D457C">
      <w:r>
        <w:tab/>
      </w:r>
      <w:r>
        <w:tab/>
      </w:r>
      <w:r>
        <w:tab/>
      </w:r>
      <w:r>
        <w:tab/>
      </w:r>
      <w:r>
        <w:tab/>
      </w:r>
    </w:p>
    <w:p w:rsidRDefault="003D4DE3" w:rsidP="003D4DE3" w:rsidR="003D4DE3" w:rsidRPr="004D457C">
      <w:pPr>
        <w:jc w:val="center"/>
      </w:pPr>
      <w:r w:rsidRPr="004D457C">
        <w:t>R E P U B L I K A  H R V A T S K A</w:t>
      </w:r>
    </w:p>
    <w:p w:rsidRDefault="003D4DE3" w:rsidP="003D4DE3" w:rsidR="003D4DE3" w:rsidRPr="004D457C"/>
    <w:p w:rsidRDefault="003D4DE3" w:rsidP="003D4DE3" w:rsidR="003D4DE3" w:rsidRPr="004D457C">
      <w:pPr>
        <w:jc w:val="center"/>
      </w:pPr>
      <w:r w:rsidRPr="004D457C">
        <w:t>R J E Š E NJ E</w:t>
      </w:r>
    </w:p>
    <w:p w:rsidRDefault="003D4DE3" w:rsidP="003D4DE3" w:rsidR="003D4DE3" w:rsidRPr="004D457C">
      <w:pPr>
        <w:ind w:firstLine="708"/>
        <w:jc w:val="both"/>
      </w:pPr>
    </w:p>
    <w:p w:rsidRDefault="003D4DE3" w:rsidP="003D4DE3" w:rsidR="003D4DE3" w:rsidRPr="004D457C">
      <w:pPr>
        <w:ind w:firstLine="708"/>
        <w:jc w:val="both"/>
      </w:pPr>
      <w:r w:rsidRPr="004D457C">
        <w:t xml:space="preserve">Trgovački sud u Pazinu, po stečajnom sucu Adrijani Labinjan Skok, u stečajnom postupku nad stečajnim dužnikom </w:t>
      </w:r>
      <w:r w:rsidRPr="008224A3">
        <w:t>ISTRA RUSTICA d.o.o.</w:t>
      </w:r>
      <w:r>
        <w:t xml:space="preserve"> u stečaju</w:t>
      </w:r>
      <w:r w:rsidRPr="008224A3">
        <w:t>, Poreč, Stancija Diklić 2, OIB: 84989772187</w:t>
      </w:r>
      <w:r w:rsidRPr="004D457C">
        <w:t>, d</w:t>
      </w:r>
      <w:r w:rsidRPr="00AA4B29">
        <w:t xml:space="preserve">ana </w:t>
      </w:r>
      <w:r>
        <w:t>7. prosinca</w:t>
      </w:r>
      <w:r w:rsidRPr="00AA4B29">
        <w:t xml:space="preserve"> 2016.</w:t>
      </w:r>
      <w:r w:rsidRPr="004D457C">
        <w:t xml:space="preserve"> </w:t>
      </w:r>
    </w:p>
    <w:p w:rsidRDefault="003D4DE3" w:rsidP="003D4DE3" w:rsidR="003D4DE3" w:rsidRPr="004D457C"/>
    <w:p w:rsidRDefault="003D4DE3" w:rsidP="003D4DE3" w:rsidR="003D4DE3" w:rsidRPr="004D457C">
      <w:pPr>
        <w:jc w:val="center"/>
      </w:pPr>
      <w:r w:rsidRPr="004D457C">
        <w:t>r i j e š i o  j e</w:t>
      </w:r>
    </w:p>
    <w:p w:rsidRDefault="003D4DE3" w:rsidP="003D4DE3" w:rsidR="003D4DE3" w:rsidRPr="004D457C"/>
    <w:p w:rsidRDefault="003D4DE3" w:rsidP="003D4DE3" w:rsidR="003D4DE3">
      <w:pPr>
        <w:jc w:val="both"/>
      </w:pPr>
      <w:r w:rsidRPr="004D457C">
        <w:tab/>
        <w:t>I.</w:t>
      </w:r>
      <w:r w:rsidRPr="004D457C">
        <w:tab/>
        <w:t xml:space="preserve">Određuje se prodaja u stečajnom postupku nad stečajnim dužnikom </w:t>
      </w:r>
      <w:r w:rsidRPr="008224A3">
        <w:t>ISTRA RUSTICA d.o.o.</w:t>
      </w:r>
      <w:r>
        <w:t xml:space="preserve"> u stečaju</w:t>
      </w:r>
      <w:r w:rsidRPr="008224A3">
        <w:t>, Poreč, Stancija Diklić 2, OIB: 84989772187</w:t>
      </w:r>
      <w:r w:rsidRPr="004D457C">
        <w:t>,</w:t>
      </w:r>
      <w:r>
        <w:t xml:space="preserve"> nekretnina </w:t>
      </w:r>
      <w:r w:rsidR="001836C8">
        <w:t>upisanih kako slijedi:</w:t>
      </w:r>
    </w:p>
    <w:p w:rsidRDefault="003D4DE3" w:rsidP="003D4DE3" w:rsidR="003D4DE3">
      <w:pPr>
        <w:jc w:val="both"/>
      </w:pPr>
    </w:p>
    <w:p w:rsidRDefault="003D4DE3" w:rsidP="003D4DE3" w:rsidR="003D4DE3" w:rsidRPr="00ED24F8">
      <w:pPr>
        <w:jc w:val="both"/>
      </w:pPr>
      <w:r w:rsidRPr="00ED24F8">
        <w:t>-</w:t>
      </w:r>
      <w:r w:rsidRPr="00ED24F8">
        <w:tab/>
        <w:t>z.k.ul. br. 1633 k.o. Lovreč, kč.br. ZGR 136/2 i kč.br. ZGR 137/1;</w:t>
      </w:r>
    </w:p>
    <w:p w:rsidRDefault="003D4DE3" w:rsidP="003D4DE3" w:rsidR="003D4DE3" w:rsidRPr="00ED24F8">
      <w:pPr>
        <w:jc w:val="both"/>
      </w:pPr>
      <w:r w:rsidRPr="00ED24F8">
        <w:t>-</w:t>
      </w:r>
      <w:r w:rsidRPr="00ED24F8">
        <w:tab/>
        <w:t>z.k.ul.br. 1825 k.o. Lovreč, kč.br. ZGR 136/1;</w:t>
      </w:r>
    </w:p>
    <w:p w:rsidRDefault="003D4DE3" w:rsidP="003D4DE3" w:rsidR="003D4DE3" w:rsidRPr="00ED24F8">
      <w:pPr>
        <w:jc w:val="both"/>
      </w:pPr>
      <w:r w:rsidRPr="00ED24F8">
        <w:t>-</w:t>
      </w:r>
      <w:r w:rsidRPr="00ED24F8">
        <w:tab/>
        <w:t>z.k.ul.br. 1430 k.o. Sveti Ivan, kč.br. 2273/3;</w:t>
      </w:r>
    </w:p>
    <w:p w:rsidRDefault="003D4DE3" w:rsidP="003D4DE3" w:rsidR="003D4DE3">
      <w:pPr>
        <w:jc w:val="both"/>
      </w:pPr>
      <w:r w:rsidRPr="00ED24F8">
        <w:t>-</w:t>
      </w:r>
      <w:r w:rsidRPr="00ED24F8">
        <w:tab/>
        <w:t xml:space="preserve">z.k.ul.br. 1402  k.o.Kringa, kč.br. 2432/6. </w:t>
      </w:r>
    </w:p>
    <w:p w:rsidRDefault="003D4DE3" w:rsidP="003D4DE3" w:rsidR="003D4DE3" w:rsidRPr="004D457C">
      <w:pPr>
        <w:jc w:val="both"/>
      </w:pPr>
      <w:r w:rsidRPr="004D457C">
        <w:t>uz odgovarajuću primjenu pravila o ovršnog postupka o ovrsi na nekretnini.</w:t>
      </w:r>
    </w:p>
    <w:p w:rsidRDefault="003D4DE3" w:rsidP="003D4DE3" w:rsidR="003D4DE3" w:rsidRPr="004D457C">
      <w:pPr>
        <w:jc w:val="both"/>
      </w:pPr>
    </w:p>
    <w:p w:rsidRDefault="003D4DE3" w:rsidP="001836C8" w:rsidR="001836C8">
      <w:pPr>
        <w:jc w:val="both"/>
      </w:pPr>
      <w:r w:rsidRPr="004D457C">
        <w:tab/>
        <w:t xml:space="preserve">II. </w:t>
      </w:r>
      <w:r w:rsidRPr="004D457C">
        <w:tab/>
        <w:t xml:space="preserve">Nalaže se zemljišno knjižnom odjelu Općinskog suda u Puli – Pola, Stalne službe u </w:t>
      </w:r>
      <w:r>
        <w:t xml:space="preserve">Poreču </w:t>
      </w:r>
      <w:r w:rsidR="001836C8">
        <w:t>–</w:t>
      </w:r>
      <w:r>
        <w:t xml:space="preserve"> Parenzo</w:t>
      </w:r>
      <w:r w:rsidR="001836C8">
        <w:t xml:space="preserve"> i Stalne službe u Pazinu</w:t>
      </w:r>
      <w:r w:rsidRPr="004D457C">
        <w:t>, upisati zabilježbu ovog rješenja na nekretninama iz točke I. izreke ovog rješenja</w:t>
      </w:r>
      <w:r w:rsidR="001836C8">
        <w:t xml:space="preserve">, kao i zabilježbu otvaranja stečajnog postupka nad stečajnim dužnikom </w:t>
      </w:r>
      <w:r w:rsidR="001836C8" w:rsidRPr="008224A3">
        <w:t>ISTRA RUSTICA d.o.o.</w:t>
      </w:r>
      <w:r w:rsidR="001836C8">
        <w:t xml:space="preserve"> u stečaju</w:t>
      </w:r>
      <w:r w:rsidR="001836C8" w:rsidRPr="008224A3">
        <w:t>, Poreč, Stancija Diklić 2, OIB: 84989772187</w:t>
      </w:r>
      <w:r w:rsidR="001836C8">
        <w:t xml:space="preserve">, na nekretninama upisanim u </w:t>
      </w:r>
      <w:r w:rsidR="001836C8" w:rsidRPr="00ED24F8">
        <w:tab/>
        <w:t>z.k.ul.br. 1430 k.o. Sveti Ivan, kč.br. 2273/3</w:t>
      </w:r>
      <w:r w:rsidR="001836C8">
        <w:t xml:space="preserve"> i </w:t>
      </w:r>
      <w:r w:rsidR="001836C8" w:rsidRPr="00ED24F8">
        <w:t xml:space="preserve">z.k.ul.br. 1402  k.o.Kringa, kč.br. 2432/6. </w:t>
      </w:r>
    </w:p>
    <w:p w:rsidRDefault="003D4DE3" w:rsidP="003D4DE3" w:rsidR="003D4DE3" w:rsidRPr="004D457C">
      <w:pPr>
        <w:jc w:val="center"/>
      </w:pPr>
    </w:p>
    <w:p w:rsidRDefault="003D4DE3" w:rsidP="003D4DE3" w:rsidR="003D4DE3" w:rsidRPr="004D457C">
      <w:pPr>
        <w:jc w:val="center"/>
      </w:pPr>
      <w:r w:rsidRPr="004D457C">
        <w:t>Obrazloženje</w:t>
      </w:r>
    </w:p>
    <w:p w:rsidRDefault="003D4DE3" w:rsidP="003D4DE3" w:rsidR="003D4DE3" w:rsidRPr="004D457C"/>
    <w:p w:rsidRDefault="003D4DE3" w:rsidP="003D4DE3" w:rsidR="003D4DE3" w:rsidRPr="004D457C">
      <w:pPr>
        <w:jc w:val="both"/>
      </w:pPr>
      <w:r w:rsidRPr="004D457C">
        <w:tab/>
        <w:t xml:space="preserve">Na temelju prijedloga </w:t>
      </w:r>
      <w:r w:rsidR="001836C8">
        <w:t xml:space="preserve">stečajnog upravitelja </w:t>
      </w:r>
      <w:r w:rsidRPr="004D457C">
        <w:t>i po odredbi čl. 247. st. 1. i 2. Stečajnog zakona (NN 71/15) donesena je odluka kao u izreci, budući je navedenim odredbama propisano da se nekretnine stečajnog dužnika n</w:t>
      </w:r>
      <w:r>
        <w:t>a kojima postoji razlučno pravo</w:t>
      </w:r>
      <w:r w:rsidRPr="004D457C">
        <w:t xml:space="preserve"> prodaju u stečajnom postupku, na prijedlog stečajnog upravitelja ili razlučnog vjerovnika, uz odgovarajuću primjenu pravila o ovršnog postupka o ovrsi na nekretnini.</w:t>
      </w:r>
    </w:p>
    <w:p w:rsidRDefault="001836C8" w:rsidP="003D4DE3" w:rsidR="003D4DE3">
      <w:r>
        <w:tab/>
        <w:t>Naložen je i upis otvaranja stečajnog postupka na nekretninama stečajnog dužnika na kojima taj upis nije bio određen rješenjem o otvaranju stečajnog postupka, jer se nije imalo saznanja da su i predmetne nekretnine u vlasništvu stečajnog dužnika.</w:t>
      </w:r>
    </w:p>
    <w:p w:rsidRDefault="003D4DE3" w:rsidP="003D4DE3" w:rsidR="003D4DE3" w:rsidRPr="004D457C"/>
    <w:p w:rsidRDefault="003D4DE3" w:rsidP="003D4DE3" w:rsidR="003D4DE3" w:rsidRPr="004D457C">
      <w:pPr>
        <w:jc w:val="center"/>
      </w:pPr>
      <w:r w:rsidRPr="004D457C">
        <w:t xml:space="preserve">U Pazinu </w:t>
      </w:r>
      <w:r>
        <w:t>7. prosinca</w:t>
      </w:r>
      <w:r w:rsidRPr="00AA4B29">
        <w:t xml:space="preserve"> 201</w:t>
      </w:r>
      <w:r w:rsidRPr="004D457C">
        <w:t xml:space="preserve">6. </w:t>
      </w:r>
    </w:p>
    <w:p w:rsidRDefault="003D4DE3" w:rsidP="003D4DE3" w:rsidR="003D4DE3" w:rsidRPr="004D457C"/>
    <w:p w:rsidRDefault="003D4DE3" w:rsidP="003D4DE3" w:rsidR="003D4DE3" w:rsidRPr="004D457C">
      <w:r w:rsidRPr="004D457C">
        <w:t xml:space="preserve">                                                                                         </w:t>
      </w:r>
      <w:r w:rsidRPr="004D457C">
        <w:tab/>
      </w:r>
      <w:r w:rsidRPr="004D457C">
        <w:tab/>
        <w:t>Stečajni sudac</w:t>
      </w:r>
    </w:p>
    <w:p w:rsidRDefault="003D4DE3" w:rsidP="003D4DE3" w:rsidR="003D4DE3" w:rsidRPr="004D457C">
      <w:pPr>
        <w:ind w:firstLine="708"/>
      </w:pP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    </w:t>
      </w:r>
      <w:r w:rsidRPr="004D457C">
        <w:tab/>
      </w:r>
      <w:r w:rsidRPr="004D457C">
        <w:tab/>
        <w:t>Adrijana Labinjan Skok, v.r.</w:t>
      </w:r>
    </w:p>
    <w:p w:rsidRDefault="003D4DE3" w:rsidP="003D4DE3" w:rsidR="003D4DE3">
      <w:pPr>
        <w:jc w:val="both"/>
      </w:pPr>
    </w:p>
    <w:p w:rsidRDefault="003D4DE3" w:rsidP="003D4DE3" w:rsidR="003D4DE3" w:rsidRPr="004D457C">
      <w:pPr>
        <w:jc w:val="both"/>
      </w:pPr>
    </w:p>
    <w:p w:rsidRDefault="003D4DE3" w:rsidP="003D4DE3" w:rsidR="003D4DE3" w:rsidRPr="004D457C">
      <w:r w:rsidRPr="004D457C">
        <w:t>UPUTA O PRAVNOM LIJEKU:</w:t>
      </w:r>
    </w:p>
    <w:p w:rsidRDefault="003D4DE3" w:rsidP="003D4DE3" w:rsidR="003D4DE3" w:rsidRPr="004D457C">
      <w:pPr>
        <w:jc w:val="both"/>
      </w:pPr>
      <w:r w:rsidRPr="004D457C">
        <w:t xml:space="preserve">Protiv ovog rješenja žalbu mogu podnijeti stečajni upravitelj i razlučni vjerovnici u roku od 8 dana od dana dostave istog, 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3D4DE3" w:rsidP="003D4DE3" w:rsidR="003D4DE3" w:rsidRPr="004D457C"/>
    <w:p w:rsidRDefault="003D4DE3" w:rsidP="003D4DE3" w:rsidR="003D4DE3" w:rsidRPr="004D457C">
      <w:r w:rsidRPr="004D457C">
        <w:t>DNA:</w:t>
      </w:r>
    </w:p>
    <w:p w:rsidRDefault="003D4DE3" w:rsidP="003D4DE3" w:rsidR="003D4DE3">
      <w:pPr>
        <w:jc w:val="both"/>
      </w:pPr>
      <w:r>
        <w:t xml:space="preserve">- stečajni upravitelj </w:t>
      </w:r>
      <w:r w:rsidRPr="00541512">
        <w:t>Zdravko Tešić iz Ogulina, Bukovnik 36</w:t>
      </w:r>
    </w:p>
    <w:p w:rsidRDefault="003D4DE3" w:rsidP="003D4DE3" w:rsidR="003D4DE3" w:rsidRPr="004D457C">
      <w:r w:rsidRPr="004D457C">
        <w:t>- REPUBLIKA HRVATSKA po ŽDO u Puli</w:t>
      </w:r>
      <w:r>
        <w:t>, Pula, Rovinjska ul. 2</w:t>
      </w:r>
    </w:p>
    <w:p w:rsidRDefault="003D4DE3" w:rsidP="003D4DE3" w:rsidR="003D4DE3" w:rsidRPr="00FD00A8">
      <w:pPr>
        <w:jc w:val="both"/>
      </w:pPr>
      <w:r w:rsidRPr="00FD00A8">
        <w:t>- Općinski sud u Puli, Stalna služba u Poreču, Zemljišnoknjižni odjel, Poreč, Turistička 2</w:t>
      </w:r>
    </w:p>
    <w:p w:rsidRDefault="00FD00A8" w:rsidP="00FD00A8" w:rsidR="00FD00A8">
      <w:pPr>
        <w:jc w:val="both"/>
      </w:pPr>
      <w:r w:rsidRPr="00FD00A8">
        <w:t xml:space="preserve">- Općinski sud u Puli, Stalna služba u Pazinu, Zemljišnoknjižni odjel, Pazin, Franjevačke </w:t>
      </w:r>
    </w:p>
    <w:p w:rsidRDefault="00FD00A8" w:rsidP="00FD00A8" w:rsidR="00FD00A8">
      <w:pPr>
        <w:jc w:val="both"/>
      </w:pPr>
      <w:r>
        <w:t xml:space="preserve">  </w:t>
      </w:r>
      <w:r w:rsidRPr="00FD00A8">
        <w:t>stube 2, uz rješenje posl.br. 2 St-671/16-12 od 22.9.2016.</w:t>
      </w:r>
    </w:p>
    <w:p w:rsidRDefault="00FD00A8" w:rsidP="00FD00A8" w:rsidR="00FD00A8">
      <w:pPr>
        <w:jc w:val="both"/>
      </w:pPr>
      <w:r>
        <w:t>- B2 KAPITAL d.o.o., Zagreb, Radnička cesta 41</w:t>
      </w:r>
    </w:p>
    <w:p w:rsidRDefault="00FD00A8" w:rsidP="00FD00A8" w:rsidR="00FD00A8" w:rsidRPr="00FD00A8">
      <w:pPr>
        <w:jc w:val="both"/>
        <w:rPr>
          <w:lang w:val="pt-BR"/>
        </w:rPr>
      </w:pPr>
      <w:r>
        <w:t>- Matjaž Prusnik, Republika Slovenija, Ljubljana, Na Gmajni 015</w:t>
      </w:r>
    </w:p>
    <w:p w:rsidRDefault="003D4DE3" w:rsidP="003D4DE3" w:rsidR="003D4DE3" w:rsidRPr="004D457C">
      <w:r w:rsidRPr="004D457C">
        <w:t>- e-Oglasna ploča sudova (8 dana)</w:t>
      </w:r>
    </w:p>
    <w:p w:rsidRDefault="003D4DE3" w:rsidP="003D4DE3" w:rsidR="003D4DE3" w:rsidRPr="004D457C"/>
    <w:p w:rsidRDefault="003D4DE3" w:rsidP="003D4DE3" w:rsidR="003D4DE3" w:rsidRPr="004D457C"/>
    <w:p w:rsidRDefault="003D4DE3" w:rsidP="003D4DE3" w:rsidR="003D4DE3"/>
    <w:p w:rsidRDefault="002D6E2B" w:rsidR="00500701"/>
    <w:sectPr w:rsidSect="004D457C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DE3" w:rsidP="003D4DE3" w:rsidR="003D4DE3">
      <w:r>
        <w:separator/>
      </w:r>
    </w:p>
  </w:endnote>
  <w:endnote w:id="0" w:type="continuationSeparator">
    <w:p w:rsidRDefault="003D4DE3" w:rsidP="003D4DE3" w:rsidR="003D4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DE3" w:rsidP="003D4DE3" w:rsidR="003D4DE3">
      <w:r>
        <w:separator/>
      </w:r>
    </w:p>
  </w:footnote>
  <w:footnote w:id="0" w:type="continuationSeparator">
    <w:p w:rsidRDefault="003D4DE3" w:rsidP="003D4DE3" w:rsidR="003D4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FD00A8" w:rsidR="00114E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D6E2B">
          <w:rPr>
            <w:noProof/>
          </w:rPr>
          <w:t>2</w:t>
        </w:r>
        <w:r>
          <w:fldChar w:fldCharType="end"/>
        </w:r>
        <w:r>
          <w:tab/>
        </w:r>
        <w:r w:rsidR="003D4DE3">
          <w:t>Posl.br.: 2 St-671</w:t>
        </w:r>
        <w:r w:rsidR="003D4DE3" w:rsidRPr="00AA4B29">
          <w:t>/16-</w:t>
        </w:r>
        <w:r w:rsidR="003D4DE3">
          <w:t>33</w:t>
        </w:r>
      </w:p>
    </w:sdtContent>
  </w:sdt>
  <w:p w:rsidRDefault="002D6E2B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4DE3"/>
    <w:rsid w:val="001836C8"/>
    <w:rsid w:val="002D6E2B"/>
    <w:rsid w:val="003D4DE3"/>
    <w:rsid w:val="00554328"/>
    <w:rsid w:val="00985388"/>
    <w:rsid w:val="00FD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36C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4D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4DE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4D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4DE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4D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4DE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36C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4D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4DE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4D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4DE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4D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4DE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2496</properties:Characters>
  <properties:Lines>68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2016-12-07T14:02:00Z</dcterms:created>
  <dc:creator>Jasmina Matika</dc:creator>
  <cp:lastModifiedBy>Jasmina Matika</cp:lastModifiedBy>
  <cp:lastPrinted>2016-12-07T14:22:00Z</cp:lastPrinted>
  <dcterms:modified xmlns:xsi="http://www.w3.org/2001/XMLSchema-instance" xsi:type="dcterms:W3CDTF">2016-12-07T14:28:00Z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