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49de" w14:paraId="b9b49de" w:rsidRDefault="00E0799C" w:rsidP="00E0799C" w:rsidR="00E0799C" w:rsidRPr="00A16878">
      <w:pPr>
        <w15:collapsed w:val="false"/>
      </w:pPr>
      <w:bookmarkStart w:name="_GoBack" w:id="0"/>
      <w:bookmarkEnd w:id="0"/>
      <w:r w:rsidRPr="00A16878">
        <w:t xml:space="preserve">      </w:t>
      </w:r>
      <w:r>
        <w:t xml:space="preserve">  </w:t>
      </w:r>
      <w:r w:rsidRPr="00A16878">
        <w:t xml:space="preserve">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799C" w:rsidP="00E0799C" w:rsidR="00E0799C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E0799C" w:rsidP="00E0799C" w:rsidR="00E0799C">
      <w:pPr>
        <w:jc w:val="both"/>
      </w:pPr>
      <w:r w:rsidRPr="00A16878">
        <w:t>TRGOVAČKI SUD U SPLITU</w:t>
      </w:r>
      <w:r>
        <w:t xml:space="preserve"> </w:t>
      </w:r>
    </w:p>
    <w:p w:rsidRDefault="00E0799C" w:rsidP="00EB3D62" w:rsidR="00FF2282">
      <w:pPr>
        <w:jc w:val="both"/>
      </w:pPr>
      <w:r>
        <w:t xml:space="preserve">Split, Sukoišanska 6   </w:t>
      </w:r>
      <w:r w:rsidR="00AD3DCE">
        <w:t xml:space="preserve">                                                       </w:t>
      </w:r>
    </w:p>
    <w:p w:rsidRDefault="00FF2282" w:rsidP="00267F52" w:rsidR="00FF2282">
      <w:pPr>
        <w:spacing w:after="100" w:before="100"/>
        <w:jc w:val="center"/>
      </w:pPr>
      <w:r>
        <w:t>R E P U B L I K A    H R V A T S K A</w:t>
      </w:r>
    </w:p>
    <w:p w:rsidRDefault="00231900" w:rsidP="00267F52" w:rsidR="00AD3DCE">
      <w:pPr>
        <w:spacing w:after="100" w:before="100"/>
        <w:jc w:val="center"/>
      </w:pPr>
      <w:r>
        <w:t>R J E Š E N J E</w:t>
      </w:r>
    </w:p>
    <w:p w:rsidRDefault="00AD3DCE" w:rsidP="000B3983" w:rsidR="003E1295">
      <w:pPr>
        <w:jc w:val="both"/>
      </w:pPr>
      <w:r>
        <w:tab/>
        <w:t xml:space="preserve">Trgovački sud u Splitu, po </w:t>
      </w:r>
      <w:r w:rsidR="00231900">
        <w:t>s</w:t>
      </w:r>
      <w:r>
        <w:t>utkinji Ani Golub Gruić</w:t>
      </w:r>
      <w:r w:rsidR="00DF524F" w:rsidRPr="00DF524F">
        <w:t xml:space="preserve">, </w:t>
      </w:r>
      <w:r w:rsidR="000B3983">
        <w:t xml:space="preserve">u stečajnom  postupku </w:t>
      </w:r>
      <w:r w:rsidR="003E1295">
        <w:t>nad stečajnom masom</w:t>
      </w:r>
      <w:r w:rsidR="000B3983">
        <w:t xml:space="preserve"> MARUTI d.o.o. u stečaju </w:t>
      </w:r>
      <w:proofErr w:type="spellStart"/>
      <w:r w:rsidR="000B3983">
        <w:t>Podstrana</w:t>
      </w:r>
      <w:proofErr w:type="spellEnd"/>
      <w:r w:rsidR="000B3983">
        <w:t>, Put starog sela 70</w:t>
      </w:r>
      <w:r w:rsidR="00127977">
        <w:t xml:space="preserve">, odlučujući o prijedlogu stečajne upraviteljice Srđane </w:t>
      </w:r>
      <w:proofErr w:type="spellStart"/>
      <w:r w:rsidR="00127977">
        <w:t>Morpurgo</w:t>
      </w:r>
      <w:proofErr w:type="spellEnd"/>
      <w:r w:rsidR="00127977">
        <w:t xml:space="preserve"> iz Splita, Trg Mihovila </w:t>
      </w:r>
      <w:proofErr w:type="spellStart"/>
      <w:r w:rsidR="00127977">
        <w:t>Pavlinovića</w:t>
      </w:r>
      <w:proofErr w:type="spellEnd"/>
      <w:r w:rsidR="00127977">
        <w:t xml:space="preserve"> 2</w:t>
      </w:r>
      <w:r w:rsidR="00231900" w:rsidRPr="00231900">
        <w:t xml:space="preserve"> za upis stečajne mase dužnika u sudski registar</w:t>
      </w:r>
      <w:r w:rsidR="00DF524F" w:rsidRPr="00792894">
        <w:t>,</w:t>
      </w:r>
      <w:r w:rsidR="00127977">
        <w:t xml:space="preserve"> dana </w:t>
      </w:r>
      <w:r w:rsidR="00F14CEB">
        <w:t>2</w:t>
      </w:r>
      <w:r w:rsidR="00CA35C8">
        <w:t>8</w:t>
      </w:r>
      <w:r w:rsidR="000B3983">
        <w:t>. prosinca</w:t>
      </w:r>
      <w:r w:rsidR="00A86A2B">
        <w:t xml:space="preserve"> 2016</w:t>
      </w:r>
      <w:r w:rsidR="00127977">
        <w:t>. godine</w:t>
      </w:r>
    </w:p>
    <w:p w:rsidRDefault="003E1295" w:rsidP="000B3983" w:rsidR="003E1295" w:rsidRPr="00037EED">
      <w:pPr>
        <w:jc w:val="both"/>
      </w:pPr>
    </w:p>
    <w:p w:rsidRDefault="00712567" w:rsidP="00267F52" w:rsidR="00FA40C6">
      <w:pPr>
        <w:spacing w:after="200" w:before="100"/>
        <w:jc w:val="center"/>
      </w:pPr>
      <w:r>
        <w:t>r i j e š</w:t>
      </w:r>
      <w:r w:rsidR="00FF2282">
        <w:t xml:space="preserve"> i o</w:t>
      </w:r>
      <w:r w:rsidR="006951FE" w:rsidRPr="00037EED">
        <w:t xml:space="preserve">  j e </w:t>
      </w:r>
    </w:p>
    <w:p w:rsidRDefault="00231900" w:rsidP="000B3983" w:rsidR="00231900">
      <w:pPr>
        <w:pStyle w:val="Naslov3"/>
        <w:ind w:firstLine="709"/>
        <w:jc w:val="both"/>
        <w:rPr>
          <w:b w:val="false"/>
        </w:rPr>
      </w:pPr>
      <w:r>
        <w:rPr>
          <w:b w:val="false"/>
        </w:rPr>
        <w:t xml:space="preserve">I. </w:t>
      </w:r>
      <w:r w:rsidR="00773A7A">
        <w:rPr>
          <w:b w:val="false"/>
        </w:rPr>
        <w:t xml:space="preserve"> </w:t>
      </w:r>
      <w:r>
        <w:rPr>
          <w:b w:val="false"/>
        </w:rPr>
        <w:t xml:space="preserve">Određuje se upis stečajne mase iza dužnika </w:t>
      </w:r>
      <w:r w:rsidR="000B3983" w:rsidRPr="000B3983">
        <w:rPr>
          <w:b w:val="false"/>
        </w:rPr>
        <w:t xml:space="preserve">MARUTI d.o.o. u stečaju </w:t>
      </w:r>
      <w:proofErr w:type="spellStart"/>
      <w:r w:rsidR="000B3983" w:rsidRPr="000B3983">
        <w:rPr>
          <w:b w:val="false"/>
        </w:rPr>
        <w:t>Podstrana</w:t>
      </w:r>
      <w:proofErr w:type="spellEnd"/>
      <w:r w:rsidR="000B3983" w:rsidRPr="000B3983">
        <w:rPr>
          <w:b w:val="false"/>
        </w:rPr>
        <w:t>, Put starog sela 70</w:t>
      </w:r>
      <w:r>
        <w:rPr>
          <w:b w:val="false"/>
        </w:rPr>
        <w:t>, u sudski registar Trgovačkog suda u Splitu.</w:t>
      </w:r>
    </w:p>
    <w:p w:rsidRDefault="00231900" w:rsidP="00267F52" w:rsidR="00231900">
      <w:pPr>
        <w:spacing w:before="100"/>
        <w:ind w:firstLine="709"/>
        <w:jc w:val="both"/>
        <w:rPr>
          <w:lang w:val="en-US"/>
        </w:rPr>
      </w:pPr>
      <w:r>
        <w:t xml:space="preserve">II. U sudski registar, pored stečajne mase, određuje se i upis </w:t>
      </w:r>
      <w:r w:rsidRPr="00231900">
        <w:t xml:space="preserve">stečajne upraviteljice Srđane </w:t>
      </w:r>
      <w:proofErr w:type="spellStart"/>
      <w:r w:rsidRPr="00231900">
        <w:t>Morpurgo</w:t>
      </w:r>
      <w:proofErr w:type="spellEnd"/>
      <w:r w:rsidRPr="00231900">
        <w:t xml:space="preserve"> iz Splita, Trg Mihovila </w:t>
      </w:r>
      <w:proofErr w:type="spellStart"/>
      <w:r w:rsidRPr="00231900">
        <w:t>Pavlinovića</w:t>
      </w:r>
      <w:proofErr w:type="spellEnd"/>
      <w:r w:rsidRPr="00231900">
        <w:t xml:space="preserve"> 2</w:t>
      </w:r>
      <w:r>
        <w:t>, OIB: 53284085908.</w:t>
      </w:r>
    </w:p>
    <w:p w:rsidRDefault="00231900" w:rsidP="00267F52" w:rsidR="00231900">
      <w:pPr>
        <w:spacing w:after="100" w:before="200"/>
        <w:jc w:val="center"/>
      </w:pPr>
      <w:r>
        <w:t>Obrazloženje</w:t>
      </w:r>
    </w:p>
    <w:p w:rsidRDefault="00231900" w:rsidP="00AF7460" w:rsidR="00AF7460">
      <w:pPr>
        <w:spacing w:before="200"/>
        <w:jc w:val="both"/>
      </w:pPr>
      <w:r>
        <w:tab/>
        <w:t xml:space="preserve">Rješenjem ovog suda </w:t>
      </w:r>
      <w:r w:rsidR="00AF7460">
        <w:t xml:space="preserve">poslovni broj </w:t>
      </w:r>
      <w:r w:rsidR="000B3983">
        <w:t>VII-St-42/2009</w:t>
      </w:r>
      <w:r>
        <w:t xml:space="preserve"> </w:t>
      </w:r>
      <w:r w:rsidR="00AF7460">
        <w:t xml:space="preserve">od </w:t>
      </w:r>
      <w:r w:rsidR="000B3983">
        <w:t>10. ožujka 2010</w:t>
      </w:r>
      <w:r w:rsidR="00AF7460">
        <w:t xml:space="preserve">. godine </w:t>
      </w:r>
      <w:r>
        <w:t>otvoren je</w:t>
      </w:r>
      <w:r w:rsidR="000B3983">
        <w:t xml:space="preserve"> i istodobno zaključen </w:t>
      </w:r>
      <w:r>
        <w:t xml:space="preserve">stečajni postupak nad dužnikom </w:t>
      </w:r>
      <w:r w:rsidR="000B3983" w:rsidRPr="000B3983">
        <w:t xml:space="preserve">MARUTI d.o.o. za trgovinu, </w:t>
      </w:r>
      <w:proofErr w:type="spellStart"/>
      <w:r w:rsidR="000B3983" w:rsidRPr="000B3983">
        <w:t>Podstrana</w:t>
      </w:r>
      <w:proofErr w:type="spellEnd"/>
      <w:r w:rsidR="000B3983" w:rsidRPr="000B3983">
        <w:t>, Put Starog Sela 70, MBS:</w:t>
      </w:r>
      <w:r w:rsidR="000B3983">
        <w:t xml:space="preserve"> </w:t>
      </w:r>
      <w:r w:rsidR="000B3983" w:rsidRPr="000B3983">
        <w:t>060211796, OIB:</w:t>
      </w:r>
      <w:r w:rsidR="000B3983">
        <w:t xml:space="preserve"> </w:t>
      </w:r>
      <w:r w:rsidR="000B3983" w:rsidRPr="000B3983">
        <w:t>14511276795.</w:t>
      </w:r>
      <w:r>
        <w:t xml:space="preserve">, </w:t>
      </w:r>
      <w:r w:rsidR="00AF7460">
        <w:t xml:space="preserve">a za stečajnu upraviteljicu imenovana je </w:t>
      </w:r>
      <w:r w:rsidR="00AF7460" w:rsidRPr="00AF7460">
        <w:t>Srđan</w:t>
      </w:r>
      <w:r w:rsidR="00AF7460">
        <w:t>a</w:t>
      </w:r>
      <w:r w:rsidR="00AF7460" w:rsidRPr="00AF7460">
        <w:t xml:space="preserve"> </w:t>
      </w:r>
      <w:proofErr w:type="spellStart"/>
      <w:r w:rsidR="00AF7460" w:rsidRPr="00AF7460">
        <w:t>Morpurgo</w:t>
      </w:r>
      <w:proofErr w:type="spellEnd"/>
      <w:r w:rsidR="00AF7460" w:rsidRPr="00AF7460">
        <w:t xml:space="preserve"> iz Splita, Trg Mihovila </w:t>
      </w:r>
      <w:proofErr w:type="spellStart"/>
      <w:r w:rsidR="00AF7460" w:rsidRPr="00AF7460">
        <w:t>Pavlinovića</w:t>
      </w:r>
      <w:proofErr w:type="spellEnd"/>
      <w:r w:rsidR="00AF7460" w:rsidRPr="00AF7460">
        <w:t xml:space="preserve"> 2, OIB: 53284085908.</w:t>
      </w:r>
      <w:r w:rsidR="00AF7460">
        <w:t xml:space="preserve"> </w:t>
      </w:r>
      <w:r w:rsidR="000B3983">
        <w:t>Istim rješenjem</w:t>
      </w:r>
      <w:r w:rsidR="00AF7460">
        <w:t xml:space="preserve"> određeno je bris</w:t>
      </w:r>
      <w:r w:rsidR="0051333A">
        <w:t>anje subjekta iz sudskog regist</w:t>
      </w:r>
      <w:r w:rsidR="00AF7460">
        <w:t>r</w:t>
      </w:r>
      <w:r w:rsidR="0051333A">
        <w:t>a</w:t>
      </w:r>
      <w:r w:rsidR="00AF7460">
        <w:t>.</w:t>
      </w:r>
    </w:p>
    <w:p w:rsidRDefault="00231900" w:rsidP="007E5319" w:rsidR="00231900">
      <w:pPr>
        <w:spacing w:before="240"/>
        <w:jc w:val="both"/>
      </w:pPr>
      <w:r>
        <w:tab/>
        <w:t xml:space="preserve">Nakon pravomoćnosti rješenja </w:t>
      </w:r>
      <w:r w:rsidR="00267F52">
        <w:t>o zaključenju</w:t>
      </w:r>
      <w:r w:rsidR="00AF7460">
        <w:t xml:space="preserve">, </w:t>
      </w:r>
      <w:r>
        <w:t xml:space="preserve">a temeljem registarskog rješenja ovog suda br. </w:t>
      </w:r>
      <w:proofErr w:type="spellStart"/>
      <w:r w:rsidR="00267F52" w:rsidRPr="00267F52">
        <w:t>Tt</w:t>
      </w:r>
      <w:proofErr w:type="spellEnd"/>
      <w:r w:rsidR="00267F52" w:rsidRPr="00267F52">
        <w:t>-10/4521-2</w:t>
      </w:r>
      <w:r>
        <w:t xml:space="preserve"> od </w:t>
      </w:r>
      <w:r w:rsidR="00267F52">
        <w:t>30. studenog 2010</w:t>
      </w:r>
      <w:r>
        <w:t>.</w:t>
      </w:r>
      <w:r w:rsidR="0051333A">
        <w:t xml:space="preserve"> godine</w:t>
      </w:r>
      <w:r>
        <w:t xml:space="preserve">, dužnik </w:t>
      </w:r>
      <w:proofErr w:type="spellStart"/>
      <w:r w:rsidR="00267F52">
        <w:t>Maruti</w:t>
      </w:r>
      <w:proofErr w:type="spellEnd"/>
      <w:r w:rsidR="00267F52">
        <w:t xml:space="preserve"> d.o.o. u stečaju </w:t>
      </w:r>
      <w:proofErr w:type="spellStart"/>
      <w:r w:rsidR="00267F52">
        <w:t>Podstrana</w:t>
      </w:r>
      <w:proofErr w:type="spellEnd"/>
      <w:r>
        <w:t xml:space="preserve"> je brisan iz sudskog registra.</w:t>
      </w:r>
    </w:p>
    <w:p w:rsidRDefault="00A86A2B" w:rsidP="007E5319" w:rsidR="00A86A2B">
      <w:pPr>
        <w:spacing w:before="240"/>
        <w:jc w:val="both"/>
      </w:pPr>
      <w:r>
        <w:tab/>
        <w:t xml:space="preserve">Podneskom zaprimljenim kod ovog suda 29. lipnja 2016. godine stečajna upraviteljica Srđana </w:t>
      </w:r>
      <w:proofErr w:type="spellStart"/>
      <w:r>
        <w:t>Morpurgo</w:t>
      </w:r>
      <w:proofErr w:type="spellEnd"/>
      <w:r>
        <w:t xml:space="preserve"> predložila je da se, radi poduzimanja daljnjih radnji u ime i za račun stečajne mase stečajnog dužnika </w:t>
      </w:r>
      <w:proofErr w:type="spellStart"/>
      <w:r w:rsidR="00267F52">
        <w:t>M</w:t>
      </w:r>
      <w:r>
        <w:t>a</w:t>
      </w:r>
      <w:r w:rsidR="00267F52">
        <w:t>ruti</w:t>
      </w:r>
      <w:proofErr w:type="spellEnd"/>
      <w:r>
        <w:t xml:space="preserve"> d.o.o. u stečaju donese rješenje kojim se  za stečajnog dužnika određuje OIB.</w:t>
      </w:r>
    </w:p>
    <w:p w:rsidRDefault="00A86A2B" w:rsidP="007E5319" w:rsidR="00A86A2B">
      <w:pPr>
        <w:spacing w:before="240"/>
        <w:jc w:val="both"/>
      </w:pPr>
      <w:r>
        <w:tab/>
        <w:t xml:space="preserve">Uzimajući u obzir iznesene navode stečajne upraviteljice o neophodnosti upisa stečajne mase u sudski registar, a za potrebe daljnjeg postupanja u odnosu na stečajnu masu ovog dužnika, ovaj sud je odlučio prihvatiti prijedlog stečajne upraviteljice pa je, temeljem odredbe čl. 289. st. 4. i 5. u vezi s odredbama čl. 438. te čl. 441. st.1. i 2. </w:t>
      </w:r>
      <w:r w:rsidRPr="00A86A2B">
        <w:t>Stečajnog zakona (</w:t>
      </w:r>
      <w:r>
        <w:t>„</w:t>
      </w:r>
      <w:r w:rsidRPr="00A86A2B">
        <w:t>Narodne novine</w:t>
      </w:r>
      <w:r>
        <w:t>“</w:t>
      </w:r>
      <w:r w:rsidRPr="00A86A2B">
        <w:t xml:space="preserve"> br. 71/15)</w:t>
      </w:r>
      <w:r>
        <w:t xml:space="preserve">  odlučeno je kao u izreci ovog rješenja.</w:t>
      </w:r>
    </w:p>
    <w:p w:rsidRDefault="00231900" w:rsidP="00A86A2B" w:rsidR="0051333A">
      <w:pPr>
        <w:spacing w:before="200"/>
        <w:ind w:firstLine="708" w:left="2124"/>
        <w:jc w:val="both"/>
      </w:pPr>
      <w:r>
        <w:t>U Splitu</w:t>
      </w:r>
      <w:r w:rsidR="0051333A">
        <w:t xml:space="preserve">, </w:t>
      </w:r>
      <w:r w:rsidR="00F14CEB">
        <w:t>2</w:t>
      </w:r>
      <w:r w:rsidR="00CA35C8">
        <w:t>8</w:t>
      </w:r>
      <w:r w:rsidR="00267F52" w:rsidRPr="00267F52">
        <w:t xml:space="preserve">. prosinca </w:t>
      </w:r>
      <w:r w:rsidR="00A86A2B">
        <w:t>2016. godine</w:t>
      </w:r>
    </w:p>
    <w:p w:rsidRDefault="007E5319" w:rsidP="0051333A" w:rsidR="0051333A">
      <w:pPr>
        <w:spacing w:before="200"/>
        <w:ind w:firstLine="708" w:left="5664"/>
        <w:jc w:val="center"/>
      </w:pPr>
      <w:r>
        <w:t xml:space="preserve">  </w:t>
      </w:r>
      <w:r w:rsidR="0051333A">
        <w:t xml:space="preserve">   </w:t>
      </w:r>
      <w:r w:rsidR="0051333A" w:rsidRPr="00037EED">
        <w:t>SU</w:t>
      </w:r>
      <w:r w:rsidR="0051333A">
        <w:t>TKINJA</w:t>
      </w:r>
    </w:p>
    <w:p w:rsidRDefault="0051333A" w:rsidP="0051333A" w:rsidR="0051333A">
      <w:pPr>
        <w:jc w:val="right"/>
      </w:pPr>
      <w:r>
        <w:t>ANA GOLUB GRUIĆ</w:t>
      </w:r>
    </w:p>
    <w:p w:rsidRDefault="0051333A" w:rsidP="00AF7460" w:rsidR="0051333A">
      <w:pPr>
        <w:spacing w:before="200"/>
        <w:jc w:val="center"/>
      </w:pPr>
    </w:p>
    <w:p w:rsidRDefault="0051333A" w:rsidP="0051333A" w:rsidR="0051333A" w:rsidRPr="0051333A">
      <w:pPr>
        <w:spacing w:before="160"/>
        <w:jc w:val="both"/>
        <w:rPr>
          <w:lang w:eastAsia="en-US"/>
        </w:rPr>
      </w:pPr>
      <w:r w:rsidRPr="0051333A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1333A" w:rsidP="0051333A" w:rsidR="0051333A">
      <w:pPr>
        <w:jc w:val="both"/>
      </w:pPr>
    </w:p>
    <w:p w:rsidRDefault="0051333A" w:rsidP="0051333A" w:rsidR="0051333A">
      <w:pPr>
        <w:jc w:val="both"/>
      </w:pPr>
    </w:p>
    <w:p w:rsidRDefault="00231900" w:rsidP="0051333A" w:rsidR="00231900">
      <w:pPr>
        <w:jc w:val="both"/>
      </w:pPr>
      <w:r>
        <w:t>DNA:</w:t>
      </w:r>
    </w:p>
    <w:p w:rsidRDefault="00231900" w:rsidP="0051333A" w:rsidR="00231900">
      <w:pPr>
        <w:jc w:val="both"/>
      </w:pPr>
      <w:r>
        <w:t xml:space="preserve">- </w:t>
      </w:r>
      <w:r w:rsidR="0051333A">
        <w:t>stečajnoj upraviteljici</w:t>
      </w:r>
    </w:p>
    <w:p w:rsidRDefault="0051333A" w:rsidP="0051333A" w:rsidR="0051333A">
      <w:pPr>
        <w:jc w:val="both"/>
      </w:pPr>
      <w:r>
        <w:t xml:space="preserve">- mrežna stranica e-Oglasna ploča sudova </w:t>
      </w:r>
    </w:p>
    <w:p w:rsidRDefault="00231900" w:rsidP="0051333A" w:rsidR="00231900">
      <w:pPr>
        <w:jc w:val="both"/>
      </w:pPr>
      <w:r>
        <w:t>- sudski registar</w:t>
      </w:r>
    </w:p>
    <w:p w:rsidRDefault="00231900" w:rsidP="0051333A" w:rsidR="00231900">
      <w:pPr>
        <w:jc w:val="both"/>
      </w:pPr>
      <w:r>
        <w:t>- u spis</w:t>
      </w:r>
    </w:p>
    <w:sectPr w:rsidSect="00E0799C" w:rsidR="0023190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2914" w:rsidP="00B92914" w:rsidR="00B92914">
    <w:pPr>
      <w:pStyle w:val="Zaglavlje"/>
      <w:jc w:val="right"/>
    </w:pPr>
    <w:r>
      <w:t>11. St-</w:t>
    </w:r>
    <w:r w:rsidR="000B3983">
      <w:t>42/2009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7DAB"/>
    <w:rsid w:val="00037EED"/>
    <w:rsid w:val="00052861"/>
    <w:rsid w:val="00070AC5"/>
    <w:rsid w:val="00081B46"/>
    <w:rsid w:val="000B3983"/>
    <w:rsid w:val="000F7897"/>
    <w:rsid w:val="00112564"/>
    <w:rsid w:val="00127977"/>
    <w:rsid w:val="00135CCC"/>
    <w:rsid w:val="001D1A6B"/>
    <w:rsid w:val="00227E08"/>
    <w:rsid w:val="00231900"/>
    <w:rsid w:val="00237BF5"/>
    <w:rsid w:val="00256C42"/>
    <w:rsid w:val="00267F52"/>
    <w:rsid w:val="002D3B07"/>
    <w:rsid w:val="00347638"/>
    <w:rsid w:val="0038748A"/>
    <w:rsid w:val="003D72B1"/>
    <w:rsid w:val="003E1295"/>
    <w:rsid w:val="003F3F9F"/>
    <w:rsid w:val="003F73D8"/>
    <w:rsid w:val="00426C37"/>
    <w:rsid w:val="004624F3"/>
    <w:rsid w:val="00466E01"/>
    <w:rsid w:val="004968B6"/>
    <w:rsid w:val="004F77B6"/>
    <w:rsid w:val="0051333A"/>
    <w:rsid w:val="00517FEF"/>
    <w:rsid w:val="00581597"/>
    <w:rsid w:val="00590E39"/>
    <w:rsid w:val="005C3750"/>
    <w:rsid w:val="005F6BFE"/>
    <w:rsid w:val="00624107"/>
    <w:rsid w:val="006951FE"/>
    <w:rsid w:val="006D3B72"/>
    <w:rsid w:val="006F308F"/>
    <w:rsid w:val="00712567"/>
    <w:rsid w:val="00760BEA"/>
    <w:rsid w:val="007659A5"/>
    <w:rsid w:val="00773A7A"/>
    <w:rsid w:val="00792894"/>
    <w:rsid w:val="007A4677"/>
    <w:rsid w:val="007A7272"/>
    <w:rsid w:val="007B40F5"/>
    <w:rsid w:val="007C20FA"/>
    <w:rsid w:val="007E2957"/>
    <w:rsid w:val="007E5319"/>
    <w:rsid w:val="00801996"/>
    <w:rsid w:val="0080300F"/>
    <w:rsid w:val="0088021A"/>
    <w:rsid w:val="008D31C1"/>
    <w:rsid w:val="008E0D31"/>
    <w:rsid w:val="009133B2"/>
    <w:rsid w:val="009B26C0"/>
    <w:rsid w:val="009E1F18"/>
    <w:rsid w:val="009F0FC8"/>
    <w:rsid w:val="00A0601A"/>
    <w:rsid w:val="00A86A2B"/>
    <w:rsid w:val="00AA017F"/>
    <w:rsid w:val="00AD3DCE"/>
    <w:rsid w:val="00AF7460"/>
    <w:rsid w:val="00B039F5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A35C8"/>
    <w:rsid w:val="00CB2F65"/>
    <w:rsid w:val="00D348BD"/>
    <w:rsid w:val="00D36C8E"/>
    <w:rsid w:val="00D46B98"/>
    <w:rsid w:val="00D628E8"/>
    <w:rsid w:val="00D661F4"/>
    <w:rsid w:val="00DF524F"/>
    <w:rsid w:val="00E03FDC"/>
    <w:rsid w:val="00E0799C"/>
    <w:rsid w:val="00E07A93"/>
    <w:rsid w:val="00E14F85"/>
    <w:rsid w:val="00E63084"/>
    <w:rsid w:val="00E72776"/>
    <w:rsid w:val="00E80E84"/>
    <w:rsid w:val="00EB3D62"/>
    <w:rsid w:val="00F139CE"/>
    <w:rsid w:val="00F14CEB"/>
    <w:rsid w:val="00F25213"/>
    <w:rsid w:val="00F326A8"/>
    <w:rsid w:val="00FA40C6"/>
    <w:rsid w:val="00FB3F9C"/>
    <w:rsid w:val="00FF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5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8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 u sudski registar</izvorni_sadrzaj>
    <derivirana_varijabla naziv="DomainObject.Primjedba_1">Upis stečajne mase u sudski registar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2009.</izvorni_sadrzaj>
    <derivirana_varijabla naziv="DomainObject.Predmet.DatumOsnivanja_1">25.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2010.</izvorni_sadrzaj>
    <derivirana_varijabla naziv="DomainObject.Predmet.DatumRjesavanja_1">23.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St-42/2009</izvorni_sadrzaj>
    <derivirana_varijabla naziv="DomainObject.Predmet.OznakaBroj_1">St-42/2009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Basić</izvorni_sadrzaj>
    <derivirana_varijabla naziv="DomainObject.Predmet.PredmetRijesio.Prezime_1">Basić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MARUTI d.o.o. za trgovinu zastupanog po punomoćniku Katica Jurišić; RIKARD PAVLOVIĆ, odvjetnik</izvorni_sadrzaj>
    <derivirana_varijabla naziv="DomainObject.Predmet.ProtustrankaFormated_1">  MARUTI d.o.o. za trgovinu zastupanog po punomoćniku Katica Jurišić; RIKARD PAVLOVIĆ, odvjetnik</derivirana_varijabla>
  </DomainObject.Predmet.ProtustrankaFormated>
  <DomainObject.Predmet.ProtustrankaFormatedOIB>
    <izvorni_sadrzaj>  MARUTI d.o.o. za trgovinu, OIB 14511276795 zastupanog po punomoćniku Katica Jurišić; RIKARD PAVLOVIĆ, odvjetnik</izvorni_sadrzaj>
    <derivirana_varijabla naziv="DomainObject.Predmet.ProtustrankaFormatedOIB_1">  MARUTI d.o.o. za trgovinu, OIB 14511276795 zastupanog po punomoćniku Katica Jurišić; RIKARD PAVLOVIĆ, odvjetnik</derivirana_varijabla>
  </DomainObject.Predmet.ProtustrankaFormatedOIB>
  <DomainObject.Predmet.ProtustrankaFormatedWithAdress>
    <izvorni_sadrzaj> MARUTI d.o.o. za trgovinu, Put Starog Sela 70, Podstrana zastupanog po punomoćniku Katica Jurišić; RIKARD PAVLOVIĆ, odvjetnik</izvorni_sadrzaj>
    <derivirana_varijabla naziv="DomainObject.Predmet.ProtustrankaFormatedWithAdress_1"> MARUTI d.o.o. za trgovinu, Put Starog Sela 70, Podstrana zastupanog po punomoćniku Katica Jurišić; RIKARD PAVLOVIĆ, odvjetnik</derivirana_varijabla>
  </DomainObject.Predmet.ProtustrankaFormatedWithAdress>
  <DomainObject.Predmet.ProtustrankaFormatedWithAdressOIB>
    <izvorni_sadrzaj> MARUTI d.o.o. za trgovinu, OIB 14511276795, Put Starog Sela 70, Podstrana zastupanog po punomoćniku Katica Jurišić; RIKARD PAVLOVIĆ, odvjetnik</izvorni_sadrzaj>
    <derivirana_varijabla naziv="DomainObject.Predmet.ProtustrankaFormatedWithAdressOIB_1"> MARUTI d.o.o. za trgovinu, OIB 14511276795, Put Starog Sela 70, Podstrana zastupanog po punomoćniku Katica Jurišić; RIKARD PAVLOVIĆ, odvjetnik</derivirana_varijabla>
  </DomainObject.Predmet.ProtustrankaFormatedWithAdressOIB>
  <DomainObject.Predmet.ProtustrankaWithAdress>
    <izvorni_sadrzaj>MARUTI d.o.o. za trgovinu Put Starog Sela 70, Podstrana</izvorni_sadrzaj>
    <derivirana_varijabla naziv="DomainObject.Predmet.ProtustrankaWithAdress_1">MARUTI d.o.o. za trgovinu Put Starog Sela 70, Podstrana</derivirana_varijabla>
  </DomainObject.Predmet.ProtustrankaWithAdress>
  <DomainObject.Predmet.ProtustrankaWithAdressOIB>
    <izvorni_sadrzaj>MARUTI d.o.o. za trgovinu, OIB 14511276795, Put Starog Sela 70, Podstrana</izvorni_sadrzaj>
    <derivirana_varijabla naziv="DomainObject.Predmet.ProtustrankaWithAdressOIB_1">MARUTI d.o.o. za trgovinu, OIB 14511276795, Put Starog Sela 70, Podstrana</derivirana_varijabla>
  </DomainObject.Predmet.ProtustrankaWithAdressOIB>
  <DomainObject.Predmet.ProtustrankaNazivFormated>
    <izvorni_sadrzaj>MARUTI d.o.o. za trgovinu</izvorni_sadrzaj>
    <derivirana_varijabla naziv="DomainObject.Predmet.ProtustrankaNazivFormated_1">MARUTI d.o.o. za trgovinu</derivirana_varijabla>
  </DomainObject.Predmet.ProtustrankaNazivFormated>
  <DomainObject.Predmet.ProtustrankaNazivFormatedOIB>
    <izvorni_sadrzaj>MARUTI d.o.o. za trgovinu, OIB 14511276795</izvorni_sadrzaj>
    <derivirana_varijabla naziv="DomainObject.Predmet.ProtustrankaNazivFormatedOIB_1">MARUTI d.o.o. za trgovinu, OIB 14511276795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CALIX društvo s ograničenom odgovornošću za proizvodnju i preradu plastičnih masa</izvorni_sadrzaj>
    <derivirana_varijabla naziv="DomainObject.Predmet.StrankaFormated_1">  CALIX društvo s ograničenom odgovornošću za proizvodnju i preradu plastičnih masa</derivirana_varijabla>
  </DomainObject.Predmet.StrankaFormated>
  <DomainObject.Predmet.StrankaFormatedOIB>
    <izvorni_sadrzaj>  CALIX društvo s ograničenom odgovornošću za proizvodnju i preradu plastičnih masa, OIB 47311241616</izvorni_sadrzaj>
    <derivirana_varijabla naziv="DomainObject.Predmet.StrankaFormatedOIB_1">  CALIX društvo s ograničenom odgovornošću za proizvodnju i preradu plastičnih masa, OIB 47311241616</derivirana_varijabla>
  </DomainObject.Predmet.StrankaFormatedOIB>
  <DomainObject.Predmet.StrankaFormatedWithAdress>
    <izvorni_sadrzaj> CALIX društvo s ograničenom odgovornošću za proizvodnju i preradu plastičnih masa, Zagrebačka 93, Čakovec</izvorni_sadrzaj>
    <derivirana_varijabla naziv="DomainObject.Predmet.StrankaFormatedWithAdress_1"> CALIX društvo s ograničenom odgovornošću za proizvodnju i preradu plastičnih masa, Zagrebačka 93, Čakovec</derivirana_varijabla>
  </DomainObject.Predmet.StrankaFormatedWithAdress>
  <DomainObject.Predmet.StrankaFormatedWithAdressOIB>
    <izvorni_sadrzaj> CALIX društvo s ograničenom odgovornošću za proizvodnju i preradu plastičnih masa, OIB 47311241616, Zagrebačka 93, Čakovec</izvorni_sadrzaj>
    <derivirana_varijabla naziv="DomainObject.Predmet.StrankaFormatedWithAdressOIB_1"> CALIX društvo s ograničenom odgovornošću za proizvodnju i preradu plastičnih masa, OIB 47311241616, Zagrebačka 93, Čakovec</derivirana_varijabla>
  </DomainObject.Predmet.StrankaFormatedWithAdressOIB>
  <DomainObject.Predmet.StrankaWithAdress>
    <izvorni_sadrzaj>CALIX društvo s ograničenom odgovornošću za proizvodnju i preradu plastičnih masa Zagrebačka 93,Čakovec</izvorni_sadrzaj>
    <derivirana_varijabla naziv="DomainObject.Predmet.StrankaWithAdress_1">CALIX društvo s ograničenom odgovornošću za proizvodnju i preradu plastičnih masa Zagrebačka 93,Čakovec</derivirana_varijabla>
  </DomainObject.Predmet.StrankaWithAdress>
  <DomainObject.Predmet.StrankaWithAdressOIB>
    <izvorni_sadrzaj>CALIX društvo s ograničenom odgovornošću za proizvodnju i preradu plastičnih masa, OIB 47311241616, Zagrebačka 93,Čakovec</izvorni_sadrzaj>
    <derivirana_varijabla naziv="DomainObject.Predmet.StrankaWithAdressOIB_1">CALIX društvo s ograničenom odgovornošću za proizvodnju i preradu plastičnih masa, OIB 47311241616, Zagrebačka 93,Čakovec</derivirana_varijabla>
  </DomainObject.Predmet.StrankaWithAdressOIB>
  <DomainObject.Predmet.StrankaNazivFormated>
    <izvorni_sadrzaj>CALIX društvo s ograničenom odgovornošću za proizvodnju i preradu plastičnih masa</izvorni_sadrzaj>
    <derivirana_varijabla naziv="DomainObject.Predmet.StrankaNazivFormated_1">CALIX društvo s ograničenom odgovornošću za proizvodnju i preradu plastičnih masa</derivirana_varijabla>
  </DomainObject.Predmet.StrankaNazivFormated>
  <DomainObject.Predmet.StrankaNazivFormatedOIB>
    <izvorni_sadrzaj>CALIX društvo s ograničenom odgovornošću za proizvodnju i preradu plastičnih masa, OIB 47311241616</izvorni_sadrzaj>
    <derivirana_varijabla naziv="DomainObject.Predmet.StrankaNazivFormatedOIB_1">CALIX društvo s ograničenom odgovornošću za proizvodnju i preradu plastičnih masa, OIB 47311241616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CALIX društvo s ograničenom odgovornošću za proizvodnju i preradu plastičnih masa</item>
    </izvorni_sadrzaj>
    <derivirana_varijabla naziv="DomainObject.Predmet.StrankaListFormated_1">
      <item>CALIX društvo s ograničenom odgovornošću za proizvodnju i preradu plastičnih masa</item>
    </derivirana_varijabla>
  </DomainObject.Predmet.StrankaListFormated>
  <DomainObject.Predmet.StrankaListFormatedOIB>
    <izvorni_sadrzaj>
      <item>CALIX društvo s ograničenom odgovornošću za proizvodnju i preradu plastičnih masa, OIB 47311241616</item>
    </izvorni_sadrzaj>
    <derivirana_varijabla naziv="DomainObject.Predmet.StrankaListFormatedOIB_1">
      <item>CALIX društvo s ograničenom odgovornošću za proizvodnju i preradu plastičnih masa, OIB 47311241616</item>
    </derivirana_varijabla>
  </DomainObject.Predmet.StrankaListFormatedOIB>
  <DomainObject.Predmet.StrankaListFormatedWithAdress>
    <izvorni_sadrzaj>
      <item>CALIX društvo s ograničenom odgovornošću za proizvodnju i preradu plastičnih masa, Zagrebačka 93, Čakovec</item>
    </izvorni_sadrzaj>
    <derivirana_varijabla naziv="DomainObject.Predmet.StrankaListFormatedWithAdress_1">
      <item>CALIX društvo s ograničenom odgovornošću za proizvodnju i preradu plastičnih masa, Zagrebačka 93, Čakovec</item>
    </derivirana_varijabla>
  </DomainObject.Predmet.StrankaListFormatedWithAdress>
  <DomainObject.Predmet.StrankaListFormatedWithAdressOIB>
    <izvorni_sadrzaj>
      <item>CALIX društvo s ograničenom odgovornošću za proizvodnju i preradu plastičnih masa, OIB 47311241616, Zagrebačka 93, Čakovec</item>
    </izvorni_sadrzaj>
    <derivirana_varijabla naziv="DomainObject.Predmet.StrankaListFormatedWithAdressOIB_1">
      <item>CALIX društvo s ograničenom odgovornošću za proizvodnju i preradu plastičnih masa, OIB 47311241616, Zagrebačka 93, Čakovec</item>
    </derivirana_varijabla>
  </DomainObject.Predmet.StrankaListFormatedWithAdressOIB>
  <DomainObject.Predmet.StrankaListNazivFormated>
    <izvorni_sadrzaj>
      <item>CALIX društvo s ograničenom odgovornošću za proizvodnju i preradu plastičnih masa</item>
    </izvorni_sadrzaj>
    <derivirana_varijabla naziv="DomainObject.Predmet.StrankaListNazivFormated_1">
      <item>CALIX društvo s ograničenom odgovornošću za proizvodnju i preradu plastičnih masa</item>
    </derivirana_varijabla>
  </DomainObject.Predmet.StrankaListNazivFormated>
  <DomainObject.Predmet.StrankaListNazivFormatedOIB>
    <izvorni_sadrzaj>
      <item>CALIX društvo s ograničenom odgovornošću za proizvodnju i preradu plastičnih masa, OIB 47311241616</item>
    </izvorni_sadrzaj>
    <derivirana_varijabla naziv="DomainObject.Predmet.StrankaListNazivFormatedOIB_1">
      <item>CALIX društvo s ograničenom odgovornošću za proizvodnju i preradu plastičnih masa, OIB 47311241616</item>
    </derivirana_varijabla>
  </DomainObject.Predmet.StrankaListNazivFormatedOIB>
  <DomainObject.Predmet.ProtuStrankaListFormated>
    <izvorni_sadrzaj>
      <item>MARUTI d.o.o. za trgovinu zastupanog po punomoćniku Katica Jurišić; RIKARD PAVLOVIĆ, odvjetnik</item>
    </izvorni_sadrzaj>
    <derivirana_varijabla naziv="DomainObject.Predmet.ProtuStrankaListFormated_1">
      <item>MARUTI d.o.o. za trgovinu zastupanog po punomoćniku Katica Jurišić; RIKARD PAVLOVIĆ, odvjetnik</item>
    </derivirana_varijabla>
  </DomainObject.Predmet.ProtuStrankaListFormated>
  <DomainObject.Predmet.ProtuStrankaListFormatedOIB>
    <izvorni_sadrzaj>
      <item>MARUTI d.o.o. za trgovinu, OIB 14511276795 zastupanog po punomoćniku Katica Jurišić; RIKARD PAVLOVIĆ, odvjetnik</item>
    </izvorni_sadrzaj>
    <derivirana_varijabla naziv="DomainObject.Predmet.ProtuStrankaListFormatedOIB_1">
      <item>MARUTI d.o.o. za trgovinu, OIB 14511276795 zastupanog po punomoćniku Katica Jurišić; RIKARD PAVLOVIĆ, odvjetnik</item>
    </derivirana_varijabla>
  </DomainObject.Predmet.ProtuStrankaListFormatedOIB>
  <DomainObject.Predmet.ProtuStrankaListFormatedWithAdress>
    <izvorni_sadrzaj>
      <item>MARUTI d.o.o. za trgovinu, Put Starog Sela 70, Podstrana zastupanog po punomoćniku Katica Jurišić; RIKARD PAVLOVIĆ, odvjetnik</item>
    </izvorni_sadrzaj>
    <derivirana_varijabla naziv="DomainObject.Predmet.ProtuStrankaListFormatedWithAdress_1">
      <item>MARUTI d.o.o. za trgovinu, Put Starog Sela 70, Podstrana zastupanog po punomoćniku Katica Jurišić; RIKARD PAVLOVIĆ, odvjetnik</item>
    </derivirana_varijabla>
  </DomainObject.Predmet.ProtuStrankaListFormatedWithAdress>
  <DomainObject.Predmet.ProtuStrankaListFormatedWithAdressOIB>
    <izvorni_sadrzaj>
      <item>MARUTI d.o.o. za trgovinu, OIB 14511276795, Put Starog Sela 70, Podstrana zastupanog po punomoćniku Katica Jurišić; RIKARD PAVLOVIĆ, odvjetnik</item>
    </izvorni_sadrzaj>
    <derivirana_varijabla naziv="DomainObject.Predmet.ProtuStrankaListFormatedWithAdressOIB_1">
      <item>MARUTI d.o.o. za trgovinu, OIB 14511276795, Put Starog Sela 70, Podstrana zastupanog po punomoćniku Katica Jurišić; RIKARD PAVLOVIĆ, odvjetnik</item>
    </derivirana_varijabla>
  </DomainObject.Predmet.ProtuStrankaListFormatedWithAdressOIB>
  <DomainObject.Predmet.ProtuStrankaListNazivFormated>
    <izvorni_sadrzaj>
      <item>MARUTI d.o.o. za trgovinu</item>
    </izvorni_sadrzaj>
    <derivirana_varijabla naziv="DomainObject.Predmet.ProtuStrankaListNazivFormated_1">
      <item>MARUTI d.o.o. za trgovinu</item>
    </derivirana_varijabla>
  </DomainObject.Predmet.ProtuStrankaListNazivFormated>
  <DomainObject.Predmet.ProtuStrankaListNazivFormatedOIB>
    <izvorni_sadrzaj>
      <item>MARUTI d.o.o. za trgovinu, OIB 14511276795</item>
    </izvorni_sadrzaj>
    <derivirana_varijabla naziv="DomainObject.Predmet.ProtuStrankaListNazivFormatedOIB_1">
      <item>MARUTI d.o.o. za trgovinu, OIB 14511276795</item>
    </derivirana_varijabla>
  </DomainObject.Predmet.ProtuStrankaListNazivFormatedOIB>
  <DomainObject.Predmet.OstaliListFormated>
    <izvorni_sadrzaj>
      <item>Goran Marčan</item>
      <item>Katica Jurišić punomoćnik sudionika u postupku MARUTI d.o.o. za trgovinu</item>
      <item>RIKARD PAVLOVIĆ, odvjetnik punomoćnik sudionika u postupku MARUTI d.o.o. za trgovinu</item>
      <item>HYPO ALPE-ADRIA-BANK dioničko društvo</item>
      <item>Srđana Morpurgo</item>
      <item>OPĆINSKI SUD U SPLITU</item>
    </izvorni_sadrzaj>
    <derivirana_varijabla naziv="DomainObject.Predmet.OstaliListFormated_1">
      <item>Goran Marčan</item>
      <item>Katica Jurišić punomoćnik sudionika u postupku MARUTI d.o.o. za trgovinu</item>
      <item>RIKARD PAVLOVIĆ, odvjetnik punomoćnik sudionika u postupku MARUTI d.o.o. za trgovinu</item>
      <item>HYPO ALPE-ADRIA-BANK dioničko društvo</item>
      <item>Srđana Morpurgo</item>
      <item>OPĆINSKI SUD U SPLITU</item>
    </derivirana_varijabla>
  </DomainObject.Predmet.OstaliListFormated>
  <DomainObject.Predmet.OstaliListFormatedOIB>
    <izvorni_sadrzaj>
      <item>Goran Marčan, OIB 26667772382</item>
      <item>Katica Jurišić punomoćnik sudionika u postupku MARUTI d.o.o. za trgovinu</item>
      <item>RIKARD PAVLOVIĆ, odvjetnik punomoćnik sudionika u postupku MARUTI d.o.o. za trgovinu</item>
      <item>HYPO ALPE-ADRIA-BANK dioničko društvo, OIB 14036333877</item>
      <item>Srđana Morpurgo, OIB 53284085908</item>
      <item>OPĆINSKI SUD U SPLITU, OIB 61980608934</item>
    </izvorni_sadrzaj>
    <derivirana_varijabla naziv="DomainObject.Predmet.OstaliListFormatedOIB_1">
      <item>Goran Marčan, OIB 26667772382</item>
      <item>Katica Jurišić punomoćnik sudionika u postupku MARUTI d.o.o. za trgovinu</item>
      <item>RIKARD PAVLOVIĆ, odvjetnik punomoćnik sudionika u postupku MARUTI d.o.o. za trgovinu</item>
      <item>HYPO ALPE-ADRIA-BANK dioničko društvo, OIB 14036333877</item>
      <item>Srđana Morpurgo, OIB 53284085908</item>
      <item>OPĆINSKI SUD U SPLITU, OIB 61980608934</item>
    </derivirana_varijabla>
  </DomainObject.Predmet.OstaliListFormatedOIB>
  <DomainObject.Predmet.OstaliListFormatedWithAdress>
    <izvorni_sadrzaj>
      <item>Goran Marčan, Zdenka Petranovića 1, 51000 Rijeka</item>
      <item>Katica Jurišić, Put Starog Sela 70, 21312 Podstrana punomoćnik sudionika u postupku MARUTI d.o.o. za trgovinu</item>
      <item>RIKARD PAVLOVIĆ, odvjetnik, Gundulićeva 26, 21000 Split punomoćnik sudionika u postupku MARUTI d.o.o. za trgovinu</item>
      <item>HYPO ALPE-ADRIA-BANK dioničko društvo, Slavonska avenija 6, 10000 Zagreb</item>
      <item>Srđana Morpurgo, Trg Mihovila Pavlinovića 2, 21000 Split</item>
      <item>OPĆINSKI SUD U SPLITU, Dračevac, Bivša Vojarna Sveti Križ, 21000 Split</item>
    </izvorni_sadrzaj>
    <derivirana_varijabla naziv="DomainObject.Predmet.OstaliListFormatedWithAdress_1">
      <item>Goran Marčan, Zdenka Petranovića 1, 51000 Rijeka</item>
      <item>Katica Jurišić, Put Starog Sela 70, 21312 Podstrana punomoćnik sudionika u postupku MARUTI d.o.o. za trgovinu</item>
      <item>RIKARD PAVLOVIĆ, odvjetnik, Gundulićeva 26, 21000 Split punomoćnik sudionika u postupku MARUTI d.o.o. za trgovinu</item>
      <item>HYPO ALPE-ADRIA-BANK dioničko društvo, Slavonska avenija 6, 10000 Zagreb</item>
      <item>Srđana Morpurgo, Trg Mihovila Pavlinovića 2, 21000 Split</item>
      <item>OPĆINSKI SUD U SPLITU, Dračevac, Bivša Vojarna Sveti Križ, 21000 Split</item>
    </derivirana_varijabla>
  </DomainObject.Predmet.OstaliListFormatedWithAdress>
  <DomainObject.Predmet.OstaliListFormatedWithAdressOIB>
    <izvorni_sadrzaj>
      <item>Goran Marčan, OIB 26667772382, Zdenka Petranovića 1, 51000 Rijeka</item>
      <item>Katica Jurišić, Put Starog Sela 70, 21312 Podstrana punomoćnik sudionika u postupku MARUTI d.o.o. za trgovinu</item>
      <item>RIKARD PAVLOVIĆ, odvjetnik, Gundulićeva 26, 21000 Split punomoćnik sudionika u postupku MARUTI d.o.o. za trgovinu</item>
      <item>HYPO ALPE-ADRIA-BANK dioničko društvo, OIB 14036333877, Slavonska avenija 6, 10000 Zagreb</item>
      <item>Srđana Morpurgo, OIB 53284085908, Trg Mihovila Pavlinovića 2, 21000 Split</item>
      <item>OPĆINSKI SUD U SPLITU, OIB 61980608934, Dračevac, Bivša Vojarna Sveti Križ, 21000 Split</item>
    </izvorni_sadrzaj>
    <derivirana_varijabla naziv="DomainObject.Predmet.OstaliListFormatedWithAdressOIB_1">
      <item>Goran Marčan, OIB 26667772382, Zdenka Petranovića 1, 51000 Rijeka</item>
      <item>Katica Jurišić, Put Starog Sela 70, 21312 Podstrana punomoćnik sudionika u postupku MARUTI d.o.o. za trgovinu</item>
      <item>RIKARD PAVLOVIĆ, odvjetnik, Gundulićeva 26, 21000 Split punomoćnik sudionika u postupku MARUTI d.o.o. za trgovinu</item>
      <item>HYPO ALPE-ADRIA-BANK dioničko društvo, OIB 14036333877, Slavonska avenija 6, 10000 Zagreb</item>
      <item>Srđana Morpurgo, OIB 53284085908, Trg Mihovila Pavlinovića 2, 21000 Split</item>
      <item>OPĆINSKI SUD U SPLITU, OIB 61980608934, Dračevac, Bivša Vojarna Sveti Križ, 21000 Split</item>
    </derivirana_varijabla>
  </DomainObject.Predmet.OstaliListFormatedWithAdressOIB>
  <DomainObject.Predmet.OstaliListNazivFormated>
    <izvorni_sadrzaj>
      <item>Goran Marčan</item>
      <item>Katica Jurišić</item>
      <item>RIKARD PAVLOVIĆ, odvjetnik</item>
      <item>HYPO ALPE-ADRIA-BANK dioničko društvo</item>
      <item>Srđana Morpurgo</item>
      <item>OPĆINSKI SUD U SPLITU</item>
    </izvorni_sadrzaj>
    <derivirana_varijabla naziv="DomainObject.Predmet.OstaliListNazivFormated_1">
      <item>Goran Marčan</item>
      <item>Katica Jurišić</item>
      <item>RIKARD PAVLOVIĆ, odvjetnik</item>
      <item>HYPO ALPE-ADRIA-BANK dioničko društvo</item>
      <item>Srđana Morpurgo</item>
      <item>OPĆINSKI SUD U SPLITU</item>
    </derivirana_varijabla>
  </DomainObject.Predmet.OstaliListNazivFormated>
  <DomainObject.Predmet.OstaliListNazivFormatedOIB>
    <izvorni_sadrzaj>
      <item>Goran Marčan, OIB 26667772382</item>
      <item>Katica Jurišić</item>
      <item>RIKARD PAVLOVIĆ, odvjetnik</item>
      <item>HYPO ALPE-ADRIA-BANK dioničko društvo, OIB 14036333877</item>
      <item>Srđana Morpurgo, OIB 53284085908</item>
      <item>OPĆINSKI SUD U SPLITU, OIB 61980608934</item>
    </izvorni_sadrzaj>
    <derivirana_varijabla naziv="DomainObject.Predmet.OstaliListNazivFormatedOIB_1">
      <item>Goran Marčan, OIB 26667772382</item>
      <item>Katica Jurišić</item>
      <item>RIKARD PAVLOVIĆ, odvjetnik</item>
      <item>HYPO ALPE-ADRIA-BANK dioničko društvo, OIB 14036333877</item>
      <item>Srđana Morpurgo, OIB 53284085908</item>
      <item>OPĆINSKI SUD U SPLITU, OIB 61980608934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CALIX društvo s ograničenom odgovornošću za proizvodnju i preradu plastičnih masa</izvorni_sadrzaj>
    <derivirana_varijabla naziv="DomainObject.Predmet.StrankaIDrugi_1">CALIX društvo s ograničenom odgovornošću za proizvodnju i preradu plastičnih masa</derivirana_varijabla>
  </DomainObject.Predmet.StrankaIDrugi>
  <DomainObject.Predmet.ProtustrankaIDrugi>
    <izvorni_sadrzaj>MARUTI d.o.o. za trgovinu</izvorni_sadrzaj>
    <derivirana_varijabla naziv="DomainObject.Predmet.ProtustrankaIDrugi_1">MARUTI d.o.o. za trgovinu</derivirana_varijabla>
  </DomainObject.Predmet.ProtustrankaIDrugi>
  <DomainObject.Predmet.StrankaIDrugiAdressOIB>
    <izvorni_sadrzaj>CALIX društvo s ograničenom odgovornošću za proizvodnju i preradu plastičnih masa, OIB 47311241616, Zagrebačka 93, Čakovec</izvorni_sadrzaj>
    <derivirana_varijabla naziv="DomainObject.Predmet.StrankaIDrugiAdressOIB_1">CALIX društvo s ograničenom odgovornošću za proizvodnju i preradu plastičnih masa, OIB 47311241616, Zagrebačka 93, Čakovec</derivirana_varijabla>
  </DomainObject.Predmet.StrankaIDrugiAdressOIB>
  <DomainObject.Predmet.ProtustrankaIDrugiAdressOIB>
    <izvorni_sadrzaj>MARUTI d.o.o. za trgovinu, OIB 14511276795, Put Starog Sela 70, Podstrana</izvorni_sadrzaj>
    <derivirana_varijabla naziv="DomainObject.Predmet.ProtustrankaIDrugiAdressOIB_1">MARUTI d.o.o. za trgovinu, OIB 14511276795, Put Starog Sela 70,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2010.</izvorni_sadrzaj>
    <derivirana_varijabla naziv="DomainObject.Predmet.OdlukaRjesenje.DatumDonosenjaOdluke_1">10. ožujka 2010.</derivirana_varijabla>
  </DomainObject.Predmet.OdlukaRjesenje.DatumDonosenjaOdluke>
  <DomainObject.Predmet.OdlukaRjesenje.DatumPravomocnosti>
    <izvorni_sadrzaj>7. travnja 2010.</izvorni_sadrzaj>
    <derivirana_varijabla naziv="DomainObject.Predmet.OdlukaRjesenje.DatumPravomocnosti_1">7. travnja 2010.</derivirana_varijabla>
  </DomainObject.Predmet.OdlukaRjesenje.DatumPravomocnosti>
  <DomainObject.Predmet.OdlukaRjesenje.Oznaka>
    <izvorni_sadrzaj>St-42/2009-27</izvorni_sadrzaj>
    <derivirana_varijabla naziv="DomainObject.Predmet.OdlukaRjesenje.Oznaka_1">St-42/2009-27</derivirana_varijabla>
  </DomainObject.Predmet.OdlukaRjesenje.Oznaka>
  <DomainObject.Predmet.SudioniciListNaziv>
    <izvorni_sadrzaj>
      <item>MARUTI d.o.o. za trgovinu</item>
      <item>CALIX društvo s ograničenom odgovornošću za proizvodnju i preradu plastičnih masa</item>
      <item>Goran Marčan</item>
      <item>Katica Jurišić</item>
      <item>RIKARD PAVLOVIĆ, odvjetnik</item>
      <item>HYPO ALPE-ADRIA-BANK dioničko društvo</item>
      <item>Srđana Morpurgo</item>
      <item>OPĆINSKI SUD U SPLITU</item>
    </izvorni_sadrzaj>
    <derivirana_varijabla naziv="DomainObject.Predmet.SudioniciListNaziv_1">
      <item>MARUTI d.o.o. za trgovinu</item>
      <item>CALIX društvo s ograničenom odgovornošću za proizvodnju i preradu plastičnih masa</item>
      <item>Goran Marčan</item>
      <item>Katica Jurišić</item>
      <item>RIKARD PAVLOVIĆ, odvjetnik</item>
      <item>HYPO ALPE-ADRIA-BANK dioničko društvo</item>
      <item>Srđana Morpurgo</item>
      <item>OPĆINSKI SUD U SPLITU</item>
    </derivirana_varijabla>
  </DomainObject.Predmet.SudioniciListNaziv>
  <DomainObject.Predmet.SudioniciListAdressOIB>
    <izvorni_sadrzaj>
      <item>MARUTI d.o.o. za trgovinu, OIB 14511276795, Put Starog Sela 70,Podstrana</item>
      <item>CALIX društvo s ograničenom odgovornošću za proizvodnju i preradu plastičnih masa, OIB 47311241616, Zagrebačka 93,Čakovec</item>
      <item>Goran Marčan, OIB 26667772382, Zdenka Petranovića 1,51000 Rijeka</item>
      <item>Katica Jurišić, Put Starog Sela 70,21312 Podstrana</item>
      <item>RIKARD PAVLOVIĆ, odvjetnik, Gundulićeva 26,21000 Split</item>
      <item>HYPO ALPE-ADRIA-BANK dioničko društvo, OIB 14036333877, Slavonska avenija 6,10000 Zagreb</item>
      <item>Srđana Morpurgo, OIB 53284085908, Trg Mihovila Pavlinovića 2,21000 Split</item>
      <item>OPĆINSKI SUD U SPLITU, OIB 61980608934, Dračevac, Bivša Vojarna Sveti Križ,21000 Split</item>
    </izvorni_sadrzaj>
    <derivirana_varijabla naziv="DomainObject.Predmet.SudioniciListAdressOIB_1">
      <item>MARUTI d.o.o. za trgovinu, OIB 14511276795, Put Starog Sela 70,Podstrana</item>
      <item>CALIX društvo s ograničenom odgovornošću za proizvodnju i preradu plastičnih masa, OIB 47311241616, Zagrebačka 93,Čakovec</item>
      <item>Goran Marčan, OIB 26667772382, Zdenka Petranovića 1,51000 Rijeka</item>
      <item>Katica Jurišić, Put Starog Sela 70,21312 Podstrana</item>
      <item>RIKARD PAVLOVIĆ, odvjetnik, Gundulićeva 26,21000 Split</item>
      <item>HYPO ALPE-ADRIA-BANK dioničko društvo, OIB 14036333877, Slavonska avenija 6,10000 Zagreb</item>
      <item>Srđana Morpurgo, OIB 53284085908, Trg Mihovila Pavlinovića 2,21000 Split</item>
      <item>OPĆINSKI SUD U SPLITU, OIB 61980608934, Dračevac, Bivša Vojarna Sveti Križ,21000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14511276795</item>
      <item>, OIB 47311241616</item>
      <item>, OIB 26667772382</item>
      <item>, OIB null</item>
      <item>, OIB null</item>
      <item>, OIB 14036333877</item>
      <item>, OIB 53284085908</item>
      <item>, OIB 61980608934</item>
    </izvorni_sadrzaj>
    <derivirana_varijabla naziv="DomainObject.Predmet.SudioniciListNazivOIB_1">
      <item>, OIB 14511276795</item>
      <item>, OIB 47311241616</item>
      <item>, OIB 26667772382</item>
      <item>, OIB null</item>
      <item>, OIB null</item>
      <item>, OIB 14036333877</item>
      <item>, OIB 53284085908</item>
      <item>, OIB 61980608934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57F9D-FDB4-4493-93AB-B70C5B9FA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429</properties:Words>
  <properties:Characters>2234</properties:Characters>
  <properties:Lines>50</properties:Lines>
  <properties:Paragraphs>23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2015-08-26T12:10:00Z</dcterms:created>
  <dc:creator>Tatjana Kujundžić-Novak</dc:creator>
  <cp:lastModifiedBy>Ana Golub Gruić</cp:lastModifiedBy>
  <cp:lastPrinted>2016-12-28T06:58:00Z</cp:lastPrinted>
  <dcterms:modified xmlns:xsi="http://www.w3.org/2001/XMLSchema-instance" xsi:type="dcterms:W3CDTF">2016-12-28T08:18:00Z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