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05fd" w14:paraId="65d05fd" w:rsidRDefault="00061EEB" w:rsidP="00061EEB" w:rsidR="00AE649C" w:rsidRPr="00061EEB">
      <w:pPr>
        <w:pStyle w:val="Naslov3"/>
        <w:spacing w:after="0"/>
        <w15:collapsed w:val="false"/>
        <w:rPr>
          <w:b w:val="false"/>
          <w:color w:val="auto"/>
        </w:rPr>
      </w:pPr>
      <w:bookmarkStart w:name="_GoBack" w:id="0"/>
      <w:bookmarkEnd w:id="0"/>
      <w:r w:rsidRPr="00061EEB">
        <w:rPr>
          <w:b w:val="false"/>
          <w:color w:val="auto"/>
        </w:rPr>
        <w:t xml:space="preserve">                                                                                               Poslovni broj: 4 St-609/16-17</w:t>
      </w:r>
    </w:p>
    <w:p w:rsidRDefault="00061EEB" w:rsidP="00061EEB" w:rsidR="00061EEB" w:rsidRPr="00061EEB">
      <w:pPr>
        <w:tabs>
          <w:tab w:pos="6451" w:val="left"/>
        </w:tabs>
        <w:spacing w:after="0"/>
        <w:jc w:val="both"/>
      </w:pPr>
      <w:r w:rsidRPr="00061EEB">
        <w:t xml:space="preserve">                  </w:t>
      </w:r>
      <w:r w:rsidRPr="00061EEB"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1EEB">
        <w:tab/>
      </w:r>
    </w:p>
    <w:p w:rsidRDefault="00061EEB" w:rsidP="00061EEB" w:rsidR="00061EEB" w:rsidRPr="00061EEB">
      <w:pPr>
        <w:spacing w:after="0"/>
        <w:jc w:val="both"/>
      </w:pPr>
      <w:r w:rsidRPr="00061EEB">
        <w:t xml:space="preserve">      REPUBLIKA HRVATSKA</w:t>
      </w:r>
    </w:p>
    <w:p w:rsidRDefault="00061EEB" w:rsidP="00061EEB" w:rsidR="00061EEB" w:rsidRPr="00061EEB">
      <w:pPr>
        <w:spacing w:after="0"/>
        <w:jc w:val="both"/>
      </w:pPr>
      <w:r w:rsidRPr="00061EEB">
        <w:rPr>
          <w:lang w:val="pt-BR"/>
        </w:rPr>
        <w:t>TRGOVA</w:t>
      </w:r>
      <w:r w:rsidRPr="00061EEB">
        <w:t>Č</w:t>
      </w:r>
      <w:r w:rsidRPr="00061EEB">
        <w:rPr>
          <w:lang w:val="pt-BR"/>
        </w:rPr>
        <w:t>KI SUD U VARA</w:t>
      </w:r>
      <w:r w:rsidRPr="00061EEB">
        <w:t>Ž</w:t>
      </w:r>
      <w:r w:rsidRPr="00061EEB">
        <w:rPr>
          <w:lang w:val="pt-BR"/>
        </w:rPr>
        <w:t>DINU</w:t>
      </w:r>
    </w:p>
    <w:p w:rsidRDefault="00061EEB" w:rsidP="00061EEB" w:rsidR="00061EEB" w:rsidRPr="00061EEB">
      <w:pPr>
        <w:spacing w:after="0"/>
        <w:jc w:val="both"/>
        <w:rPr>
          <w:lang w:val="pt-BR"/>
        </w:rPr>
      </w:pPr>
      <w:r w:rsidRPr="00061EEB">
        <w:t xml:space="preserve">                  </w:t>
      </w:r>
      <w:r w:rsidRPr="00061EEB">
        <w:rPr>
          <w:lang w:val="pt-BR"/>
        </w:rPr>
        <w:t>B. Radić 2</w:t>
      </w:r>
    </w:p>
    <w:p w:rsidRDefault="00061EEB" w:rsidP="00061EEB" w:rsidR="00061EEB" w:rsidRPr="00061EEB">
      <w:pPr>
        <w:spacing w:after="0"/>
      </w:pPr>
    </w:p>
    <w:p w:rsidRDefault="00061EEB" w:rsidP="00061EEB" w:rsidR="00061EEB" w:rsidRPr="00061EEB">
      <w:pPr>
        <w:spacing w:after="0"/>
        <w:jc w:val="center"/>
      </w:pPr>
      <w:r w:rsidRPr="00061EEB">
        <w:t>R E P U B L I K A    H R V A T S K A</w:t>
      </w:r>
    </w:p>
    <w:p w:rsidRDefault="00061EEB" w:rsidP="00061EEB" w:rsidR="00061EEB" w:rsidRPr="00061EEB">
      <w:pPr>
        <w:spacing w:after="0"/>
        <w:jc w:val="both"/>
      </w:pPr>
    </w:p>
    <w:p w:rsidRDefault="00061EEB" w:rsidP="00061EEB" w:rsidR="00061EEB" w:rsidRPr="00061EEB">
      <w:pPr>
        <w:pStyle w:val="Naslov2"/>
        <w:spacing w:after="0"/>
        <w:rPr>
          <w:b w:val="false"/>
          <w:sz w:val="24"/>
          <w:szCs w:val="24"/>
        </w:rPr>
      </w:pPr>
      <w:r w:rsidRPr="00061EEB">
        <w:rPr>
          <w:b w:val="false"/>
          <w:sz w:val="24"/>
          <w:szCs w:val="24"/>
        </w:rPr>
        <w:t>R J E Š E NJ E</w:t>
      </w:r>
    </w:p>
    <w:p w:rsidRDefault="00061EEB" w:rsidP="00061EEB" w:rsidR="00061EEB" w:rsidRPr="00061EEB">
      <w:pPr>
        <w:spacing w:after="0"/>
      </w:pPr>
    </w:p>
    <w:p w:rsidRDefault="00061EEB" w:rsidP="00061EEB" w:rsidR="00061EEB" w:rsidRPr="00061EEB">
      <w:pPr>
        <w:spacing w:after="0"/>
        <w:jc w:val="both"/>
      </w:pPr>
      <w:r w:rsidRPr="00061EEB">
        <w:tab/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OKOVI NOVA d.o.o., Varaždinske Toplice, Kralja Tomislava 6, OIB: 99037892567, zastupanom po stečajnom upravitelju Danielu </w:t>
      </w:r>
      <w:proofErr w:type="spellStart"/>
      <w:r w:rsidRPr="00061EEB">
        <w:t>Dekoviću</w:t>
      </w:r>
      <w:proofErr w:type="spellEnd"/>
      <w:r w:rsidRPr="00061EEB">
        <w:t xml:space="preserve"> iz Zagreba, dana 3. studenoga 2016.</w:t>
      </w:r>
    </w:p>
    <w:p w:rsidRDefault="00061EEB" w:rsidP="00061EEB" w:rsidR="00061EEB" w:rsidRPr="00061EEB">
      <w:pPr>
        <w:tabs>
          <w:tab w:pos="6379" w:val="left"/>
        </w:tabs>
        <w:spacing w:after="0"/>
      </w:pPr>
    </w:p>
    <w:p w:rsidRDefault="00061EEB" w:rsidP="00061EEB" w:rsidR="00061EEB" w:rsidRPr="00061EEB">
      <w:pPr>
        <w:spacing w:after="0"/>
        <w:jc w:val="center"/>
      </w:pPr>
      <w:r w:rsidRPr="00061EEB">
        <w:t>r i j e š i o    j e</w:t>
      </w:r>
    </w:p>
    <w:p w:rsidRDefault="00061EEB" w:rsidP="00061EEB" w:rsidR="00061EEB" w:rsidRPr="00061EEB">
      <w:pPr>
        <w:spacing w:after="0"/>
      </w:pPr>
    </w:p>
    <w:p w:rsidRDefault="00061EEB" w:rsidP="00061EEB" w:rsidR="00061EEB" w:rsidRPr="00061EEB">
      <w:pPr>
        <w:numPr>
          <w:ilvl w:val="0"/>
          <w:numId w:val="47"/>
        </w:numPr>
        <w:spacing w:after="0"/>
        <w:jc w:val="both"/>
      </w:pPr>
      <w:r w:rsidRPr="00061EEB">
        <w:t xml:space="preserve">Odgađa se ispitno i izvještajno ročište zakazano za dan 3. studeni 2016. u 9,00 sati. </w:t>
      </w:r>
    </w:p>
    <w:p w:rsidRDefault="00061EEB" w:rsidP="00061EEB" w:rsidR="00061EEB" w:rsidRPr="00061EEB">
      <w:pPr>
        <w:spacing w:after="0"/>
        <w:jc w:val="both"/>
      </w:pPr>
    </w:p>
    <w:p w:rsidRDefault="00061EEB" w:rsidP="00061EEB" w:rsidR="00061EEB" w:rsidRPr="00061EEB">
      <w:pPr>
        <w:numPr>
          <w:ilvl w:val="0"/>
          <w:numId w:val="47"/>
        </w:numPr>
        <w:spacing w:after="0"/>
        <w:jc w:val="both"/>
      </w:pPr>
      <w:r w:rsidRPr="00061EEB">
        <w:t xml:space="preserve">Novo ispitno i izvještajno ročište zakazat će se naknadno pisanim putem, o čemu se obavještavaju: </w:t>
      </w:r>
    </w:p>
    <w:p w:rsidRDefault="00061EEB" w:rsidP="00061EEB" w:rsidR="00061EEB" w:rsidRPr="00061EEB">
      <w:pPr>
        <w:pStyle w:val="Odlomakpopisa"/>
        <w:spacing w:after="0"/>
      </w:pPr>
    </w:p>
    <w:p w:rsidRDefault="00061EEB" w:rsidP="00061EEB" w:rsidR="00061EEB" w:rsidRPr="00061EEB">
      <w:pPr>
        <w:spacing w:after="0"/>
        <w:jc w:val="both"/>
      </w:pPr>
      <w:r w:rsidRPr="00061EEB">
        <w:t xml:space="preserve">- stečajni upravitelj, Daniel </w:t>
      </w:r>
      <w:proofErr w:type="spellStart"/>
      <w:r w:rsidRPr="00061EEB">
        <w:t>Deković</w:t>
      </w:r>
      <w:proofErr w:type="spellEnd"/>
      <w:r w:rsidRPr="00061EEB">
        <w:t>, Zagreb, Novačka 329</w:t>
      </w:r>
    </w:p>
    <w:p w:rsidRDefault="00061EEB" w:rsidP="00061EEB" w:rsidR="00061EEB" w:rsidRPr="00061EEB">
      <w:pPr>
        <w:spacing w:after="0"/>
        <w:jc w:val="both"/>
      </w:pPr>
      <w:r w:rsidRPr="00061EEB">
        <w:t>- stečajni vjerovnici putem e-oglasna ploča suda.</w:t>
      </w:r>
    </w:p>
    <w:p w:rsidRDefault="00061EEB" w:rsidP="00061EEB" w:rsidR="00061EEB" w:rsidRPr="00061EEB">
      <w:pPr>
        <w:spacing w:after="0"/>
        <w:jc w:val="both"/>
      </w:pPr>
    </w:p>
    <w:p w:rsidRDefault="00061EEB" w:rsidP="00061EEB" w:rsidR="00061EEB" w:rsidRPr="00061EEB">
      <w:pPr>
        <w:spacing w:after="0"/>
        <w:jc w:val="center"/>
      </w:pPr>
      <w:r w:rsidRPr="00061EEB">
        <w:t>Obrazloženje</w:t>
      </w:r>
    </w:p>
    <w:p w:rsidRDefault="00061EEB" w:rsidP="00061EEB" w:rsidR="00061EEB" w:rsidRPr="00061EEB">
      <w:pPr>
        <w:spacing w:after="0"/>
      </w:pPr>
    </w:p>
    <w:p w:rsidRDefault="00061EEB" w:rsidP="00061EEB" w:rsidR="00061EEB" w:rsidRPr="00061EEB">
      <w:pPr>
        <w:spacing w:after="0"/>
        <w:jc w:val="both"/>
      </w:pPr>
      <w:r w:rsidRPr="00061EEB">
        <w:tab/>
        <w:t>Zbog spriječenosti raspravnog suca (bolovanje), ispitno i izvještajno ročište zakazano za dan 3. studeni 2016. u 9,00 sati se odgađa, a iduće će se zakazati naknadno pisanim putem.</w:t>
      </w:r>
    </w:p>
    <w:p w:rsidRDefault="00061EEB" w:rsidP="00061EEB" w:rsidR="00061EEB" w:rsidRPr="00061EEB">
      <w:pPr>
        <w:spacing w:after="0"/>
        <w:jc w:val="both"/>
      </w:pPr>
    </w:p>
    <w:p w:rsidRDefault="00061EEB" w:rsidP="00061EEB" w:rsidR="00061EEB" w:rsidRPr="00061EEB">
      <w:pPr>
        <w:spacing w:after="0"/>
        <w:jc w:val="center"/>
      </w:pPr>
      <w:r w:rsidRPr="00061EEB">
        <w:t>U Varaždinu, 3. studenoga 2016.</w:t>
      </w:r>
    </w:p>
    <w:p w:rsidRDefault="00061EEB" w:rsidP="00061EEB" w:rsidR="00061EEB" w:rsidRPr="00061EEB">
      <w:pPr>
        <w:spacing w:after="0"/>
      </w:pPr>
    </w:p>
    <w:p w:rsidRDefault="00061EEB" w:rsidP="00061EEB" w:rsidR="00061EEB" w:rsidRPr="00061EEB">
      <w:pPr>
        <w:spacing w:after="0"/>
        <w:ind w:left="5664"/>
      </w:pPr>
      <w:r w:rsidRPr="00061EEB">
        <w:t xml:space="preserve">        STEČAJNI SUDAC: </w:t>
      </w:r>
    </w:p>
    <w:p w:rsidRDefault="00061EEB" w:rsidP="00061EEB" w:rsidR="00061EEB" w:rsidRPr="00061EEB">
      <w:pPr>
        <w:spacing w:after="0"/>
        <w:ind w:left="6372"/>
      </w:pPr>
    </w:p>
    <w:p w:rsidRDefault="00061EEB" w:rsidP="00061EEB" w:rsidR="00061EEB" w:rsidRPr="00061EEB">
      <w:pPr>
        <w:spacing w:after="0"/>
        <w:ind w:left="5664"/>
      </w:pPr>
      <w:r w:rsidRPr="00061EEB">
        <w:t xml:space="preserve">    Iris Hatvalić Nemec, v.r.</w:t>
      </w:r>
    </w:p>
    <w:p w:rsidRDefault="00061EEB" w:rsidP="00061EEB" w:rsidR="00061EEB" w:rsidRPr="00061EEB">
      <w:pPr>
        <w:spacing w:after="0"/>
        <w:ind w:left="6372"/>
      </w:pPr>
    </w:p>
    <w:p w:rsidRDefault="00061EEB" w:rsidP="00061EEB" w:rsidR="00061EEB" w:rsidRPr="00061EEB">
      <w:pPr>
        <w:spacing w:after="0"/>
        <w:ind w:firstLine="708" w:left="4248"/>
      </w:pPr>
      <w:r w:rsidRPr="00061EEB">
        <w:t xml:space="preserve">   Za točnost </w:t>
      </w:r>
      <w:proofErr w:type="spellStart"/>
      <w:r w:rsidRPr="00061EEB">
        <w:t>otpravka</w:t>
      </w:r>
      <w:proofErr w:type="spellEnd"/>
      <w:r w:rsidRPr="00061EEB">
        <w:t xml:space="preserve">-ovlašteni službenik: </w:t>
      </w:r>
    </w:p>
    <w:p w:rsidRDefault="00061EEB" w:rsidP="00061EEB" w:rsidR="00061EEB" w:rsidRPr="00061EEB">
      <w:pPr>
        <w:spacing w:after="0"/>
      </w:pPr>
    </w:p>
    <w:p w:rsidRDefault="00061EEB" w:rsidP="00061EEB" w:rsidR="00061EEB" w:rsidRPr="00061EEB">
      <w:pPr>
        <w:spacing w:after="0"/>
      </w:pPr>
    </w:p>
    <w:p w:rsidRDefault="00061EEB" w:rsidP="00061EEB" w:rsidR="00061EEB" w:rsidRPr="00061EEB">
      <w:pPr>
        <w:spacing w:after="0"/>
      </w:pPr>
    </w:p>
    <w:p w:rsidRDefault="00061EEB" w:rsidP="00061EEB" w:rsidR="00061EEB" w:rsidRPr="00061EEB">
      <w:pPr>
        <w:spacing w:after="0"/>
      </w:pPr>
      <w:r w:rsidRPr="00061EEB">
        <w:t>Uputa o pravnom lijeku:</w:t>
      </w:r>
    </w:p>
    <w:p w:rsidRDefault="00061EEB" w:rsidP="00061EEB" w:rsidR="00061EEB" w:rsidRPr="00061EEB">
      <w:pPr>
        <w:spacing w:after="0"/>
        <w:jc w:val="both"/>
      </w:pPr>
      <w:r w:rsidRPr="00061EEB">
        <w:t>Protiv ovog rješenja žalba nije dopuštena.</w:t>
      </w:r>
    </w:p>
    <w:p w:rsidRDefault="00061EEB" w:rsidP="00061EEB" w:rsidR="00061EEB" w:rsidRPr="00061EEB">
      <w:pPr>
        <w:spacing w:after="0" w:before="240"/>
        <w:jc w:val="both"/>
      </w:pPr>
      <w:r w:rsidRPr="00061EEB">
        <w:lastRenderedPageBreak/>
        <w:t>D N A :</w:t>
      </w:r>
    </w:p>
    <w:p w:rsidRDefault="00061EEB" w:rsidP="00061EEB" w:rsidR="00061EEB" w:rsidRPr="00061EEB">
      <w:pPr>
        <w:spacing w:after="0"/>
        <w:jc w:val="both"/>
      </w:pPr>
      <w:r w:rsidRPr="00061EEB">
        <w:t xml:space="preserve">- stečajni upravitelj, Daniel </w:t>
      </w:r>
      <w:proofErr w:type="spellStart"/>
      <w:r w:rsidRPr="00061EEB">
        <w:t>Deković</w:t>
      </w:r>
      <w:proofErr w:type="spellEnd"/>
      <w:r w:rsidRPr="00061EEB">
        <w:t>, Zagreb, Novačka 329</w:t>
      </w:r>
    </w:p>
    <w:p w:rsidRDefault="00061EEB" w:rsidP="00061EEB" w:rsidR="00061EEB" w:rsidRPr="00061EEB">
      <w:pPr>
        <w:spacing w:after="0"/>
        <w:jc w:val="both"/>
      </w:pPr>
      <w:r w:rsidRPr="00061EEB">
        <w:t>- stečajni vjerovnici putem e-oglasna ploča suda</w:t>
      </w:r>
    </w:p>
    <w:p w:rsidRDefault="00061EEB" w:rsidP="00061EEB" w:rsidR="00061EEB" w:rsidRPr="00061EEB">
      <w:pPr>
        <w:spacing w:after="0"/>
        <w:jc w:val="both"/>
      </w:pPr>
      <w:r w:rsidRPr="00061EEB">
        <w:t xml:space="preserve"> </w:t>
      </w:r>
    </w:p>
    <w:p w:rsidRDefault="00CB0EA4" w:rsidP="00061EEB" w:rsidR="00CB0EA4" w:rsidRPr="00061EEB">
      <w:pPr>
        <w:pStyle w:val="Naslovdokumenta"/>
        <w:spacing w:after="0"/>
        <w:rPr>
          <w:b w:val="false"/>
        </w:rPr>
      </w:pPr>
    </w:p>
    <w:p w:rsidRDefault="0071688E" w:rsidP="00061EEB" w:rsidR="0071688E" w:rsidRPr="00061EEB">
      <w:pPr>
        <w:pStyle w:val="Poetniodjeljak"/>
        <w:spacing w:after="0"/>
      </w:pPr>
    </w:p>
    <w:p w:rsidRDefault="00A21F0D" w:rsidP="00061EEB" w:rsidR="00A21F0D" w:rsidRPr="00061EEB">
      <w:pPr>
        <w:pStyle w:val="NormaleSPIS"/>
        <w:spacing w:after="0"/>
        <w:rPr>
          <w:noProof/>
        </w:rPr>
      </w:pPr>
    </w:p>
    <w:p w:rsidRDefault="00DA0242" w:rsidP="00061EEB" w:rsidR="00DA0242" w:rsidRPr="00061EEB">
      <w:pPr>
        <w:pStyle w:val="ZapisniarPotpis"/>
        <w:spacing w:after="0"/>
      </w:pPr>
    </w:p>
    <w:sectPr w:rsidSect="0032366B" w:rsidR="00DA0242" w:rsidRPr="00061EE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1EEB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19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-odgoda ročišta</izvorni_sadrzaj>
    <derivirana_varijabla naziv="DomainObject.Primjedba_1">-odgoda ročišta</derivirana_varijabla>
  </DomainObject.Primjedba>
  <DomainObject.Oznaka>
    <izvorni_sadrzaj>St-609/2016-17</izvorni_sadrzaj>
    <derivirana_varijabla naziv="DomainObject.Oznaka_1">St-609/2016-17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2016.</izvorni_sadrzaj>
    <derivirana_varijabla naziv="DomainObject.Predmet.DatumOsnivanja_1">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4.2.2016</izvorni_sadrzaj>
    <derivirana_varijabla naziv="DomainObject.Predmet.Opis_1">Prijedlog za otvaranje st. postupka 4.2.2016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OKOVI NOVA društvo s ograničenom odgovornošću za trgovinu, posredništvo, preradu lima i transport zastupanog po punomoćniku Daniel Deković, stečajni upravitelj</izvorni_sadrzaj>
    <derivirana_varijabla naziv="DomainObject.Predmet.ProtustrankaFormated_1">  OKOVI NOVA društvo s ograničenom odgovornošću za trgovinu, posredništvo, preradu lima i transport zastupanog po punomoćniku Daniel Deković, stečajni upravitelj</derivirana_varijabla>
  </DomainObject.Predmet.ProtustrankaFormated>
  <DomainObject.Predmet.ProtustrankaFormatedOIB>
    <izvorni_sadrzaj>  OKOVI NOVA društvo s ograničenom odgovornošću za trgovinu, posredništvo, preradu lima i transport, OIB 99037892567 zastupanog po punomoćniku Daniel Deković, stečajni upravitelj</izvorni_sadrzaj>
    <derivirana_varijabla naziv="DomainObject.Predmet.ProtustrankaFormatedOIB_1">  OKOVI NOVA društvo s ograničenom odgovornošću za trgovinu, posredništvo, preradu lima i transport, OIB 99037892567 zastupanog po punomoćniku Daniel Deković, stečajni upravitelj</derivirana_varijabla>
  </DomainObject.Predmet.ProtustrankaFormatedOIB>
  <DomainObject.Predmet.ProtustrankaFormatedWithAdress>
    <izvorni_sadrzaj> OKOVI NOVA društvo s ograničenom odgovornošću za trgovinu, posredništvo, preradu lima i transport, Kralja Tomislava 6, 42223 Varaždinske Toplice zastupanog po punomoćniku Daniel Deković, stečajni upravitelj</izvorni_sadrzaj>
    <derivirana_varijabla naziv="DomainObject.Predmet.ProtustrankaFormatedWithAdress_1"> OKOVI NOVA društvo s ograničenom odgovornošću za trgovinu, posredništvo, preradu lima i transport, Kralja Tomislava 6, 42223 Varaždinske Toplice zastupanog po punomoćniku Daniel Deković, stečajni upravitelj</derivirana_varijabla>
  </DomainObject.Predmet.ProtustrankaFormatedWithAdress>
  <DomainObject.Predmet.ProtustrankaFormatedWithAdressOIB>
    <izvorni_sadrzaj> OKOVI NOVA društvo s ograničenom odgovornošću za trgovinu, posredništvo, preradu lima i transport, OIB 99037892567, Kralja Tomislava 6, 42223 Varaždinske Toplice zastupanog po punomoćniku Daniel Deković, stečajni upravitelj</izvorni_sadrzaj>
    <derivirana_varijabla naziv="DomainObject.Predmet.ProtustrankaFormatedWithAdressOIB_1"> OKOVI NOVA društvo s ograničenom odgovornošću za trgovinu, posredništvo, preradu lima i transport, OIB 99037892567, Kralja Tomislava 6, 42223 Varaždinske Toplice zastupanog po punomoćniku Daniel Deković, stečajni upravitelj</derivirana_varijabla>
  </DomainObject.Predmet.ProtustrankaFormatedWithAdressOIB>
  <DomainObject.Predmet.ProtustrankaWithAdress>
    <izvorni_sadrzaj>OKOVI NOVA društvo s ograničenom odgovornošću za trgovinu, posredništvo, preradu lima i transport Kralja Tomislava 6, 42223 Varaždinske Toplice</izvorni_sadrzaj>
    <derivirana_varijabla naziv="DomainObject.Predmet.ProtustrankaWithAdress_1">OKOVI NOVA društvo s ograničenom odgovornošću za trgovinu, posredništvo, preradu lima i transport Kralja Tomislava 6, 42223 Varaždinske Toplice</derivirana_varijabla>
  </DomainObject.Predmet.ProtustrankaWithAdress>
  <DomainObject.Predmet.ProtustrankaWithAdressOIB>
    <izvorni_sadrzaj>OKOVI NOVA društvo s ograničenom odgovornošću za trgovinu, posredništvo, preradu lima i transport, OIB 99037892567, Kralja Tomislava 6, 42223 Varaždinske Toplice</izvorni_sadrzaj>
    <derivirana_varijabla naziv="DomainObject.Predmet.ProtustrankaWithAdressOIB_1">OKOVI NOVA društvo s ograničenom odgovornošću za trgovinu, posredništvo, preradu lima i transport, OIB 99037892567, Kralja Tomislava 6, 42223 Varaždinske Toplice</derivirana_varijabla>
  </DomainObject.Predmet.ProtustrankaWithAdressOIB>
  <DomainObject.Predmet.ProtustrankaNazivFormated>
    <izvorni_sadrzaj>OKOVI NOVA društvo s ograničenom odgovornošću za trgovinu, posredništvo, preradu lima i transport</izvorni_sadrzaj>
    <derivirana_varijabla naziv="DomainObject.Predmet.ProtustrankaNazivFormated_1">OKOVI NOVA društvo s ograničenom odgovornošću za trgovinu, posredništvo, preradu lima i transport</derivirana_varijabla>
  </DomainObject.Predmet.ProtustrankaNazivFormated>
  <DomainObject.Predmet.ProtustrankaNazivFormatedOIB>
    <izvorni_sadrzaj>OKOVI NOVA društvo s ograničenom odgovornošću za trgovinu, posredništvo, preradu lima i transport, OIB 99037892567</izvorni_sadrzaj>
    <derivirana_varijabla naziv="DomainObject.Predmet.ProtustrankaNazivFormatedOIB_1">OKOVI NOVA društvo s ograničenom odgovornošću za trgovinu, posredništvo, preradu lima i transport, OIB 99037892567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109008.78</izvorni_sadrzaj>
    <derivirana_varijabla naziv="DomainObject.Predmet.TrenutnaVrijednost_1">109008.78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OKOVI NOVA društvo s ograničenom odgovornošću za trgovinu, posredništvo, preradu lima i transport zastupanog po punomoćniku Daniel Deković, stečajni upravitelj</item>
    </izvorni_sadrzaj>
    <derivirana_varijabla naziv="DomainObject.Predmet.ProtuStrankaListFormated_1">
      <item>OKOVI NOVA društvo s ograničenom odgovornošću za trgovinu, posredništvo, preradu lima i transport zastupanog po punomoćniku Daniel Deković, stečajni upravitelj</item>
    </derivirana_varijabla>
  </DomainObject.Predmet.ProtuStrankaListFormated>
  <DomainObject.Predmet.ProtuStrankaListFormatedOIB>
    <izvorni_sadrzaj>
      <item>OKOVI NOVA društvo s ograničenom odgovornošću za trgovinu, posredništvo, preradu lima i transport, OIB 99037892567 zastupanog po punomoćniku Daniel Deković, stečajni upravitelj</item>
    </izvorni_sadrzaj>
    <derivirana_varijabla naziv="DomainObject.Predmet.ProtuStrankaListFormatedOIB_1">
      <item>OKOVI NOVA društvo s ograničenom odgovornošću za trgovinu, posredništvo, preradu lima i transport, OIB 99037892567 zastupanog po punomoćniku Daniel Deković, stečajni upravitelj</item>
    </derivirana_varijabla>
  </DomainObject.Predmet.ProtuStrankaListFormatedOIB>
  <DomainObject.Predmet.ProtuStrankaListFormatedWithAdress>
    <izvorni_sadrzaj>
      <item>OKOVI NOVA društvo s ograničenom odgovornošću za trgovinu, posredništvo, preradu lima i transport, Kralja Tomislava 6, 42223 Varaždinske Toplice zastupanog po punomoćniku Daniel Deković, stečajni upravitelj</item>
    </izvorni_sadrzaj>
    <derivirana_varijabla naziv="DomainObject.Predmet.ProtuStrankaListFormatedWithAdress_1">
      <item>OKOVI NOVA društvo s ograničenom odgovornošću za trgovinu, posredništvo, preradu lima i transport, Kralja Tomislava 6, 42223 Varaždinske Toplice zastupanog po punomoćniku Daniel Deković, stečajni upravitelj</item>
    </derivirana_varijabla>
  </DomainObject.Predmet.ProtuStrankaListFormatedWithAdress>
  <DomainObject.Predmet.ProtuStrankaListFormatedWithAdressOIB>
    <izvorni_sadrzaj>
      <item>OKOVI NOVA društvo s ograničenom odgovornošću za trgovinu, posredništvo, preradu lima i transport, OIB 99037892567, Kralja Tomislava 6, 42223 Varaždinske Toplice zastupanog po punomoćniku Daniel Deković, stečajni upravitelj</item>
    </izvorni_sadrzaj>
    <derivirana_varijabla naziv="DomainObject.Predmet.ProtuStrankaListFormatedWithAdressOIB_1">
      <item>OKOVI NOVA društvo s ograničenom odgovornošću za trgovinu, posredništvo, preradu lima i transport, OIB 99037892567, Kralja Tomislava 6, 42223 Varaždinske Toplice zastupanog po punomoćniku Daniel Deković, stečajni upravitelj</item>
    </derivirana_varijabla>
  </DomainObject.Predmet.ProtuStrankaListFormatedWithAdressOIB>
  <DomainObject.Predmet.ProtuStrankaListNazivFormated>
    <izvorni_sadrzaj>
      <item>OKOVI NOVA društvo s ograničenom odgovornošću za trgovinu, posredništvo, preradu lima i transport</item>
    </izvorni_sadrzaj>
    <derivirana_varijabla naziv="DomainObject.Predmet.ProtuStrankaListNazivFormated_1">
      <item>OKOVI NOVA društvo s ograničenom odgovornošću za trgovinu, posredništvo, preradu lima i transport</item>
    </derivirana_varijabla>
  </DomainObject.Predmet.ProtuStrankaListNazivFormated>
  <DomainObject.Predmet.ProtuStrankaListNazivFormatedOIB>
    <izvorni_sadrzaj>
      <item>OKOVI NOVA društvo s ograničenom odgovornošću za trgovinu, posredništvo, preradu lima i transport, OIB 99037892567</item>
    </izvorni_sadrzaj>
    <derivirana_varijabla naziv="DomainObject.Predmet.ProtuStrankaListNazivFormatedOIB_1">
      <item>OKOVI NOVA društvo s ograničenom odgovornošću za trgovinu, posredništvo, preradu lima i transport, OIB 99037892567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Daniel Deković, stečajni upravitelj punomoćnik sudionika u postupku OKOVI NOVA društvo s ograničenom odgovornošću za trgovinu, posredništvo, preradu lima i transport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Daniel Deković, stečajni upravitelj punomoćnik sudionika u postupku OKOVI NOVA društvo s ograničenom odgovornošću za trgovinu, posredništvo, preradu lima i transport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Daniel Deković, stečajni upravitelj, OIB 76292704973 punomoćnik sudionika u postupku OKOVI NOVA društvo s ograničenom odgovornošću za trgovinu, posredništvo, preradu lima i transport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Daniel Deković, stečajni upravitelj, OIB 76292704973 punomoćnik sudionika u postupku OKOVI NOVA društvo s ograničenom odgovornošću za trgovinu, posredništvo, preradu lima i transport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Daniel Deković, stečajni upravitelj, Novačka 329, 10000 Zagreb punomoćnik sudionika u postupku OKOVI NOVA društvo s ograničenom odgovornošću za trgovinu, posredništvo, preradu lima i transport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Vladimira Gotovca 9, 42000 Varaždin</item>
      <item>Nevenka Hlebar,odvjetnica, Kranjčevićeva l, 42000 Varaždin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Daniel Deković, stečajni upravitelj, Novačka 329, 10000 Zagreb punomoćnik sudionika u postupku OKOVI NOVA društvo s ograničenom odgovornošću za trgovinu, posredništvo, preradu lima i transport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Vladimira Gotovca 9, 42000 Varaždin</item>
      <item>Nevenka Hlebar,odvjetnica, Kranjčevićeva l,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Daniel Deković, stečajni upravitelj, OIB 76292704973, Novačka 329, 10000 Zagreb punomoćnik sudionika u postupku OKOVI NOVA društvo s ograničenom odgovornošću za trgovinu, posredništvo, preradu lima i transport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OIB 11030722566, Vladimira Gotovca 9, 42000 Varaždin</item>
      <item>Nevenka Hlebar,odvjetnica, Kranjčevićeva l, 42000 Varaždin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Daniel Deković, stečajni upravitelj, OIB 76292704973, Novačka 329, 10000 Zagreb punomoćnik sudionika u postupku OKOVI NOVA društvo s ograničenom odgovornošću za trgovinu, posredništvo, preradu lima i transport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OIB 11030722566, Vladimira Gotovca 9, 42000 Varaždin</item>
      <item>Nevenka Hlebar,odvjetnica, Kranjčevićeva l, 42000 Varaždin</item>
    </derivirana_varijabla>
  </DomainObject.Predmet.OstaliListFormatedWithAdressOIB>
  <DomainObject.Predmet.OstaliListNazivFormated>
    <izvorni_sadrzaj>
      <item>Županijsko državno odvjetništvo u Varaždinu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</izvorni_sadrzaj>
    <derivirana_varijabla naziv="DomainObject.Predmet.OstaliListNazivFormated_1">
      <item>Županijsko državno odvjetništvo u Varaždinu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</derivirana_varijabla>
  </DomainObject.Predmet.OstaliListNazivFormated>
  <DomainObject.Predmet.OstaliListNazivFormatedOIB>
    <izvorni_sadrzaj>
      <item>Županijsko državno odvjetništvo u Varaždinu</item>
      <item>Daniel Deković, stečajni upravitelj, OIB 76292704973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</izvorni_sadrzaj>
    <derivirana_varijabla naziv="DomainObject.Predmet.OstaliListNazivFormatedOIB_1">
      <item>Županijsko državno odvjetništvo u Varaždinu</item>
      <item>Daniel Deković, stečajni upravitelj, OIB 76292704973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>St-609/2016-17</izvorni_sadrzaj>
    <derivirana_varijabla naziv="DomainObject.PoslovniBrojDokumenta_1">St-609/2016-17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OKOVI NOVA društvo s ograničenom odgovornošću za trgovinu, posredništvo, preradu lima i transport</izvorni_sadrzaj>
    <derivirana_varijabla naziv="DomainObject.Predmet.ProtustrankaIDrugi_1">OKOVI NOVA društvo s ograničenom odgovornošću za trgovinu, posredništvo, preradu lima i transport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OKOVI NOVA društvo s ograničenom odgovornošću za trgovinu, posredništvo, preradu lima i transport, OIB 99037892567, Kralja Tomislava 6, 42223 Varaždinske Toplice</izvorni_sadrzaj>
    <derivirana_varijabla naziv="DomainObject.Predmet.ProtustrankaIDrugiAdressOIB_1">OKOVI NOVA društvo s ograničenom odgovornošću za trgovinu, posredništvo, preradu lima i transport, OIB 99037892567, Kralja Tomislava 6,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OKOVI NOVA društvo s ograničenom odgovornošću za trgovinu, posredništvo, preradu lima i transport</item>
      <item>Županijsko državno odvjetništvo u Varaždinu</item>
      <item>RH MINISTARSTVO FINANCIJA - POREZNA UPRAVA Područni ured sjeverna Hrvatska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</izvorni_sadrzaj>
    <derivirana_varijabla naziv="DomainObject.Predmet.SudioniciListNaziv_1">
      <item>OKOVI NOVA društvo s ograničenom odgovornošću za trgovinu, posredništvo, preradu lima i transport</item>
      <item>Županijsko državno odvjetništvo u Varaždinu</item>
      <item>RH MINISTARSTVO FINANCIJA - POREZNA UPRAVA Područni ured sjeverna Hrvatska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</derivirana_varijabla>
  </DomainObject.Predmet.SudioniciListNaziv>
  <DomainObject.Predmet.SudioniciListAdressOIB>
    <izvorni_sadrzaj>
      <item>OKOVI NOVA društvo s ograničenom odgovornošću za trgovinu, posredništvo, preradu lima i transport, OIB 99037892567, Kralja Tomislava 6,42223 Varaždinske Toplice</item>
      <item>Županijsko državno odvjetništvo u Varaždinu</item>
      <item>RH MINISTARSTVO FINANCIJA - POREZNA UPRAVA Područni ured sjeverna Hrvatska, OIB 18683136487, Graberje 1,42000 Varaždin</item>
      <item>Daniel Deković, stečajni upravitelj, OIB 76292704973, Novačka 329,10000 Zagreb</item>
      <item>FINA, Vrtni put 3,10000 Zagreb</item>
      <item>Porezna uprava, Ispostava Varaždin, Graberje 1,42000 Varaždin</item>
      <item>Sudski registar Trgovačkog suda u Varaždinu</item>
      <item>Općinski sud u Varaždinu, Zemljišnoknjižni odjel</item>
      <item>Nikola Mikulčić, OIB 11030722566, Vladimira Gotovca 9,42000 Varaždin</item>
      <item>Nevenka Hlebar,odvjetnica, Kranjčevićeva l,42000 Varaždin</item>
    </izvorni_sadrzaj>
    <derivirana_varijabla naziv="DomainObject.Predmet.SudioniciListAdressOIB_1">
      <item>OKOVI NOVA društvo s ograničenom odgovornošću za trgovinu, posredništvo, preradu lima i transport, OIB 99037892567, Kralja Tomislava 6,42223 Varaždinske Toplice</item>
      <item>Županijsko državno odvjetništvo u Varaždinu</item>
      <item>RH MINISTARSTVO FINANCIJA - POREZNA UPRAVA Područni ured sjeverna Hrvatska, OIB 18683136487, Graberje 1,42000 Varaždin</item>
      <item>Daniel Deković, stečajni upravitelj, OIB 76292704973, Novačka 329,10000 Zagreb</item>
      <item>FINA, Vrtni put 3,10000 Zagreb</item>
      <item>Porezna uprava, Ispostava Varaždin, Graberje 1,42000 Varaždin</item>
      <item>Sudski registar Trgovačkog suda u Varaždinu</item>
      <item>Općinski sud u Varaždinu, Zemljišnoknjižni odjel</item>
      <item>Nikola Mikulčić, OIB 11030722566, Vladimira Gotovca 9,42000 Varaždin</item>
      <item>Nevenka Hlebar,odvjetnica, Kranjčevićeva l,42000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214E09-9B8D-4C74-82E9-A910B1ADBE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230</properties:Words>
  <properties:Characters>1202</properties:Characters>
  <properties:Lines>51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2016-11-03T07:15:00Z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St-609/2016-17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