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29bb" w14:paraId="0f829bb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98324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0D00BF">
        <w:rPr>
          <w:sz w:val="24"/>
          <w:szCs w:val="24"/>
        </w:rPr>
        <w:t>REKREACIJSKO EDUKACIJSKI CENTAR ZABOK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0D00BF">
        <w:rPr>
          <w:sz w:val="24"/>
          <w:szCs w:val="24"/>
        </w:rPr>
        <w:t>22280571485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983249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98324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878C4" w:rsidP="00755ABD" w:rsidR="005878C4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>Poziva</w:t>
      </w:r>
      <w:r w:rsidR="00755ABD" w:rsidRPr="002E4C14">
        <w:rPr>
          <w:sz w:val="24"/>
          <w:szCs w:val="24"/>
        </w:rPr>
        <w:t xml:space="preserve">ju </w:t>
      </w:r>
      <w:r w:rsidRPr="002E4C14">
        <w:rPr>
          <w:sz w:val="24"/>
          <w:szCs w:val="24"/>
        </w:rPr>
        <w:t xml:space="preserve"> se osob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ovlašten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za zastupanje dužnika po zakonu</w:t>
      </w:r>
      <w:r w:rsidR="002B5B04" w:rsidRPr="002E4C14">
        <w:rPr>
          <w:sz w:val="24"/>
          <w:szCs w:val="24"/>
        </w:rPr>
        <w:t xml:space="preserve">, u roku od 8 dana, </w:t>
      </w:r>
      <w:r w:rsidR="00755ABD" w:rsidRPr="002E4C1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2E4C14">
        <w:rPr>
          <w:sz w:val="24"/>
          <w:szCs w:val="24"/>
        </w:rPr>
        <w:t>.</w:t>
      </w:r>
      <w:r w:rsidR="00755ABD" w:rsidRPr="002E4C14">
        <w:rPr>
          <w:sz w:val="24"/>
          <w:szCs w:val="24"/>
        </w:rPr>
        <w:t xml:space="preserve"> </w:t>
      </w:r>
    </w:p>
    <w:p w:rsidRDefault="005878C4" w:rsidP="00DE33E8" w:rsidR="005878C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983249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98324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98324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0A5E7B">
      <w:rPr>
        <w:b/>
        <w:sz w:val="24"/>
        <w:szCs w:val="24"/>
      </w:rPr>
      <w:t>3440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D00BF">
      <w:rPr>
        <w:b/>
        <w:sz w:val="24"/>
        <w:szCs w:val="24"/>
      </w:rPr>
      <w:t>3474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7D3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5E7B"/>
    <w:rsid w:val="000A6083"/>
    <w:rsid w:val="000B0687"/>
    <w:rsid w:val="000C7001"/>
    <w:rsid w:val="000D00BF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249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07EF2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70B71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7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7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7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7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7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7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7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7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3474</izvorni_sadrzaj>
    <derivirana_varijabla naziv="DomainObject.Predmet.Broj_1">3474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St-3474/2015</izvorni_sadrzaj>
    <derivirana_varijabla naziv="DomainObject.Predmet.OznakaBroj_1">St-3474/2015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REKREACIJSKO EDUKACIJSKI CENTAR ZABOK</izvorni_sadrzaj>
    <derivirana_varijabla naziv="DomainObject.Predmet.ProtustrankaFormated_1">  REKREACIJSKO EDUKACIJSKI CENTAR ZABOK</derivirana_varijabla>
  </DomainObject.Predmet.ProtustrankaFormated>
  <DomainObject.Predmet.ProtustrankaFormatedOIB>
    <izvorni_sadrzaj>  REKREACIJSKO EDUKACIJSKI CENTAR ZABOK, OIB 22280571485</izvorni_sadrzaj>
    <derivirana_varijabla naziv="DomainObject.Predmet.ProtustrankaFormatedOIB_1">  REKREACIJSKO EDUKACIJSKI CENTAR ZABOK, OIB 22280571485</derivirana_varijabla>
  </DomainObject.Predmet.ProtustrankaFormatedOIB>
  <DomainObject.Predmet.ProtustrankaFormatedWithAdress>
    <izvorni_sadrzaj> REKREACIJSKO EDUKACIJSKI CENTAR ZABOK, Matije Gupca 68, 49210 Zabok</izvorni_sadrzaj>
    <derivirana_varijabla naziv="DomainObject.Predmet.ProtustrankaFormatedWithAdress_1"> REKREACIJSKO EDUKACIJSKI CENTAR ZABOK, Matije Gupca 68, 49210 Zabok</derivirana_varijabla>
  </DomainObject.Predmet.ProtustrankaFormatedWithAdress>
  <DomainObject.Predmet.ProtustrankaFormatedWithAdressOIB>
    <izvorni_sadrzaj> REKREACIJSKO EDUKACIJSKI CENTAR ZABOK, OIB 22280571485, Matije Gupca 68, 49210 Zabok</izvorni_sadrzaj>
    <derivirana_varijabla naziv="DomainObject.Predmet.ProtustrankaFormatedWithAdressOIB_1"> REKREACIJSKO EDUKACIJSKI CENTAR ZABOK, OIB 22280571485, Matije Gupca 68, 49210 Zabok</derivirana_varijabla>
  </DomainObject.Predmet.ProtustrankaFormatedWithAdressOIB>
  <DomainObject.Predmet.ProtustrankaWithAdress>
    <izvorni_sadrzaj>REKREACIJSKO EDUKACIJSKI CENTAR ZABOK Matije Gupca 68, 49210 Zabok</izvorni_sadrzaj>
    <derivirana_varijabla naziv="DomainObject.Predmet.ProtustrankaWithAdress_1">REKREACIJSKO EDUKACIJSKI CENTAR ZABOK Matije Gupca 68, 49210 Zabok</derivirana_varijabla>
  </DomainObject.Predmet.ProtustrankaWithAdress>
  <DomainObject.Predmet.ProtustrankaWithAdressOIB>
    <izvorni_sadrzaj>REKREACIJSKO EDUKACIJSKI CENTAR ZABOK, OIB 22280571485, Matije Gupca 68, 49210 Zabok</izvorni_sadrzaj>
    <derivirana_varijabla naziv="DomainObject.Predmet.ProtustrankaWithAdressOIB_1">REKREACIJSKO EDUKACIJSKI CENTAR ZABOK, OIB 22280571485, Matije Gupca 68, 49210 Zabok</derivirana_varijabla>
  </DomainObject.Predmet.ProtustrankaWithAdressOIB>
  <DomainObject.Predmet.ProtustrankaNazivFormated>
    <izvorni_sadrzaj>REKREACIJSKO EDUKACIJSKI CENTAR ZABOK</izvorni_sadrzaj>
    <derivirana_varijabla naziv="DomainObject.Predmet.ProtustrankaNazivFormated_1">REKREACIJSKO EDUKACIJSKI CENTAR ZABOK</derivirana_varijabla>
  </DomainObject.Predmet.ProtustrankaNazivFormated>
  <DomainObject.Predmet.ProtustrankaNazivFormatedOIB>
    <izvorni_sadrzaj>REKREACIJSKO EDUKACIJSKI CENTAR ZABOK, OIB 22280571485</izvorni_sadrzaj>
    <derivirana_varijabla naziv="DomainObject.Predmet.ProtustrankaNazivFormatedOIB_1">REKREACIJSKO EDUKACIJSKI CENTAR ZABOK, OIB 22280571485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REKREACIJSKO EDUKACIJSKI CENTAR ZABOK</item>
    </izvorni_sadrzaj>
    <derivirana_varijabla naziv="DomainObject.Predmet.ProtuStrankaListFormated_1">
      <item>REKREACIJSKO EDUKACIJSKI CENTAR ZABOK</item>
    </derivirana_varijabla>
  </DomainObject.Predmet.ProtuStrankaListFormated>
  <DomainObject.Predmet.ProtuStrankaListFormatedOIB>
    <izvorni_sadrzaj>
      <item>REKREACIJSKO EDUKACIJSKI CENTAR ZABOK, OIB 22280571485</item>
    </izvorni_sadrzaj>
    <derivirana_varijabla naziv="DomainObject.Predmet.ProtuStrankaListFormatedOIB_1">
      <item>REKREACIJSKO EDUKACIJSKI CENTAR ZABOK, OIB 22280571485</item>
    </derivirana_varijabla>
  </DomainObject.Predmet.ProtuStrankaListFormatedOIB>
  <DomainObject.Predmet.ProtuStrankaListFormatedWithAdress>
    <izvorni_sadrzaj>
      <item>REKREACIJSKO EDUKACIJSKI CENTAR ZABOK, Matije Gupca 68, 49210 Zabok</item>
    </izvorni_sadrzaj>
    <derivirana_varijabla naziv="DomainObject.Predmet.ProtuStrankaListFormatedWithAdress_1">
      <item>REKREACIJSKO EDUKACIJSKI CENTAR ZABOK, Matije Gupca 68, 49210 Zabok</item>
    </derivirana_varijabla>
  </DomainObject.Predmet.ProtuStrankaListFormatedWithAdress>
  <DomainObject.Predmet.ProtuStrankaListFormatedWithAdressOIB>
    <izvorni_sadrzaj>
      <item>REKREACIJSKO EDUKACIJSKI CENTAR ZABOK, OIB 22280571485, Matije Gupca 68, 49210 Zabok</item>
    </izvorni_sadrzaj>
    <derivirana_varijabla naziv="DomainObject.Predmet.ProtuStrankaListFormatedWithAdressOIB_1">
      <item>REKREACIJSKO EDUKACIJSKI CENTAR ZABOK, OIB 22280571485, Matije Gupca 68, 49210 Zabok</item>
    </derivirana_varijabla>
  </DomainObject.Predmet.ProtuStrankaListFormatedWithAdressOIB>
  <DomainObject.Predmet.ProtuStrankaListNazivFormated>
    <izvorni_sadrzaj>
      <item>REKREACIJSKO EDUKACIJSKI CENTAR ZABOK</item>
    </izvorni_sadrzaj>
    <derivirana_varijabla naziv="DomainObject.Predmet.ProtuStrankaListNazivFormated_1">
      <item>REKREACIJSKO EDUKACIJSKI CENTAR ZABOK</item>
    </derivirana_varijabla>
  </DomainObject.Predmet.ProtuStrankaListNazivFormated>
  <DomainObject.Predmet.ProtuStrankaListNazivFormatedOIB>
    <izvorni_sadrzaj>
      <item>REKREACIJSKO EDUKACIJSKI CENTAR ZABOK, OIB 22280571485</item>
    </izvorni_sadrzaj>
    <derivirana_varijabla naziv="DomainObject.Predmet.ProtuStrankaListNazivFormatedOIB_1">
      <item>REKREACIJSKO EDUKACIJSKI CENTAR ZABOK, OIB 22280571485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REKREACIJSKO EDUKACIJSKI CENTAR ZABOK</izvorni_sadrzaj>
    <derivirana_varijabla naziv="DomainObject.Predmet.ProtustrankaIDrugi_1">REKREACIJSKO EDUKACIJSKI CENTAR ZABOK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REKREACIJSKO EDUKACIJSKI CENTAR ZABOK, OIB 22280571485, Matije Gupca 68, 49210 Zabok</izvorni_sadrzaj>
    <derivirana_varijabla naziv="DomainObject.Predmet.ProtustrankaIDrugiAdressOIB_1">REKREACIJSKO EDUKACIJSKI CENTAR ZABOK, OIB 22280571485, Matije Gupca 68,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REKREACIJSKO EDUKACIJSKI CENTAR ZABOK</item>
      <item>FINA Regionalni centar Zagreb</item>
    </izvorni_sadrzaj>
    <derivirana_varijabla naziv="DomainObject.Predmet.SudioniciListNaziv_1">
      <item>REKREACIJSKO EDUKACIJSKI CENTAR ZABOK</item>
      <item>FINA Regionalni centar Zagreb</item>
    </derivirana_varijabla>
  </DomainObject.Predmet.SudioniciListNaziv>
  <DomainObject.Predmet.SudioniciListAdressOIB>
    <izvorni_sadrzaj>
      <item>REKREACIJSKO EDUKACIJSKI CENTAR ZABOK, OIB 22280571485, Matije Gupca 68,49210 Zabok</item>
      <item>FINA Regionalni centar Zagreb, OIB 85821130368, Trg svibanjskih žrtava 1995. br.1,10000 Zagreb</item>
    </izvorni_sadrzaj>
    <derivirana_varijabla naziv="DomainObject.Predmet.SudioniciListAdressOIB_1">
      <item>REKREACIJSKO EDUKACIJSKI CENTAR ZABOK, OIB 22280571485, Matije Gupca 68,49210 Zabok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22280571485</item>
      <item>, OIB 85821130368</item>
    </izvorni_sadrzaj>
    <derivirana_varijabla naziv="DomainObject.Predmet.SudioniciListNazivOIB_1">
      <item>, OIB 22280571485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2021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2016-02-08T09:01:00Z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