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af38d" w14:paraId="baaf38d" w:rsidRDefault="00397B61" w:rsidP="00397B61" w:rsidR="00397B61">
      <w:pPr>
        <w15:collapsed w:val="false"/>
        <w:rPr>
          <w:sz w:val="24"/>
        </w:rPr>
      </w:pPr>
      <w:bookmarkStart w:name="_GoBack" w:id="0"/>
      <w:bookmarkEnd w:id="0"/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sz w:val="24"/>
        </w:rPr>
        <w:t xml:space="preserve">   </w:t>
      </w:r>
    </w:p>
    <w:p w:rsidRDefault="009858BC" w:rsidP="00DE0CE1" w:rsidR="00EB69EE">
      <w:pPr>
        <w:pStyle w:val="Naslov2"/>
        <w:rPr>
          <w:b w:val="false"/>
          <w:bCs/>
          <w:noProof/>
          <w:sz w:val="24"/>
          <w:szCs w:val="24"/>
        </w:rPr>
      </w:pPr>
      <w:r>
        <w:rPr>
          <w:b w:val="false"/>
          <w:bCs/>
          <w:noProof/>
          <w:sz w:val="24"/>
          <w:szCs w:val="24"/>
        </w:rPr>
        <w:t xml:space="preserve">       </w:t>
      </w:r>
      <w:r w:rsidR="00454F3F">
        <w:rPr>
          <w:b w:val="false"/>
          <w:bCs/>
          <w:noProof/>
          <w:sz w:val="24"/>
          <w:szCs w:val="24"/>
        </w:rPr>
        <w:t xml:space="preserve">  </w:t>
      </w:r>
      <w:r w:rsidR="00454F3F" w:rsidRPr="00454F3F">
        <w:rPr>
          <w:b w:val="false"/>
          <w:bCs/>
          <w:noProof/>
          <w:sz w:val="24"/>
          <w:szCs w:val="24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58BC" w:rsidP="009858BC" w:rsidR="009858BC" w:rsidRPr="009858BC"/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REPUBLIKA HRVATSKA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>Trgovački sud u Zagrebu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 xml:space="preserve">Zagreb, Amruševa 2/II                                                    </w:t>
      </w:r>
      <w:r>
        <w:rPr>
          <w:sz w:val="24"/>
          <w:szCs w:val="24"/>
        </w:rPr>
        <w:t xml:space="preserve">                     </w:t>
      </w:r>
      <w:r w:rsidR="0053417B">
        <w:rPr>
          <w:sz w:val="24"/>
          <w:szCs w:val="24"/>
        </w:rPr>
        <w:t>70. St-</w:t>
      </w:r>
      <w:r w:rsidR="00E8683A">
        <w:rPr>
          <w:sz w:val="24"/>
          <w:szCs w:val="24"/>
        </w:rPr>
        <w:t>1048/2018</w:t>
      </w:r>
      <w:r w:rsidRPr="00BB209C">
        <w:rPr>
          <w:sz w:val="24"/>
          <w:szCs w:val="24"/>
        </w:rPr>
        <w:t xml:space="preserve">  </w:t>
      </w:r>
    </w:p>
    <w:p w:rsidRDefault="00BB209C" w:rsidP="00BB209C" w:rsidR="00BB209C" w:rsidRPr="00BB209C">
      <w:pPr>
        <w:jc w:val="both"/>
        <w:rPr>
          <w:sz w:val="24"/>
          <w:szCs w:val="24"/>
        </w:rPr>
      </w:pP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</w:r>
      <w:r w:rsidRPr="00BB209C">
        <w:rPr>
          <w:sz w:val="24"/>
          <w:szCs w:val="24"/>
        </w:rPr>
        <w:tab/>
        <w:t xml:space="preserve">               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E P U B L I K A   H R V A T S K A</w:t>
      </w:r>
    </w:p>
    <w:p w:rsidRDefault="00BB209C" w:rsidP="00BB209C" w:rsidR="00BB209C" w:rsidRPr="00BB209C">
      <w:pPr>
        <w:jc w:val="center"/>
        <w:rPr>
          <w:sz w:val="24"/>
          <w:szCs w:val="24"/>
        </w:rPr>
      </w:pPr>
    </w:p>
    <w:p w:rsidRDefault="00BB209C" w:rsidP="00BB209C" w:rsidR="00BB209C">
      <w:pPr>
        <w:jc w:val="center"/>
        <w:rPr>
          <w:sz w:val="24"/>
          <w:szCs w:val="24"/>
        </w:rPr>
      </w:pPr>
      <w:r w:rsidRPr="00BB209C">
        <w:rPr>
          <w:sz w:val="24"/>
          <w:szCs w:val="24"/>
        </w:rPr>
        <w:t>R J E Š E NJ E</w:t>
      </w:r>
    </w:p>
    <w:p w:rsidRDefault="005A6B2D" w:rsidP="00BB209C" w:rsidR="005A6B2D" w:rsidRPr="00BB209C">
      <w:pPr>
        <w:jc w:val="center"/>
        <w:rPr>
          <w:sz w:val="24"/>
          <w:szCs w:val="24"/>
        </w:rPr>
      </w:pPr>
    </w:p>
    <w:p w:rsidRDefault="00E8683A" w:rsidP="002A4C4E" w:rsidR="002A4C4E" w:rsidRPr="002A4C4E">
      <w:pPr>
        <w:jc w:val="both"/>
        <w:rPr>
          <w:sz w:val="24"/>
          <w:szCs w:val="24"/>
        </w:rPr>
      </w:pPr>
      <w:r w:rsidRPr="00E8683A">
        <w:rPr>
          <w:sz w:val="24"/>
          <w:szCs w:val="24"/>
        </w:rPr>
        <w:t>Trgovački sud u Zagrebu, po sucu Maji Jurovicki, u stečajnom postupku u povodu prijedloga predlagatelja FINANCIJSKE AGENCIJE, Zagreb, Zagreb, Trg svibanjskih žrtava 1995. 1, OIB: 85821130368, za otvaranje stečajnog postupka nad dužnikom  ARGUMENTUM VERITAS d.o.o., Zagreb, Milana Amruša 15, OIB: 03814301131 ,  dana 23. svibnja 2018.</w:t>
      </w:r>
    </w:p>
    <w:p w:rsidRDefault="00EB69EE" w:rsidP="00EB69EE" w:rsidR="00EB69EE" w:rsidRPr="00CD225D">
      <w:pPr>
        <w:jc w:val="center"/>
        <w:rPr>
          <w:sz w:val="24"/>
        </w:rPr>
      </w:pPr>
      <w:r w:rsidRPr="00CD225D">
        <w:rPr>
          <w:sz w:val="24"/>
        </w:rPr>
        <w:t xml:space="preserve">r i j e š i o    j e </w:t>
      </w:r>
    </w:p>
    <w:p w:rsidRDefault="00397B61" w:rsidP="00397B61" w:rsidR="00397B61">
      <w:pPr>
        <w:jc w:val="center"/>
        <w:rPr>
          <w:b/>
          <w:sz w:val="24"/>
        </w:rPr>
      </w:pPr>
    </w:p>
    <w:p w:rsidRDefault="00EA5223" w:rsidP="00E8683A" w:rsidR="00E8683A" w:rsidRPr="00E8683A">
      <w:pPr>
        <w:ind w:firstLine="555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</w:t>
      </w:r>
      <w:r w:rsidR="00010311">
        <w:rPr>
          <w:sz w:val="24"/>
          <w:szCs w:val="24"/>
        </w:rPr>
        <w:t xml:space="preserve"> </w:t>
      </w:r>
      <w:r w:rsidR="004C6698">
        <w:rPr>
          <w:sz w:val="24"/>
          <w:szCs w:val="24"/>
        </w:rPr>
        <w:t xml:space="preserve">Nalaže se </w:t>
      </w:r>
      <w:r w:rsidR="005C7C82" w:rsidRPr="005C7C82">
        <w:rPr>
          <w:sz w:val="24"/>
          <w:szCs w:val="24"/>
        </w:rPr>
        <w:t>osobi ovlaštenoj za zastupanje</w:t>
      </w:r>
      <w:r w:rsidR="004C2F57">
        <w:rPr>
          <w:sz w:val="24"/>
          <w:szCs w:val="24"/>
        </w:rPr>
        <w:t xml:space="preserve"> </w:t>
      </w:r>
      <w:r w:rsidR="00E8683A" w:rsidRPr="00E8683A">
        <w:rPr>
          <w:sz w:val="24"/>
          <w:szCs w:val="24"/>
        </w:rPr>
        <w:t xml:space="preserve">Predrag Gađa, OIB: 96520601551 </w:t>
      </w:r>
    </w:p>
    <w:p w:rsidRDefault="00E8683A" w:rsidP="00E8683A" w:rsidR="007673A6" w:rsidRPr="006D704C">
      <w:pPr>
        <w:jc w:val="both"/>
        <w:rPr>
          <w:sz w:val="24"/>
          <w:szCs w:val="24"/>
        </w:rPr>
      </w:pPr>
      <w:r w:rsidRPr="00E8683A">
        <w:rPr>
          <w:sz w:val="24"/>
          <w:szCs w:val="24"/>
        </w:rPr>
        <w:t xml:space="preserve">Zagreb, </w:t>
      </w:r>
      <w:r>
        <w:rPr>
          <w:sz w:val="24"/>
          <w:szCs w:val="24"/>
        </w:rPr>
        <w:t>Ulica Josipa K</w:t>
      </w:r>
      <w:r w:rsidRPr="00E8683A">
        <w:rPr>
          <w:sz w:val="24"/>
          <w:szCs w:val="24"/>
        </w:rPr>
        <w:t>ozarca 14/A</w:t>
      </w:r>
      <w:r w:rsidR="002455C6">
        <w:rPr>
          <w:sz w:val="24"/>
          <w:szCs w:val="24"/>
        </w:rPr>
        <w:t xml:space="preserve"> u roku od 8</w:t>
      </w:r>
      <w:r w:rsidR="0053417B" w:rsidRPr="0053417B">
        <w:rPr>
          <w:sz w:val="24"/>
          <w:szCs w:val="24"/>
        </w:rPr>
        <w:t xml:space="preserve"> </w:t>
      </w:r>
      <w:r w:rsidR="007673A6" w:rsidRPr="006D704C">
        <w:rPr>
          <w:sz w:val="24"/>
          <w:szCs w:val="24"/>
        </w:rPr>
        <w:t>dana od dostave ovog rješenja platiti:</w:t>
      </w: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</w:p>
    <w:p w:rsidRDefault="00EB69EE" w:rsidP="00010311" w:rsidR="00EB69EE" w:rsidRPr="006E26C0">
      <w:pPr>
        <w:adjustRightInd/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-</w:t>
      </w:r>
      <w:r w:rsidR="00E844B5" w:rsidRPr="006E26C0">
        <w:rPr>
          <w:sz w:val="24"/>
          <w:szCs w:val="24"/>
        </w:rPr>
        <w:t xml:space="preserve"> </w:t>
      </w:r>
      <w:r w:rsidRPr="006E26C0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E26C0">
        <w:rPr>
          <w:sz w:val="24"/>
          <w:szCs w:val="24"/>
        </w:rPr>
        <w:t xml:space="preserve">Trgovačkog suda u Zagrebu </w:t>
      </w:r>
      <w:r w:rsidRPr="006E26C0">
        <w:rPr>
          <w:sz w:val="24"/>
          <w:szCs w:val="24"/>
        </w:rPr>
        <w:t>broj IBAN HR9223900011300000460, model 05, poziv na broj 2001</w:t>
      </w:r>
      <w:r w:rsidR="0053417B">
        <w:rPr>
          <w:sz w:val="24"/>
          <w:szCs w:val="24"/>
        </w:rPr>
        <w:t>-</w:t>
      </w:r>
      <w:r w:rsidR="002F5B26">
        <w:rPr>
          <w:sz w:val="24"/>
          <w:szCs w:val="24"/>
        </w:rPr>
        <w:t>1</w:t>
      </w:r>
      <w:r w:rsidR="00E8683A">
        <w:rPr>
          <w:sz w:val="24"/>
          <w:szCs w:val="24"/>
        </w:rPr>
        <w:t>048</w:t>
      </w:r>
      <w:r w:rsidR="002F5B26">
        <w:rPr>
          <w:sz w:val="24"/>
          <w:szCs w:val="24"/>
        </w:rPr>
        <w:t>18</w:t>
      </w:r>
      <w:r w:rsidRPr="006E26C0">
        <w:rPr>
          <w:sz w:val="24"/>
          <w:szCs w:val="24"/>
        </w:rPr>
        <w:t>.</w:t>
      </w:r>
    </w:p>
    <w:p w:rsidRDefault="005372D7" w:rsidP="00397B61" w:rsidR="005372D7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  <w:r w:rsidRPr="006E26C0">
        <w:rPr>
          <w:sz w:val="24"/>
          <w:szCs w:val="24"/>
        </w:rPr>
        <w:t>I</w:t>
      </w:r>
      <w:r w:rsidR="002E7A22" w:rsidRPr="006E26C0">
        <w:rPr>
          <w:sz w:val="24"/>
          <w:szCs w:val="24"/>
        </w:rPr>
        <w:t>I</w:t>
      </w:r>
      <w:r w:rsidR="00E25B65" w:rsidRPr="006E26C0">
        <w:rPr>
          <w:sz w:val="24"/>
          <w:szCs w:val="24"/>
        </w:rPr>
        <w:t>.</w:t>
      </w:r>
      <w:r w:rsidR="002E7A22" w:rsidRPr="006E26C0">
        <w:rPr>
          <w:sz w:val="24"/>
          <w:szCs w:val="24"/>
        </w:rPr>
        <w:t xml:space="preserve"> </w:t>
      </w:r>
      <w:r w:rsidR="005372D7" w:rsidRPr="006E26C0">
        <w:rPr>
          <w:sz w:val="24"/>
          <w:szCs w:val="24"/>
        </w:rPr>
        <w:t xml:space="preserve">Ako osoba </w:t>
      </w:r>
      <w:r w:rsidR="00E14F12" w:rsidRPr="006E26C0">
        <w:rPr>
          <w:sz w:val="24"/>
          <w:szCs w:val="24"/>
        </w:rPr>
        <w:t>iz točke I</w:t>
      </w:r>
      <w:r w:rsidR="00DE0CE1" w:rsidRPr="006E26C0">
        <w:rPr>
          <w:sz w:val="24"/>
          <w:szCs w:val="24"/>
        </w:rPr>
        <w:t>.</w:t>
      </w:r>
      <w:r w:rsidRPr="006E26C0">
        <w:rPr>
          <w:sz w:val="24"/>
          <w:szCs w:val="24"/>
        </w:rPr>
        <w:t xml:space="preserve"> ovog </w:t>
      </w:r>
      <w:r w:rsidR="00E25B65" w:rsidRPr="006E26C0">
        <w:rPr>
          <w:sz w:val="24"/>
          <w:szCs w:val="24"/>
        </w:rPr>
        <w:t>rješenja</w:t>
      </w:r>
      <w:r w:rsidR="005372D7" w:rsidRPr="006E26C0">
        <w:rPr>
          <w:sz w:val="24"/>
          <w:szCs w:val="24"/>
        </w:rPr>
        <w:t xml:space="preserve">, u roku od </w:t>
      </w:r>
      <w:r w:rsidR="00A264BF" w:rsidRPr="006E26C0">
        <w:rPr>
          <w:sz w:val="24"/>
          <w:szCs w:val="24"/>
        </w:rPr>
        <w:t>8</w:t>
      </w:r>
      <w:r w:rsidR="00E25B65" w:rsidRPr="006E26C0">
        <w:rPr>
          <w:sz w:val="24"/>
          <w:szCs w:val="24"/>
        </w:rPr>
        <w:t xml:space="preserve"> dana ne plati</w:t>
      </w:r>
      <w:r w:rsidR="005372D7" w:rsidRPr="006E26C0">
        <w:rPr>
          <w:sz w:val="24"/>
          <w:szCs w:val="24"/>
        </w:rPr>
        <w:t xml:space="preserve"> predujam</w:t>
      </w:r>
      <w:r w:rsidRPr="006E26C0">
        <w:rPr>
          <w:sz w:val="24"/>
          <w:szCs w:val="24"/>
        </w:rPr>
        <w:t xml:space="preserve">, </w:t>
      </w:r>
      <w:r w:rsidR="005372D7" w:rsidRPr="006E26C0">
        <w:rPr>
          <w:sz w:val="24"/>
          <w:szCs w:val="24"/>
        </w:rPr>
        <w:t>određeni predujam  prisilno</w:t>
      </w:r>
      <w:r w:rsidR="00E25B65" w:rsidRPr="006E26C0">
        <w:rPr>
          <w:sz w:val="24"/>
          <w:szCs w:val="24"/>
        </w:rPr>
        <w:t xml:space="preserve"> će se</w:t>
      </w:r>
      <w:r w:rsidR="005372D7" w:rsidRPr="006E26C0">
        <w:rPr>
          <w:sz w:val="24"/>
          <w:szCs w:val="24"/>
        </w:rPr>
        <w:t xml:space="preserve"> naplatiti u skladu sa pravilima o naplati novčane kazne u parničnom postupku</w:t>
      </w:r>
      <w:r w:rsidRPr="006E26C0">
        <w:rPr>
          <w:sz w:val="24"/>
          <w:szCs w:val="24"/>
        </w:rPr>
        <w:t>.</w:t>
      </w:r>
    </w:p>
    <w:p w:rsidRDefault="00397B61" w:rsidP="00397B61" w:rsidR="00397B61" w:rsidRPr="006E26C0">
      <w:pPr>
        <w:ind w:firstLine="720"/>
        <w:jc w:val="both"/>
        <w:rPr>
          <w:sz w:val="24"/>
          <w:szCs w:val="24"/>
        </w:rPr>
      </w:pPr>
    </w:p>
    <w:p w:rsidRDefault="00397B61" w:rsidP="00397B61" w:rsidR="00397B61" w:rsidRPr="006E26C0">
      <w:pPr>
        <w:ind w:hanging="720" w:left="720"/>
        <w:jc w:val="center"/>
        <w:rPr>
          <w:sz w:val="24"/>
          <w:szCs w:val="24"/>
        </w:rPr>
      </w:pPr>
      <w:r w:rsidRPr="006E26C0">
        <w:rPr>
          <w:sz w:val="24"/>
          <w:szCs w:val="24"/>
        </w:rPr>
        <w:t>Obrazloženje</w:t>
      </w:r>
    </w:p>
    <w:p w:rsidRDefault="00E52B02" w:rsidP="00397B61" w:rsidR="00E52B02" w:rsidRPr="006E26C0">
      <w:pPr>
        <w:ind w:hanging="720" w:left="720"/>
        <w:jc w:val="center"/>
        <w:rPr>
          <w:sz w:val="24"/>
          <w:szCs w:val="24"/>
        </w:rPr>
      </w:pPr>
    </w:p>
    <w:p w:rsidRDefault="00E25B65" w:rsidP="006462E1" w:rsidR="00630C7B">
      <w:pPr>
        <w:ind w:firstLine="708"/>
        <w:jc w:val="both"/>
        <w:rPr>
          <w:sz w:val="24"/>
          <w:szCs w:val="24"/>
        </w:rPr>
      </w:pPr>
      <w:r w:rsidRPr="006E26C0">
        <w:rPr>
          <w:sz w:val="24"/>
          <w:szCs w:val="24"/>
        </w:rPr>
        <w:t xml:space="preserve">Financijska agencija, Regionalni centar Zagreb, podnijela je ovom sudu prijedlog za otvaranje stečajnog postupka </w:t>
      </w:r>
      <w:r w:rsidRPr="005A6B2D">
        <w:rPr>
          <w:sz w:val="24"/>
          <w:szCs w:val="24"/>
        </w:rPr>
        <w:t xml:space="preserve">nad </w:t>
      </w:r>
      <w:r w:rsidR="00FB79C0" w:rsidRPr="005A6B2D">
        <w:rPr>
          <w:sz w:val="24"/>
          <w:szCs w:val="24"/>
          <w:lang w:val="pt-BR"/>
        </w:rPr>
        <w:t>dužnikom</w:t>
      </w:r>
      <w:r w:rsidR="00E66A28" w:rsidRPr="005A6B2D">
        <w:rPr>
          <w:sz w:val="24"/>
          <w:szCs w:val="24"/>
        </w:rPr>
        <w:t xml:space="preserve"> </w:t>
      </w:r>
      <w:r w:rsidR="00E8683A" w:rsidRPr="00E8683A">
        <w:rPr>
          <w:sz w:val="24"/>
          <w:szCs w:val="24"/>
        </w:rPr>
        <w:t>ARGUMENTUM VERITAS d.o.o., Zagreb, Milana Amruša 15, OIB: 03814301131</w:t>
      </w:r>
      <w:r w:rsidR="00630C7B">
        <w:rPr>
          <w:sz w:val="24"/>
          <w:szCs w:val="24"/>
        </w:rPr>
        <w:t>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Prijedlog je podnesen na temelju čl. 110. st. 1. Stečajnog zakona („Narodne novine“ broj 71/15, dalje: SZ). Prema odredbi čl. 110. st. 1. SZ-a Financijska agencija  dužna je podnijeti prijedlog za otvaranje stečajnog postupka ako pravna osoba u Očevidniku redoslijeda osnova za plaćanje ima evidentirane neizvršene osnove za plaćan</w:t>
      </w:r>
      <w:r w:rsidR="00CB0C62">
        <w:rPr>
          <w:sz w:val="24"/>
          <w:szCs w:val="24"/>
          <w:lang w:val="pt-BR"/>
        </w:rPr>
        <w:t xml:space="preserve">je u neprekinutom razdoblju od </w:t>
      </w:r>
      <w:r w:rsidR="00BA2699">
        <w:rPr>
          <w:sz w:val="24"/>
          <w:szCs w:val="24"/>
          <w:lang w:val="pt-BR"/>
        </w:rPr>
        <w:t>120</w:t>
      </w:r>
      <w:r w:rsidRPr="006462E1">
        <w:rPr>
          <w:sz w:val="24"/>
          <w:szCs w:val="24"/>
          <w:lang w:val="pt-BR"/>
        </w:rPr>
        <w:t xml:space="preserve">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S obzirom na to da je predlagatelj naveo kako dužnik ima evidentirane neizvršene osnove za plaćanje u neprekinutom razdoblju od </w:t>
      </w:r>
      <w:r w:rsidR="00B74DEA">
        <w:rPr>
          <w:sz w:val="24"/>
          <w:szCs w:val="24"/>
          <w:lang w:val="pt-BR"/>
        </w:rPr>
        <w:t>120</w:t>
      </w:r>
      <w:r w:rsidR="00885088">
        <w:rPr>
          <w:sz w:val="24"/>
          <w:szCs w:val="24"/>
          <w:lang w:val="pt-BR"/>
        </w:rPr>
        <w:t xml:space="preserve"> dan</w:t>
      </w:r>
      <w:r w:rsidR="00CB0C62">
        <w:rPr>
          <w:sz w:val="24"/>
          <w:szCs w:val="24"/>
          <w:lang w:val="pt-BR"/>
        </w:rPr>
        <w:t>a</w:t>
      </w:r>
      <w:r w:rsidRPr="006462E1">
        <w:rPr>
          <w:sz w:val="24"/>
          <w:szCs w:val="24"/>
          <w:lang w:val="pt-BR"/>
        </w:rPr>
        <w:t>, sud je na temelju odredbe čl. 110. st. 1. i 115. st. 1. SZ-a pokrenuo prethodni postupak nad dužnikom.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U prijedlogu za otvaranje stečajnog postupka Financijska agencija je po osnovi čl. 112. st. 5. SZ-a obavijestila ovaj sud kako dužnik na ime predujma za namirenje </w:t>
      </w:r>
      <w:r w:rsidRPr="006462E1">
        <w:rPr>
          <w:sz w:val="24"/>
          <w:szCs w:val="24"/>
          <w:lang w:val="pt-BR"/>
        </w:rPr>
        <w:lastRenderedPageBreak/>
        <w:t>troškova stečajnog postupka ima zaplijenjena novčana sredstava u iz</w:t>
      </w:r>
      <w:r w:rsidR="00B64A95">
        <w:rPr>
          <w:sz w:val="24"/>
          <w:szCs w:val="24"/>
          <w:lang w:val="pt-BR"/>
        </w:rPr>
        <w:t xml:space="preserve">nosu od </w:t>
      </w:r>
      <w:r w:rsidR="00E8683A">
        <w:rPr>
          <w:sz w:val="24"/>
          <w:szCs w:val="24"/>
          <w:lang w:val="pt-BR"/>
        </w:rPr>
        <w:t>5.000,00</w:t>
      </w:r>
      <w:r w:rsidR="00CF0CC2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kn.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>Nadalje, prema odredbi čl. 113. st. 1. SZ-a ako osobe iz čl. 110. st.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nastanka stečajnog razloga (čl. 110. st. 2. SZ-a) sud će im po službenoj dužnosti naložiti plaćanje predujma za namirenje troškova stečajnog postupka u roku od 8 dana.</w:t>
      </w:r>
    </w:p>
    <w:p w:rsidRDefault="006462E1" w:rsidP="006462E1" w:rsidR="006462E1" w:rsidRPr="006462E1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Čl. 114. st. 1. SZ-a propisano je kako predujam koji se uplaćuje u Fond za namirenje troškova stečajnog postupka iznosi 1.000,00 kn. </w:t>
      </w:r>
    </w:p>
    <w:p w:rsidRDefault="006462E1" w:rsidP="006462E1" w:rsidR="005957CB">
      <w:pPr>
        <w:ind w:firstLine="708"/>
        <w:jc w:val="both"/>
        <w:rPr>
          <w:sz w:val="24"/>
          <w:szCs w:val="24"/>
          <w:lang w:val="pt-BR"/>
        </w:rPr>
      </w:pPr>
      <w:r w:rsidRPr="006462E1">
        <w:rPr>
          <w:sz w:val="24"/>
          <w:szCs w:val="24"/>
          <w:lang w:val="pt-BR"/>
        </w:rPr>
        <w:t xml:space="preserve">Kako osoba ovlaštena za zastupanje dužnika po zakonu nije u roku od 21 dana od dana nastanka stečajnog razloga podnijela prijedlog za otvaranje stečajnog postupka (prema predlagateljevim navodima dužnik ima evidentirane neizvršene osnove za plaćanje u neprekinutom razdoblju od </w:t>
      </w:r>
      <w:r w:rsidR="00BA2699">
        <w:rPr>
          <w:sz w:val="24"/>
          <w:szCs w:val="24"/>
          <w:lang w:val="pt-BR"/>
        </w:rPr>
        <w:t>120</w:t>
      </w:r>
      <w:r w:rsidR="00A87583">
        <w:rPr>
          <w:sz w:val="24"/>
          <w:szCs w:val="24"/>
          <w:lang w:val="pt-BR"/>
        </w:rPr>
        <w:t xml:space="preserve"> </w:t>
      </w:r>
      <w:r w:rsidRPr="006462E1">
        <w:rPr>
          <w:sz w:val="24"/>
          <w:szCs w:val="24"/>
          <w:lang w:val="pt-BR"/>
        </w:rPr>
        <w:t>dana), sud je u skladu s navedenim odredbama SZ-a riješio kao u izreci.</w:t>
      </w:r>
    </w:p>
    <w:p w:rsidRDefault="006462E1" w:rsidP="006462E1" w:rsidR="006462E1">
      <w:pPr>
        <w:ind w:firstLine="708"/>
        <w:jc w:val="both"/>
        <w:rPr>
          <w:sz w:val="24"/>
          <w:szCs w:val="24"/>
          <w:lang w:val="pt-BR"/>
        </w:rPr>
      </w:pPr>
    </w:p>
    <w:p w:rsidRDefault="00CD225D" w:rsidP="00DE2AF0" w:rsidR="00DE2AF0">
      <w:pPr>
        <w:ind w:firstLine="720"/>
        <w:jc w:val="center"/>
        <w:rPr>
          <w:sz w:val="24"/>
        </w:rPr>
      </w:pPr>
      <w:r>
        <w:rPr>
          <w:sz w:val="24"/>
        </w:rPr>
        <w:t>U Zagreb</w:t>
      </w:r>
      <w:r w:rsidR="00C41A2F">
        <w:rPr>
          <w:sz w:val="24"/>
        </w:rPr>
        <w:t>u,</w:t>
      </w:r>
      <w:r w:rsidR="00BC2F66">
        <w:rPr>
          <w:sz w:val="24"/>
        </w:rPr>
        <w:t xml:space="preserve">  </w:t>
      </w:r>
      <w:r w:rsidR="00630C7B">
        <w:rPr>
          <w:sz w:val="24"/>
        </w:rPr>
        <w:t>2</w:t>
      </w:r>
      <w:r w:rsidR="00E8683A">
        <w:rPr>
          <w:sz w:val="24"/>
        </w:rPr>
        <w:t>3</w:t>
      </w:r>
      <w:r w:rsidR="00630C7B">
        <w:rPr>
          <w:sz w:val="24"/>
        </w:rPr>
        <w:t xml:space="preserve">. svibnja </w:t>
      </w:r>
      <w:r w:rsidR="000721A3">
        <w:rPr>
          <w:sz w:val="24"/>
        </w:rPr>
        <w:t xml:space="preserve"> </w:t>
      </w:r>
      <w:r w:rsidR="00C20143" w:rsidRPr="00C20143">
        <w:rPr>
          <w:sz w:val="24"/>
        </w:rPr>
        <w:t>201</w:t>
      </w:r>
      <w:r w:rsidR="00C3267D">
        <w:rPr>
          <w:sz w:val="24"/>
        </w:rPr>
        <w:t>8</w:t>
      </w:r>
      <w:r w:rsidR="00C20143" w:rsidRPr="00C20143">
        <w:rPr>
          <w:sz w:val="24"/>
        </w:rPr>
        <w:t>.</w:t>
      </w:r>
    </w:p>
    <w:p w:rsidRDefault="004D5C6D" w:rsidP="004D5C6D" w:rsidR="004D5C6D">
      <w:pPr>
        <w:ind w:firstLine="720"/>
        <w:jc w:val="both"/>
        <w:rPr>
          <w:b/>
          <w:sz w:val="24"/>
        </w:rPr>
      </w:pPr>
    </w:p>
    <w:p w:rsidRDefault="004D5C6D" w:rsidP="00F024E8" w:rsidR="00397B61">
      <w:pPr>
        <w:ind w:firstLine="708" w:left="4248"/>
        <w:jc w:val="right"/>
        <w:rPr>
          <w:sz w:val="24"/>
        </w:rPr>
      </w:pPr>
      <w:r>
        <w:rPr>
          <w:sz w:val="24"/>
        </w:rPr>
        <w:t>Sudac:</w:t>
      </w:r>
    </w:p>
    <w:p w:rsidRDefault="00F024E8" w:rsidP="00F024E8" w:rsidR="00F024E8">
      <w:pPr>
        <w:ind w:firstLine="708" w:left="4248"/>
        <w:jc w:val="right"/>
        <w:rPr>
          <w:sz w:val="24"/>
        </w:rPr>
      </w:pPr>
    </w:p>
    <w:p w:rsidRDefault="00F024E8" w:rsidP="00F024E8" w:rsidR="00F024E8">
      <w:pPr>
        <w:ind w:firstLine="708" w:left="4248"/>
        <w:jc w:val="right"/>
        <w:rPr>
          <w:sz w:val="24"/>
        </w:rPr>
      </w:pPr>
      <w:r w:rsidRPr="00F024E8">
        <w:rPr>
          <w:sz w:val="24"/>
        </w:rPr>
        <w:t>Maja Jurovicki</w:t>
      </w:r>
      <w:r w:rsidR="00C10D9E">
        <w:rPr>
          <w:sz w:val="24"/>
        </w:rPr>
        <w:t>, v.r.</w:t>
      </w:r>
    </w:p>
    <w:p w:rsidRDefault="00DE2AF0" w:rsidP="004D5C6D" w:rsidR="00DE2AF0">
      <w:pPr>
        <w:ind w:firstLine="708" w:left="4248"/>
        <w:rPr>
          <w:sz w:val="24"/>
        </w:rPr>
      </w:pPr>
    </w:p>
    <w:p w:rsidRDefault="004D5C6D" w:rsidP="004D5C6D" w:rsidR="004D5C6D">
      <w:pPr>
        <w:ind w:firstLine="708" w:left="4248"/>
        <w:rPr>
          <w:sz w:val="24"/>
        </w:rPr>
      </w:pPr>
    </w:p>
    <w:p w:rsidRDefault="00DB582D" w:rsidP="00A264BF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UPUTA O PRAVNOM LIJEKU</w:t>
      </w:r>
      <w:r w:rsidRPr="00D92338">
        <w:rPr>
          <w:sz w:val="24"/>
          <w:szCs w:val="24"/>
        </w:rPr>
        <w:t>:</w:t>
      </w:r>
    </w:p>
    <w:p w:rsidRDefault="00CD225D" w:rsidP="00CD225D" w:rsidR="00A264BF">
      <w:pPr>
        <w:jc w:val="both"/>
        <w:rPr>
          <w:sz w:val="24"/>
          <w:szCs w:val="24"/>
        </w:rPr>
      </w:pPr>
      <w:r>
        <w:rPr>
          <w:sz w:val="24"/>
          <w:szCs w:val="24"/>
        </w:rPr>
        <w:t>Pr</w:t>
      </w:r>
      <w:r w:rsidR="00A264BF" w:rsidRPr="0073650D">
        <w:rPr>
          <w:sz w:val="24"/>
          <w:szCs w:val="24"/>
        </w:rPr>
        <w:t>otiv ovo</w:t>
      </w:r>
      <w:r>
        <w:rPr>
          <w:sz w:val="24"/>
          <w:szCs w:val="24"/>
        </w:rPr>
        <w:t>g rješenja</w:t>
      </w:r>
      <w:r w:rsidR="00A264BF">
        <w:rPr>
          <w:sz w:val="24"/>
          <w:szCs w:val="24"/>
        </w:rPr>
        <w:t xml:space="preserve"> </w:t>
      </w:r>
      <w:r w:rsidR="00A264BF" w:rsidRPr="0073650D">
        <w:rPr>
          <w:sz w:val="24"/>
          <w:szCs w:val="24"/>
        </w:rPr>
        <w:t>može</w:t>
      </w:r>
      <w:r>
        <w:rPr>
          <w:sz w:val="24"/>
          <w:szCs w:val="24"/>
        </w:rPr>
        <w:t xml:space="preserve"> se izjaviti</w:t>
      </w:r>
      <w:r w:rsidR="00A264BF">
        <w:rPr>
          <w:sz w:val="24"/>
          <w:szCs w:val="24"/>
        </w:rPr>
        <w:t xml:space="preserve"> žalba</w:t>
      </w:r>
      <w:r w:rsidR="00A264BF" w:rsidRPr="0073650D">
        <w:rPr>
          <w:sz w:val="24"/>
          <w:szCs w:val="24"/>
        </w:rPr>
        <w:t xml:space="preserve"> Visokom trgovačkom sudu Republike Hrvatske u roku od 8 dana po primitku rješenja, a </w:t>
      </w:r>
      <w:r>
        <w:rPr>
          <w:sz w:val="24"/>
          <w:szCs w:val="24"/>
        </w:rPr>
        <w:t>podnosi</w:t>
      </w:r>
      <w:r w:rsidR="00A264BF" w:rsidRPr="0073650D">
        <w:rPr>
          <w:sz w:val="24"/>
          <w:szCs w:val="24"/>
        </w:rPr>
        <w:t xml:space="preserve"> se putem ovog suda u 2 primjerka.</w:t>
      </w:r>
    </w:p>
    <w:p w:rsidRDefault="00397B61" w:rsidP="00397B61" w:rsidR="00397B61">
      <w:pPr>
        <w:jc w:val="both"/>
        <w:rPr>
          <w:sz w:val="24"/>
        </w:rPr>
      </w:pPr>
    </w:p>
    <w:p w:rsidRDefault="00C10D9E" w:rsidP="008C5BAA" w:rsidR="00C10D9E" w:rsidRPr="00C10D9E">
      <w:pPr>
        <w:jc w:val="right"/>
        <w:rPr>
          <w:sz w:val="24"/>
          <w:szCs w:val="24"/>
        </w:rPr>
      </w:pPr>
      <w:r w:rsidRPr="00C10D9E">
        <w:rPr>
          <w:sz w:val="24"/>
          <w:szCs w:val="24"/>
        </w:rPr>
        <w:t>Za točnost otpravka-ovlašteni službenik:</w:t>
      </w:r>
    </w:p>
    <w:p w:rsidRDefault="00C10D9E" w:rsidP="008C5BAA" w:rsidR="00C10D9E" w:rsidRPr="00C10D9E">
      <w:pPr>
        <w:jc w:val="right"/>
        <w:rPr>
          <w:sz w:val="24"/>
          <w:szCs w:val="24"/>
        </w:rPr>
      </w:pPr>
      <w:r w:rsidRPr="00C10D9E">
        <w:rPr>
          <w:sz w:val="24"/>
          <w:szCs w:val="24"/>
        </w:rPr>
        <w:t>Gordana Cvitković</w:t>
      </w:r>
    </w:p>
    <w:p w:rsidRDefault="008979AC" w:rsidP="00DB582D" w:rsidR="008979AC" w:rsidRPr="00AA68BD">
      <w:pPr>
        <w:jc w:val="both"/>
        <w:rPr>
          <w:sz w:val="24"/>
          <w:szCs w:val="24"/>
        </w:rPr>
      </w:pPr>
    </w:p>
    <w:sectPr w:rsidSect="00491CF2" w:rsidR="008979AC" w:rsidRPr="00AA68BD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E27D1D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F024E8" w:rsidP="00397B61" w:rsidR="00DA6CA0" w:rsidRPr="008F6DDC">
    <w:pPr>
      <w:pStyle w:val="Zaglavlje"/>
      <w:tabs>
        <w:tab w:pos="4153" w:val="clear"/>
      </w:tabs>
      <w:rPr>
        <w:sz w:val="24"/>
        <w:szCs w:val="24"/>
      </w:rPr>
    </w:pPr>
    <w:r>
      <w:tab/>
    </w:r>
    <w:r w:rsidR="00E8683A" w:rsidRPr="00E8683A">
      <w:rPr>
        <w:sz w:val="24"/>
        <w:szCs w:val="24"/>
      </w:rPr>
      <w:t>70. St-1048/2018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10311"/>
    <w:rsid w:val="00021FB8"/>
    <w:rsid w:val="000231BF"/>
    <w:rsid w:val="0003400E"/>
    <w:rsid w:val="00055DD4"/>
    <w:rsid w:val="0006471C"/>
    <w:rsid w:val="00067C2D"/>
    <w:rsid w:val="00067DCA"/>
    <w:rsid w:val="000721A3"/>
    <w:rsid w:val="00074771"/>
    <w:rsid w:val="00081448"/>
    <w:rsid w:val="000921AE"/>
    <w:rsid w:val="00095973"/>
    <w:rsid w:val="000A44AC"/>
    <w:rsid w:val="000A487A"/>
    <w:rsid w:val="000B5D7F"/>
    <w:rsid w:val="000C40E3"/>
    <w:rsid w:val="000C57B8"/>
    <w:rsid w:val="000C5877"/>
    <w:rsid w:val="000D3EE1"/>
    <w:rsid w:val="000D5CBA"/>
    <w:rsid w:val="000E11A3"/>
    <w:rsid w:val="001048F4"/>
    <w:rsid w:val="001127E4"/>
    <w:rsid w:val="00135A44"/>
    <w:rsid w:val="0013643E"/>
    <w:rsid w:val="00136566"/>
    <w:rsid w:val="00140662"/>
    <w:rsid w:val="00142870"/>
    <w:rsid w:val="00155CD9"/>
    <w:rsid w:val="00161012"/>
    <w:rsid w:val="00161D78"/>
    <w:rsid w:val="00170863"/>
    <w:rsid w:val="001747B2"/>
    <w:rsid w:val="00175C02"/>
    <w:rsid w:val="00181F38"/>
    <w:rsid w:val="00183D9B"/>
    <w:rsid w:val="00185054"/>
    <w:rsid w:val="001B5B36"/>
    <w:rsid w:val="001B7669"/>
    <w:rsid w:val="001C17FC"/>
    <w:rsid w:val="001C2902"/>
    <w:rsid w:val="001D30E4"/>
    <w:rsid w:val="001E53C9"/>
    <w:rsid w:val="001E53FF"/>
    <w:rsid w:val="001F1E1B"/>
    <w:rsid w:val="001F457C"/>
    <w:rsid w:val="00200EC8"/>
    <w:rsid w:val="00202D07"/>
    <w:rsid w:val="0020396B"/>
    <w:rsid w:val="00207E2E"/>
    <w:rsid w:val="0021367A"/>
    <w:rsid w:val="0021434B"/>
    <w:rsid w:val="00220D51"/>
    <w:rsid w:val="00225901"/>
    <w:rsid w:val="002265A1"/>
    <w:rsid w:val="00227CD2"/>
    <w:rsid w:val="002325F4"/>
    <w:rsid w:val="00240545"/>
    <w:rsid w:val="0024196B"/>
    <w:rsid w:val="002455C6"/>
    <w:rsid w:val="00245750"/>
    <w:rsid w:val="00245F29"/>
    <w:rsid w:val="0024600F"/>
    <w:rsid w:val="002650E8"/>
    <w:rsid w:val="00265BFA"/>
    <w:rsid w:val="00274077"/>
    <w:rsid w:val="00276A24"/>
    <w:rsid w:val="00280CA2"/>
    <w:rsid w:val="00281018"/>
    <w:rsid w:val="00281F3C"/>
    <w:rsid w:val="00290018"/>
    <w:rsid w:val="002907FE"/>
    <w:rsid w:val="002925C5"/>
    <w:rsid w:val="002970EC"/>
    <w:rsid w:val="002A1296"/>
    <w:rsid w:val="002A4C4E"/>
    <w:rsid w:val="002B17BF"/>
    <w:rsid w:val="002B1D7A"/>
    <w:rsid w:val="002B44E3"/>
    <w:rsid w:val="002B6D27"/>
    <w:rsid w:val="002C0C8C"/>
    <w:rsid w:val="002D07EB"/>
    <w:rsid w:val="002D1AF1"/>
    <w:rsid w:val="002D6302"/>
    <w:rsid w:val="002E7A22"/>
    <w:rsid w:val="002F5B26"/>
    <w:rsid w:val="002F7B72"/>
    <w:rsid w:val="00300F24"/>
    <w:rsid w:val="003058C7"/>
    <w:rsid w:val="00313591"/>
    <w:rsid w:val="00327920"/>
    <w:rsid w:val="00330388"/>
    <w:rsid w:val="00331898"/>
    <w:rsid w:val="00345FEB"/>
    <w:rsid w:val="0036221F"/>
    <w:rsid w:val="0037505D"/>
    <w:rsid w:val="00377434"/>
    <w:rsid w:val="00380BDC"/>
    <w:rsid w:val="003832D6"/>
    <w:rsid w:val="0039226F"/>
    <w:rsid w:val="00392934"/>
    <w:rsid w:val="00397B61"/>
    <w:rsid w:val="003B70D5"/>
    <w:rsid w:val="003C1D9D"/>
    <w:rsid w:val="003D0080"/>
    <w:rsid w:val="003D100F"/>
    <w:rsid w:val="003D5473"/>
    <w:rsid w:val="003E695B"/>
    <w:rsid w:val="003E77B6"/>
    <w:rsid w:val="003F24EC"/>
    <w:rsid w:val="00410869"/>
    <w:rsid w:val="00423A40"/>
    <w:rsid w:val="00426703"/>
    <w:rsid w:val="0043613B"/>
    <w:rsid w:val="00454F3F"/>
    <w:rsid w:val="0046690A"/>
    <w:rsid w:val="004717A3"/>
    <w:rsid w:val="00474F77"/>
    <w:rsid w:val="00484650"/>
    <w:rsid w:val="00485449"/>
    <w:rsid w:val="00491147"/>
    <w:rsid w:val="00491CF2"/>
    <w:rsid w:val="00492E03"/>
    <w:rsid w:val="004973C8"/>
    <w:rsid w:val="004A17D2"/>
    <w:rsid w:val="004A58DD"/>
    <w:rsid w:val="004B05E8"/>
    <w:rsid w:val="004B13ED"/>
    <w:rsid w:val="004B40C9"/>
    <w:rsid w:val="004C007A"/>
    <w:rsid w:val="004C2F57"/>
    <w:rsid w:val="004C6698"/>
    <w:rsid w:val="004D1605"/>
    <w:rsid w:val="004D1FAD"/>
    <w:rsid w:val="004D5C6D"/>
    <w:rsid w:val="004E0E0F"/>
    <w:rsid w:val="004E1140"/>
    <w:rsid w:val="004E1F91"/>
    <w:rsid w:val="004E4EBD"/>
    <w:rsid w:val="004E66F3"/>
    <w:rsid w:val="004F1C11"/>
    <w:rsid w:val="004F5343"/>
    <w:rsid w:val="00500D56"/>
    <w:rsid w:val="00503A8D"/>
    <w:rsid w:val="00510B72"/>
    <w:rsid w:val="00512BE1"/>
    <w:rsid w:val="00525878"/>
    <w:rsid w:val="00525F77"/>
    <w:rsid w:val="0053417B"/>
    <w:rsid w:val="00536E3A"/>
    <w:rsid w:val="005372D7"/>
    <w:rsid w:val="00537998"/>
    <w:rsid w:val="00541421"/>
    <w:rsid w:val="00543364"/>
    <w:rsid w:val="00554A8A"/>
    <w:rsid w:val="0056060C"/>
    <w:rsid w:val="005621C8"/>
    <w:rsid w:val="0056607C"/>
    <w:rsid w:val="00570C57"/>
    <w:rsid w:val="00575526"/>
    <w:rsid w:val="005814DF"/>
    <w:rsid w:val="0058277D"/>
    <w:rsid w:val="0058749E"/>
    <w:rsid w:val="00595476"/>
    <w:rsid w:val="005957CB"/>
    <w:rsid w:val="005A4711"/>
    <w:rsid w:val="005A6B2D"/>
    <w:rsid w:val="005A7C86"/>
    <w:rsid w:val="005B2D84"/>
    <w:rsid w:val="005C7C82"/>
    <w:rsid w:val="005D249B"/>
    <w:rsid w:val="005D295B"/>
    <w:rsid w:val="005D3FB7"/>
    <w:rsid w:val="005D5E49"/>
    <w:rsid w:val="005E3E61"/>
    <w:rsid w:val="005E7C19"/>
    <w:rsid w:val="005F4EDD"/>
    <w:rsid w:val="00607FF0"/>
    <w:rsid w:val="00611026"/>
    <w:rsid w:val="006155F6"/>
    <w:rsid w:val="00626E2D"/>
    <w:rsid w:val="00630C7B"/>
    <w:rsid w:val="00631D2D"/>
    <w:rsid w:val="006462E1"/>
    <w:rsid w:val="00664632"/>
    <w:rsid w:val="00667C76"/>
    <w:rsid w:val="00683F41"/>
    <w:rsid w:val="006868A5"/>
    <w:rsid w:val="006A1915"/>
    <w:rsid w:val="006A4E6C"/>
    <w:rsid w:val="006B2630"/>
    <w:rsid w:val="006B5CBF"/>
    <w:rsid w:val="006B70FB"/>
    <w:rsid w:val="006C6CA6"/>
    <w:rsid w:val="006D375E"/>
    <w:rsid w:val="006D5F20"/>
    <w:rsid w:val="006D704C"/>
    <w:rsid w:val="006E0DEA"/>
    <w:rsid w:val="006E26C0"/>
    <w:rsid w:val="006E602B"/>
    <w:rsid w:val="006F34CD"/>
    <w:rsid w:val="007020AA"/>
    <w:rsid w:val="00712972"/>
    <w:rsid w:val="00713FA8"/>
    <w:rsid w:val="00714A3C"/>
    <w:rsid w:val="00734DB3"/>
    <w:rsid w:val="007364ED"/>
    <w:rsid w:val="007365CA"/>
    <w:rsid w:val="007406BB"/>
    <w:rsid w:val="00743173"/>
    <w:rsid w:val="00746F8C"/>
    <w:rsid w:val="00752674"/>
    <w:rsid w:val="00756DBA"/>
    <w:rsid w:val="00763D4F"/>
    <w:rsid w:val="007673A6"/>
    <w:rsid w:val="00767B74"/>
    <w:rsid w:val="00772DC7"/>
    <w:rsid w:val="00793CFC"/>
    <w:rsid w:val="007A03BE"/>
    <w:rsid w:val="007B4717"/>
    <w:rsid w:val="007C5055"/>
    <w:rsid w:val="007D4D7B"/>
    <w:rsid w:val="007E15FF"/>
    <w:rsid w:val="007E2877"/>
    <w:rsid w:val="007F170A"/>
    <w:rsid w:val="007F6CCD"/>
    <w:rsid w:val="008007C1"/>
    <w:rsid w:val="0080172B"/>
    <w:rsid w:val="00824C4E"/>
    <w:rsid w:val="00831448"/>
    <w:rsid w:val="008375F1"/>
    <w:rsid w:val="00841524"/>
    <w:rsid w:val="008419F3"/>
    <w:rsid w:val="008448BC"/>
    <w:rsid w:val="00852F2B"/>
    <w:rsid w:val="008751FB"/>
    <w:rsid w:val="00884822"/>
    <w:rsid w:val="00885088"/>
    <w:rsid w:val="008921BD"/>
    <w:rsid w:val="00897588"/>
    <w:rsid w:val="0089780B"/>
    <w:rsid w:val="008979AC"/>
    <w:rsid w:val="008A4DC0"/>
    <w:rsid w:val="008B1E4B"/>
    <w:rsid w:val="008B5EF8"/>
    <w:rsid w:val="008C1325"/>
    <w:rsid w:val="008C1695"/>
    <w:rsid w:val="008F2DF5"/>
    <w:rsid w:val="008F3C6D"/>
    <w:rsid w:val="008F707F"/>
    <w:rsid w:val="00902E7D"/>
    <w:rsid w:val="00906A76"/>
    <w:rsid w:val="00916B77"/>
    <w:rsid w:val="00917EA6"/>
    <w:rsid w:val="00926E6D"/>
    <w:rsid w:val="0092735D"/>
    <w:rsid w:val="009273AD"/>
    <w:rsid w:val="0093385A"/>
    <w:rsid w:val="00947634"/>
    <w:rsid w:val="00960451"/>
    <w:rsid w:val="00981FFB"/>
    <w:rsid w:val="009858BC"/>
    <w:rsid w:val="00986ABF"/>
    <w:rsid w:val="009921CE"/>
    <w:rsid w:val="00993E50"/>
    <w:rsid w:val="00995863"/>
    <w:rsid w:val="009A5A5E"/>
    <w:rsid w:val="009B3324"/>
    <w:rsid w:val="009B736F"/>
    <w:rsid w:val="009D727E"/>
    <w:rsid w:val="009E2E16"/>
    <w:rsid w:val="009E34A3"/>
    <w:rsid w:val="009E7794"/>
    <w:rsid w:val="00A00D81"/>
    <w:rsid w:val="00A118F5"/>
    <w:rsid w:val="00A221A7"/>
    <w:rsid w:val="00A264BF"/>
    <w:rsid w:val="00A30416"/>
    <w:rsid w:val="00A35B1E"/>
    <w:rsid w:val="00A40A2D"/>
    <w:rsid w:val="00A42F2F"/>
    <w:rsid w:val="00A443CC"/>
    <w:rsid w:val="00A44BFC"/>
    <w:rsid w:val="00A50B6E"/>
    <w:rsid w:val="00A547D0"/>
    <w:rsid w:val="00A625BD"/>
    <w:rsid w:val="00A63C2D"/>
    <w:rsid w:val="00A6642F"/>
    <w:rsid w:val="00A71A9E"/>
    <w:rsid w:val="00A76CCD"/>
    <w:rsid w:val="00A76ED0"/>
    <w:rsid w:val="00A839C3"/>
    <w:rsid w:val="00A87583"/>
    <w:rsid w:val="00A93D80"/>
    <w:rsid w:val="00A9669C"/>
    <w:rsid w:val="00AA68BD"/>
    <w:rsid w:val="00AA6E6D"/>
    <w:rsid w:val="00AA778B"/>
    <w:rsid w:val="00AB6AA2"/>
    <w:rsid w:val="00AC2B7E"/>
    <w:rsid w:val="00AC2EFA"/>
    <w:rsid w:val="00AC54F0"/>
    <w:rsid w:val="00AD540C"/>
    <w:rsid w:val="00AE48DE"/>
    <w:rsid w:val="00B02445"/>
    <w:rsid w:val="00B04A94"/>
    <w:rsid w:val="00B06B1E"/>
    <w:rsid w:val="00B10919"/>
    <w:rsid w:val="00B10FA9"/>
    <w:rsid w:val="00B1379F"/>
    <w:rsid w:val="00B263D5"/>
    <w:rsid w:val="00B265C3"/>
    <w:rsid w:val="00B32D6C"/>
    <w:rsid w:val="00B35394"/>
    <w:rsid w:val="00B62825"/>
    <w:rsid w:val="00B64A95"/>
    <w:rsid w:val="00B651CD"/>
    <w:rsid w:val="00B6614F"/>
    <w:rsid w:val="00B736F4"/>
    <w:rsid w:val="00B74DEA"/>
    <w:rsid w:val="00B83B46"/>
    <w:rsid w:val="00B86D20"/>
    <w:rsid w:val="00B870CF"/>
    <w:rsid w:val="00B87C47"/>
    <w:rsid w:val="00B91E9B"/>
    <w:rsid w:val="00BA1C77"/>
    <w:rsid w:val="00BA2699"/>
    <w:rsid w:val="00BA5FB1"/>
    <w:rsid w:val="00BB209C"/>
    <w:rsid w:val="00BB3B7E"/>
    <w:rsid w:val="00BB548D"/>
    <w:rsid w:val="00BB59E2"/>
    <w:rsid w:val="00BB6B92"/>
    <w:rsid w:val="00BB6F85"/>
    <w:rsid w:val="00BB7AD5"/>
    <w:rsid w:val="00BC0BA4"/>
    <w:rsid w:val="00BC2F66"/>
    <w:rsid w:val="00BC634B"/>
    <w:rsid w:val="00BD2041"/>
    <w:rsid w:val="00BD6B4D"/>
    <w:rsid w:val="00BD7CE3"/>
    <w:rsid w:val="00BE29DB"/>
    <w:rsid w:val="00BF07C0"/>
    <w:rsid w:val="00BF0FBA"/>
    <w:rsid w:val="00C029A5"/>
    <w:rsid w:val="00C10D9E"/>
    <w:rsid w:val="00C1526F"/>
    <w:rsid w:val="00C20143"/>
    <w:rsid w:val="00C3267D"/>
    <w:rsid w:val="00C331DD"/>
    <w:rsid w:val="00C40DDD"/>
    <w:rsid w:val="00C41A2F"/>
    <w:rsid w:val="00C61BFF"/>
    <w:rsid w:val="00C63CC4"/>
    <w:rsid w:val="00C919A9"/>
    <w:rsid w:val="00C94C3C"/>
    <w:rsid w:val="00C95D9C"/>
    <w:rsid w:val="00CA1177"/>
    <w:rsid w:val="00CA1A34"/>
    <w:rsid w:val="00CA61B0"/>
    <w:rsid w:val="00CB0997"/>
    <w:rsid w:val="00CB0C62"/>
    <w:rsid w:val="00CC36AB"/>
    <w:rsid w:val="00CD225D"/>
    <w:rsid w:val="00CE0924"/>
    <w:rsid w:val="00CE20DC"/>
    <w:rsid w:val="00CE6F30"/>
    <w:rsid w:val="00CF0CC2"/>
    <w:rsid w:val="00CF5910"/>
    <w:rsid w:val="00CF7F45"/>
    <w:rsid w:val="00D00A59"/>
    <w:rsid w:val="00D06043"/>
    <w:rsid w:val="00D12B11"/>
    <w:rsid w:val="00D13293"/>
    <w:rsid w:val="00D1480C"/>
    <w:rsid w:val="00D1512B"/>
    <w:rsid w:val="00D27CFA"/>
    <w:rsid w:val="00D309AF"/>
    <w:rsid w:val="00D31553"/>
    <w:rsid w:val="00D36959"/>
    <w:rsid w:val="00D42CA6"/>
    <w:rsid w:val="00D4712A"/>
    <w:rsid w:val="00D52461"/>
    <w:rsid w:val="00D63ED2"/>
    <w:rsid w:val="00D655DB"/>
    <w:rsid w:val="00D71FD5"/>
    <w:rsid w:val="00D76D1E"/>
    <w:rsid w:val="00D842CC"/>
    <w:rsid w:val="00D97A40"/>
    <w:rsid w:val="00DA655B"/>
    <w:rsid w:val="00DA6CA0"/>
    <w:rsid w:val="00DB2BB8"/>
    <w:rsid w:val="00DB4FF9"/>
    <w:rsid w:val="00DB582D"/>
    <w:rsid w:val="00DB66BC"/>
    <w:rsid w:val="00DC1238"/>
    <w:rsid w:val="00DC4FF7"/>
    <w:rsid w:val="00DC692B"/>
    <w:rsid w:val="00DD0A40"/>
    <w:rsid w:val="00DE0CE1"/>
    <w:rsid w:val="00DE16D6"/>
    <w:rsid w:val="00DE2AF0"/>
    <w:rsid w:val="00DE31DD"/>
    <w:rsid w:val="00DE394B"/>
    <w:rsid w:val="00DE5170"/>
    <w:rsid w:val="00DE5570"/>
    <w:rsid w:val="00DF4C92"/>
    <w:rsid w:val="00DF648F"/>
    <w:rsid w:val="00E106D1"/>
    <w:rsid w:val="00E14F12"/>
    <w:rsid w:val="00E21185"/>
    <w:rsid w:val="00E23DAA"/>
    <w:rsid w:val="00E25B65"/>
    <w:rsid w:val="00E27D1D"/>
    <w:rsid w:val="00E37B73"/>
    <w:rsid w:val="00E42EF0"/>
    <w:rsid w:val="00E51E64"/>
    <w:rsid w:val="00E52B02"/>
    <w:rsid w:val="00E66A28"/>
    <w:rsid w:val="00E75D49"/>
    <w:rsid w:val="00E808A3"/>
    <w:rsid w:val="00E81D9B"/>
    <w:rsid w:val="00E844B5"/>
    <w:rsid w:val="00E8683A"/>
    <w:rsid w:val="00E9666B"/>
    <w:rsid w:val="00EA5223"/>
    <w:rsid w:val="00EA6143"/>
    <w:rsid w:val="00EB54DA"/>
    <w:rsid w:val="00EB6934"/>
    <w:rsid w:val="00EB69EE"/>
    <w:rsid w:val="00EC10D6"/>
    <w:rsid w:val="00EC16A9"/>
    <w:rsid w:val="00EC3C1C"/>
    <w:rsid w:val="00EC5C06"/>
    <w:rsid w:val="00ED0997"/>
    <w:rsid w:val="00EE21E0"/>
    <w:rsid w:val="00EE2734"/>
    <w:rsid w:val="00EF7D48"/>
    <w:rsid w:val="00F024E8"/>
    <w:rsid w:val="00F13E37"/>
    <w:rsid w:val="00F17631"/>
    <w:rsid w:val="00F17DC9"/>
    <w:rsid w:val="00F253D2"/>
    <w:rsid w:val="00F36F0F"/>
    <w:rsid w:val="00F3718E"/>
    <w:rsid w:val="00F40313"/>
    <w:rsid w:val="00F445D9"/>
    <w:rsid w:val="00F5123B"/>
    <w:rsid w:val="00F54044"/>
    <w:rsid w:val="00F5634B"/>
    <w:rsid w:val="00F625AF"/>
    <w:rsid w:val="00F632E1"/>
    <w:rsid w:val="00F659F9"/>
    <w:rsid w:val="00F65CAA"/>
    <w:rsid w:val="00F705E6"/>
    <w:rsid w:val="00F7074C"/>
    <w:rsid w:val="00F720CE"/>
    <w:rsid w:val="00F746B4"/>
    <w:rsid w:val="00F76963"/>
    <w:rsid w:val="00F77D54"/>
    <w:rsid w:val="00F93623"/>
    <w:rsid w:val="00F95826"/>
    <w:rsid w:val="00F9701A"/>
    <w:rsid w:val="00FA06B7"/>
    <w:rsid w:val="00FA6B0B"/>
    <w:rsid w:val="00FB498C"/>
    <w:rsid w:val="00FB4F51"/>
    <w:rsid w:val="00FB65BA"/>
    <w:rsid w:val="00FB79C0"/>
    <w:rsid w:val="00FC5F00"/>
    <w:rsid w:val="00FD093D"/>
    <w:rsid w:val="00FD6BD2"/>
    <w:rsid w:val="00FE7CD8"/>
    <w:rsid w:val="00FF5914"/>
    <w:rsid w:val="00FF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10D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0D9E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0D9E"/>
    <w:rPr>
      <w:b/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0D9E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0D9E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C10D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0D9E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0D9E"/>
    <w:rPr>
      <w:b/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0D9E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0D9E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svibnja 2018.</izvorni_sadrzaj>
    <derivirana_varijabla naziv="DomainObject.DatumDonosenjaOdluke_1">23.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1048</izvorni_sadrzaj>
    <derivirana_varijabla naziv="DomainObject.Predmet.Broj_1">1048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2018.</izvorni_sadrzaj>
    <derivirana_varijabla naziv="DomainObject.Predmet.DatumOsnivanja_1">18.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St-1048/2018</izvorni_sadrzaj>
    <derivirana_varijabla naziv="DomainObject.Predmet.OznakaBroj_1">St-1048/2018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Argumentum Veritas d.o.o.</izvorni_sadrzaj>
    <derivirana_varijabla naziv="DomainObject.Predmet.ProtustrankaFormated_1">  Argumentum Veritas d.o.o.</derivirana_varijabla>
  </DomainObject.Predmet.ProtustrankaFormated>
  <DomainObject.Predmet.ProtustrankaFormatedOIB>
    <izvorni_sadrzaj>  Argumentum Veritas d.o.o., OIB 03814301131</izvorni_sadrzaj>
    <derivirana_varijabla naziv="DomainObject.Predmet.ProtustrankaFormatedOIB_1">  Argumentum Veritas d.o.o., OIB 03814301131</derivirana_varijabla>
  </DomainObject.Predmet.ProtustrankaFormatedOIB>
  <DomainObject.Predmet.ProtustrankaFormatedWithAdress>
    <izvorni_sadrzaj> Argumentum Veritas d.o.o., Milana Amruša 15, 10000 Zagreb</izvorni_sadrzaj>
    <derivirana_varijabla naziv="DomainObject.Predmet.ProtustrankaFormatedWithAdress_1"> Argumentum Veritas d.o.o., Milana Amruša 15, 10000 Zagreb</derivirana_varijabla>
  </DomainObject.Predmet.ProtustrankaFormatedWithAdress>
  <DomainObject.Predmet.ProtustrankaFormatedWithAdressOIB>
    <izvorni_sadrzaj> Argumentum Veritas d.o.o., OIB 03814301131, Milana Amruša 15, 10000 Zagreb</izvorni_sadrzaj>
    <derivirana_varijabla naziv="DomainObject.Predmet.ProtustrankaFormatedWithAdressOIB_1"> Argumentum Veritas d.o.o., OIB 03814301131, Milana Amruša 15, 10000 Zagreb</derivirana_varijabla>
  </DomainObject.Predmet.ProtustrankaFormatedWithAdressOIB>
  <DomainObject.Predmet.ProtustrankaWithAdress>
    <izvorni_sadrzaj>Argumentum Veritas d.o.o. Milana Amruša 15, 10000 Zagreb</izvorni_sadrzaj>
    <derivirana_varijabla naziv="DomainObject.Predmet.ProtustrankaWithAdress_1">Argumentum Veritas d.o.o. Milana Amruša 15, 10000 Zagreb</derivirana_varijabla>
  </DomainObject.Predmet.ProtustrankaWithAdress>
  <DomainObject.Predmet.ProtustrankaWithAdressOIB>
    <izvorni_sadrzaj>Argumentum Veritas d.o.o., OIB 03814301131, Milana Amruša 15, 10000 Zagreb</izvorni_sadrzaj>
    <derivirana_varijabla naziv="DomainObject.Predmet.ProtustrankaWithAdressOIB_1">Argumentum Veritas d.o.o., OIB 03814301131, Milana Amruša 15, 10000 Zagreb</derivirana_varijabla>
  </DomainObject.Predmet.ProtustrankaWithAdressOIB>
  <DomainObject.Predmet.ProtustrankaNazivFormated>
    <izvorni_sadrzaj>Argumentum Veritas d.o.o.</izvorni_sadrzaj>
    <derivirana_varijabla naziv="DomainObject.Predmet.ProtustrankaNazivFormated_1">Argumentum Veritas d.o.o.</derivirana_varijabla>
  </DomainObject.Predmet.ProtustrankaNazivFormated>
  <DomainObject.Predmet.ProtustrankaNazivFormatedOIB>
    <izvorni_sadrzaj>Argumentum Veritas d.o.o., OIB 03814301131</izvorni_sadrzaj>
    <derivirana_varijabla naziv="DomainObject.Predmet.ProtustrankaNazivFormatedOIB_1">Argumentum Veritas d.o.o., OIB 03814301131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Predrag Gađa</izvorni_sadrzaj>
    <derivirana_varijabla naziv="DomainObject.Predmet.StrankaFormated_1">  FINA Regionalni centar Zagreb; Predrag Gađa</derivirana_varijabla>
  </DomainObject.Predmet.StrankaFormated>
  <DomainObject.Predmet.StrankaFormatedOIB>
    <izvorni_sadrzaj>  FINA Regionalni centar Zagreb, OIB 85821130368; Predrag Gađa, OIB 96520601551</izvorni_sadrzaj>
    <derivirana_varijabla naziv="DomainObject.Predmet.StrankaFormatedOIB_1">  FINA Regionalni centar Zagreb, OIB 85821130368; Predrag Gađa, OIB 96520601551</derivirana_varijabla>
  </DomainObject.Predmet.StrankaFormatedOIB>
  <DomainObject.Predmet.StrankaFormatedWithAdress>
    <izvorni_sadrzaj> FINA Regionalni centar Zagreb, Trg svibanjskih žrtava 1995. 1, 10000 Zagreb; Predrag Gađa, Ulica Josipa Kozarca 14a, 10000 Zagreb</izvorni_sadrzaj>
    <derivirana_varijabla naziv="DomainObject.Predmet.StrankaFormatedWithAdress_1"> FINA Regionalni centar Zagreb, Trg svibanjskih žrtava 1995. 1, 10000 Zagreb; Predrag Gađa, Ulica Josipa Kozarca 14a, 10000 Zagreb</derivirana_varijabla>
  </DomainObject.Predmet.StrankaFormatedWithAdress>
  <DomainObject.Predmet.StrankaFormatedWithAdressOIB>
    <izvorni_sadrzaj> FINA Regionalni centar Zagreb, OIB 85821130368, Trg svibanjskih žrtava 1995. 1, 10000 Zagreb; Predrag Gađa, OIB 96520601551, Ulica Josipa Kozarca 14a, 10000 Zagreb</izvorni_sadrzaj>
    <derivirana_varijabla naziv="DomainObject.Predmet.StrankaFormatedWithAdressOIB_1"> FINA Regionalni centar Zagreb, OIB 85821130368, Trg svibanjskih žrtava 1995. 1, 10000 Zagreb; Predrag Gađa, OIB 96520601551, Ulica Josipa Kozarca 14a, 10000 Zagreb</derivirana_varijabla>
  </DomainObject.Predmet.StrankaFormatedWithAdressOIB>
  <DomainObject.Predmet.StrankaWithAdress>
    <izvorni_sadrzaj>FINA Regionalni centar Zagreb Trg svibanjskih žrtava 1995. 1,10000 Zagreb,Predrag Gađa Ulica Josipa Kozarca 14a,10000 Zagreb</izvorni_sadrzaj>
    <derivirana_varijabla naziv="DomainObject.Predmet.StrankaWithAdress_1">FINA Regionalni centar Zagreb Trg svibanjskih žrtava 1995. 1,10000 Zagreb,Predrag Gađa Ulica Josipa Kozarca 14a,10000 Zagreb</derivirana_varijabla>
  </DomainObject.Predmet.StrankaWithAdress>
  <DomainObject.Predmet.StrankaWithAdressOIB>
    <izvorni_sadrzaj>FINA Regionalni centar Zagreb, OIB 85821130368, Trg svibanjskih žrtava 1995. 1,10000 Zagreb,Predrag Gađa, OIB 96520601551, Ulica Josipa Kozarca 14a,10000 Zagreb</izvorni_sadrzaj>
    <derivirana_varijabla naziv="DomainObject.Predmet.StrankaWithAdressOIB_1">FINA Regionalni centar Zagreb, OIB 85821130368, Trg svibanjskih žrtava 1995. 1,10000 Zagreb,Predrag Gađa, OIB 96520601551, Ulica Josipa Kozarca 14a,10000 Zagreb</derivirana_varijabla>
  </DomainObject.Predmet.StrankaWithAdressOIB>
  <DomainObject.Predmet.StrankaNazivFormated>
    <izvorni_sadrzaj>FINA Regionalni centar Zagreb,Predrag Gađa</izvorni_sadrzaj>
    <derivirana_varijabla naziv="DomainObject.Predmet.StrankaNazivFormated_1">FINA Regionalni centar Zagreb,Predrag Gađa</derivirana_varijabla>
  </DomainObject.Predmet.StrankaNazivFormated>
  <DomainObject.Predmet.StrankaNazivFormatedOIB>
    <izvorni_sadrzaj>FINA Regionalni centar Zagreb, OIB 85821130368,Predrag Gađa, OIB 96520601551</izvorni_sadrzaj>
    <derivirana_varijabla naziv="DomainObject.Predmet.StrankaNazivFormatedOIB_1">FINA Regionalni centar Zagreb, OIB 85821130368,Predrag Gađa, OIB 96520601551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  <item>Predrag Gađa</item>
    </izvorni_sadrzaj>
    <derivirana_varijabla naziv="DomainObject.Predmet.StrankaListFormated_1">
      <item>FINA Regionalni centar Zagreb</item>
      <item>Predrag Gađa</item>
    </derivirana_varijabla>
  </DomainObject.Predmet.StrankaListFormated>
  <DomainObject.Predmet.StrankaListFormatedOIB>
    <izvorni_sadrzaj>
      <item>FINA Regionalni centar Zagreb, OIB 85821130368</item>
      <item>Predrag Gađa, OIB 96520601551</item>
    </izvorni_sadrzaj>
    <derivirana_varijabla naziv="DomainObject.Predmet.StrankaListFormatedOIB_1">
      <item>FINA Regionalni centar Zagreb, OIB 85821130368</item>
      <item>Predrag Gađa, OIB 96520601551</item>
    </derivirana_varijabla>
  </DomainObject.Predmet.StrankaListFormatedOIB>
  <DomainObject.Predmet.StrankaListFormatedWithAdress>
    <izvorni_sadrzaj>
      <item>FINA Regionalni centar Zagreb, Trg svibanjskih žrtava 1995. 1, 10000 Zagreb</item>
      <item>Predrag Gađa, Ulica Josipa Kozarca 14a, 10000 Zagreb</item>
    </izvorni_sadrzaj>
    <derivirana_varijabla naziv="DomainObject.Predmet.StrankaListFormatedWithAdress_1">
      <item>FINA Regionalni centar Zagreb, Trg svibanjskih žrtava 1995. 1, 10000 Zagreb</item>
      <item>Predrag Gađa, Ulica Josipa Kozarca 14a,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Predrag Gađa, OIB 96520601551, Ulica Josipa Kozarca 14a, 10000 Zagreb</item>
    </izvorni_sadrzaj>
    <derivirana_varijabla naziv="DomainObject.Predmet.StrankaListFormatedWithAdressOIB_1">
      <item>FINA Regionalni centar Zagreb, OIB 85821130368, Trg svibanjskih žrtava 1995. 1, 10000 Zagreb</item>
      <item>Predrag Gađa, OIB 96520601551, Ulica Josipa Kozarca 14a, 10000 Zagreb</item>
    </derivirana_varijabla>
  </DomainObject.Predmet.StrankaListFormatedWithAdressOIB>
  <DomainObject.Predmet.StrankaListNazivFormated>
    <izvorni_sadrzaj>
      <item>FINA Regionalni centar Zagreb</item>
      <item>Predrag Gađa</item>
    </izvorni_sadrzaj>
    <derivirana_varijabla naziv="DomainObject.Predmet.StrankaListNazivFormated_1">
      <item>FINA Regionalni centar Zagreb</item>
      <item>Predrag Gađa</item>
    </derivirana_varijabla>
  </DomainObject.Predmet.StrankaListNazivFormated>
  <DomainObject.Predmet.StrankaListNazivFormatedOIB>
    <izvorni_sadrzaj>
      <item>FINA Regionalni centar Zagreb, OIB 85821130368</item>
      <item>Predrag Gađa, OIB 96520601551</item>
    </izvorni_sadrzaj>
    <derivirana_varijabla naziv="DomainObject.Predmet.StrankaListNazivFormatedOIB_1">
      <item>FINA Regionalni centar Zagreb, OIB 85821130368</item>
      <item>Predrag Gađa, OIB 96520601551</item>
    </derivirana_varijabla>
  </DomainObject.Predmet.StrankaListNazivFormatedOIB>
  <DomainObject.Predmet.ProtuStrankaListFormated>
    <izvorni_sadrzaj>
      <item>Argumentum Veritas d.o.o.</item>
    </izvorni_sadrzaj>
    <derivirana_varijabla naziv="DomainObject.Predmet.ProtuStrankaListFormated_1">
      <item>Argumentum Veritas d.o.o.</item>
    </derivirana_varijabla>
  </DomainObject.Predmet.ProtuStrankaListFormated>
  <DomainObject.Predmet.ProtuStrankaListFormatedOIB>
    <izvorni_sadrzaj>
      <item>Argumentum Veritas d.o.o., OIB 03814301131</item>
    </izvorni_sadrzaj>
    <derivirana_varijabla naziv="DomainObject.Predmet.ProtuStrankaListFormatedOIB_1">
      <item>Argumentum Veritas d.o.o., OIB 03814301131</item>
    </derivirana_varijabla>
  </DomainObject.Predmet.ProtuStrankaListFormatedOIB>
  <DomainObject.Predmet.ProtuStrankaListFormatedWithAdress>
    <izvorni_sadrzaj>
      <item>Argumentum Veritas d.o.o., Milana Amruša 15, 10000 Zagreb</item>
    </izvorni_sadrzaj>
    <derivirana_varijabla naziv="DomainObject.Predmet.ProtuStrankaListFormatedWithAdress_1">
      <item>Argumentum Veritas d.o.o., Milana Amruša 15, 10000 Zagreb</item>
    </derivirana_varijabla>
  </DomainObject.Predmet.ProtuStrankaListFormatedWithAdress>
  <DomainObject.Predmet.ProtuStrankaListFormatedWithAdressOIB>
    <izvorni_sadrzaj>
      <item>Argumentum Veritas d.o.o., OIB 03814301131, Milana Amruša 15, 10000 Zagreb</item>
    </izvorni_sadrzaj>
    <derivirana_varijabla naziv="DomainObject.Predmet.ProtuStrankaListFormatedWithAdressOIB_1">
      <item>Argumentum Veritas d.o.o., OIB 03814301131, Milana Amruša 15, 10000 Zagreb</item>
    </derivirana_varijabla>
  </DomainObject.Predmet.ProtuStrankaListFormatedWithAdressOIB>
  <DomainObject.Predmet.ProtuStrankaListNazivFormated>
    <izvorni_sadrzaj>
      <item>Argumentum Veritas d.o.o.</item>
    </izvorni_sadrzaj>
    <derivirana_varijabla naziv="DomainObject.Predmet.ProtuStrankaListNazivFormated_1">
      <item>Argumentum Veritas d.o.o.</item>
    </derivirana_varijabla>
  </DomainObject.Predmet.ProtuStrankaListNazivFormated>
  <DomainObject.Predmet.ProtuStrankaListNazivFormatedOIB>
    <izvorni_sadrzaj>
      <item>Argumentum Veritas d.o.o., OIB 03814301131</item>
    </izvorni_sadrzaj>
    <derivirana_varijabla naziv="DomainObject.Predmet.ProtuStrankaListNazivFormatedOIB_1">
      <item>Argumentum Veritas d.o.o., OIB 03814301131</item>
    </derivirana_varijabla>
  </DomainObject.Predmet.ProtuStrankaListNazivFormatedOIB>
  <DomainObject.Predmet.OstaliListFormated>
    <izvorni_sadrzaj>
      <item>Predrag Gađa</item>
    </izvorni_sadrzaj>
    <derivirana_varijabla naziv="DomainObject.Predmet.OstaliListFormated_1">
      <item>Predrag Gađa</item>
    </derivirana_varijabla>
  </DomainObject.Predmet.OstaliListFormated>
  <DomainObject.Predmet.OstaliListFormatedOIB>
    <izvorni_sadrzaj>
      <item>Predrag Gađa, OIB 96520601551</item>
    </izvorni_sadrzaj>
    <derivirana_varijabla naziv="DomainObject.Predmet.OstaliListFormatedOIB_1">
      <item>Predrag Gađa, OIB 96520601551</item>
    </derivirana_varijabla>
  </DomainObject.Predmet.OstaliListFormatedOIB>
  <DomainObject.Predmet.OstaliListFormatedWithAdress>
    <izvorni_sadrzaj>
      <item>Predrag Gađa, Ulica Josipa Kozarca 14a, 10000 Zagreb</item>
    </izvorni_sadrzaj>
    <derivirana_varijabla naziv="DomainObject.Predmet.OstaliListFormatedWithAdress_1">
      <item>Predrag Gađa, Ulica Josipa Kozarca 14a, 10000 Zagreb</item>
    </derivirana_varijabla>
  </DomainObject.Predmet.OstaliListFormatedWithAdress>
  <DomainObject.Predmet.OstaliListFormatedWithAdressOIB>
    <izvorni_sadrzaj>
      <item>Predrag Gađa, OIB 96520601551, Ulica Josipa Kozarca 14a, 10000 Zagreb</item>
    </izvorni_sadrzaj>
    <derivirana_varijabla naziv="DomainObject.Predmet.OstaliListFormatedWithAdressOIB_1">
      <item>Predrag Gađa, OIB 96520601551, Ulica Josipa Kozarca 14a, 10000 Zagreb</item>
    </derivirana_varijabla>
  </DomainObject.Predmet.OstaliListFormatedWithAdressOIB>
  <DomainObject.Predmet.OstaliListNazivFormated>
    <izvorni_sadrzaj>
      <item>Predrag Gađa</item>
    </izvorni_sadrzaj>
    <derivirana_varijabla naziv="DomainObject.Predmet.OstaliListNazivFormated_1">
      <item>Predrag Gađa</item>
    </derivirana_varijabla>
  </DomainObject.Predmet.OstaliListNazivFormated>
  <DomainObject.Predmet.OstaliListNazivFormatedOIB>
    <izvorni_sadrzaj>
      <item>Predrag Gađa, OIB 96520601551</item>
    </izvorni_sadrzaj>
    <derivirana_varijabla naziv="DomainObject.Predmet.OstaliListNazivFormatedOIB_1">
      <item>Predrag Gađa, OIB 96520601551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svibnja 2018.</izvorni_sadrzaj>
    <derivirana_varijabla naziv="DomainObject.Datum_1">23.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Argumentum Veritas d.o.o.</izvorni_sadrzaj>
    <derivirana_varijabla naziv="DomainObject.Predmet.ProtustrankaIDrugi_1">Argumentum Veritas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Argumentum Veritas d.o.o., OIB 03814301131, Milana Amruša 15, 10000 Zagreb</izvorni_sadrzaj>
    <derivirana_varijabla naziv="DomainObject.Predmet.ProtustrankaIDrugiAdressOIB_1">Argumentum Veritas d.o.o., OIB 03814301131, Milana Amruša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Argumentum Veritas d.o.o.</item>
      <item>FINA Regionalni centar Zagreb</item>
      <item>Predrag Gađa</item>
      <item>Predrag Gađa</item>
    </izvorni_sadrzaj>
    <derivirana_varijabla naziv="DomainObject.Predmet.SudioniciListNaziv_1">
      <item>Argumentum Veritas d.o.o.</item>
      <item>FINA Regionalni centar Zagreb</item>
      <item>Predrag Gađa</item>
      <item>Predrag Gađa</item>
    </derivirana_varijabla>
  </DomainObject.Predmet.SudioniciListNaziv>
  <DomainObject.Predmet.SudioniciListAdressOIB>
    <izvorni_sadrzaj>
      <item>Argumentum Veritas d.o.o., OIB 03814301131, Milana Amruša 15,10000 Zagreb</item>
      <item>FINA Regionalni centar Zagreb, OIB 85821130368, Trg svibanjskih žrtava 1995. 1,10000 Zagreb</item>
      <item>Predrag Gađa, OIB 96520601551, Ulica Josipa Kozarca 14a,10000 Zagreb</item>
      <item>Predrag Gađa, OIB 96520601551, Ulica Josipa Kozarca 14a,10000 Zagreb</item>
    </izvorni_sadrzaj>
    <derivirana_varijabla naziv="DomainObject.Predmet.SudioniciListAdressOIB_1">
      <item>Argumentum Veritas d.o.o., OIB 03814301131, Milana Amruša 15,10000 Zagreb</item>
      <item>FINA Regionalni centar Zagreb, OIB 85821130368, Trg svibanjskih žrtava 1995. 1,10000 Zagreb</item>
      <item>Predrag Gađa, OIB 96520601551, Ulica Josipa Kozarca 14a,10000 Zagreb</item>
      <item>Predrag Gađa, OIB 96520601551, Ulica Josipa Kozarca 14a,10000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03814301131</item>
      <item>, OIB 85821130368</item>
      <item>, OIB 96520601551</item>
      <item>, OIB 96520601551</item>
    </izvorni_sadrzaj>
    <derivirana_varijabla naziv="DomainObject.Predmet.SudioniciListNazivOIB_1">
      <item>, OIB 03814301131</item>
      <item>, OIB 85821130368</item>
      <item>, OIB 96520601551</item>
      <item>, OIB 96520601551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560</properties:Words>
  <properties:Characters>2954</properties:Characters>
  <properties:Lines>78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2018-05-23T07:30:00Z</dcterms:created>
  <dc:creator>ilukac</dc:creator>
  <cp:lastModifiedBy>Gordana Cvitković</cp:lastModifiedBy>
  <cp:lastPrinted>2018-05-23T07:39:00Z</cp:lastPrinted>
  <dcterms:modified xmlns:xsi="http://www.w3.org/2001/XMLSchema-instance" xsi:type="dcterms:W3CDTF">2018-05-23T07:39:00Z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PREDUJAM  1.000,00 kn  St-1048-18  čl. 110.docx)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