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d9f0" w14:paraId="976d9f0" w:rsidRDefault="007F31F0" w:rsidP="00910611" w:rsidR="007F31F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1F0" w:rsidP="00910611" w:rsidR="007F31F0">
      <w:r>
        <w:rPr>
          <w:rFonts w:eastAsia="MS Mincho"/>
        </w:rPr>
        <w:t>REPUBLIKA HRVATSKA</w:t>
      </w:r>
    </w:p>
    <w:p w:rsidRDefault="007F31F0" w:rsidP="00910611" w:rsidR="007F31F0">
      <w:r>
        <w:rPr>
          <w:rFonts w:eastAsia="MS Mincho"/>
        </w:rPr>
        <w:t>TRGOVAČKI SUD U RIJECI</w:t>
      </w:r>
    </w:p>
    <w:p w:rsidRDefault="007F31F0" w:rsidR="007F31F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F31F0" w:rsidP="00910611" w:rsidR="007F31F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F03006">
        <w:t>171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102DE" w:rsidR="008102DE">
      <w:pPr>
        <w:numPr>
          <w:ilvl w:val="0"/>
          <w:numId w:val="11"/>
        </w:numPr>
        <w:jc w:val="both"/>
        <w:rPr>
          <w:b/>
          <w:bCs/>
        </w:rPr>
      </w:pPr>
      <w:r w:rsidRPr="00F03006">
        <w:rPr>
          <w:bCs/>
        </w:rPr>
        <w:t xml:space="preserve">Za dužnika </w:t>
      </w:r>
      <w:r w:rsidR="00F03006">
        <w:rPr>
          <w:b/>
          <w:bCs/>
        </w:rPr>
        <w:t>IN SEPTEM GRUPA društvo s ograničenom odgovornošću za trgovinu i posredovanje, Bakar, Omladinska 5, OIB 71412512106, MBS 040277228</w:t>
      </w:r>
    </w:p>
    <w:p w:rsidRDefault="00F03006" w:rsidP="00F03006" w:rsidR="00F03006" w:rsidRPr="00F03006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BF30DF">
        <w:t>1</w:t>
      </w:r>
      <w:r w:rsidR="0042263A">
        <w:t>0</w:t>
      </w:r>
      <w:r w:rsidR="00446F8B">
        <w:t xml:space="preserve">. rujna </w:t>
      </w:r>
      <w:r>
        <w:t xml:space="preserve">2015. godine iznosi </w:t>
      </w:r>
      <w:r w:rsidR="0042263A">
        <w:rPr>
          <w:b/>
        </w:rPr>
        <w:t xml:space="preserve">10.225,83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7F31F0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1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E48A3">
      <w:t>171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263A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6E95"/>
    <w:rsid w:val="007A7BDE"/>
    <w:rsid w:val="007B5BB1"/>
    <w:rsid w:val="007B6289"/>
    <w:rsid w:val="007D6926"/>
    <w:rsid w:val="007F0D63"/>
    <w:rsid w:val="007F31F0"/>
    <w:rsid w:val="007F453A"/>
    <w:rsid w:val="00800379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1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1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1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1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1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1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1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1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St-171/2015</izvorni_sadrzaj>
    <derivirana_varijabla naziv="DomainObject.Predmet.OznakaBroj_1">St-171/2015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SEPTEM GRUPA d.o.o.  Bakar</izvorni_sadrzaj>
    <derivirana_varijabla naziv="DomainObject.Predmet.ProtustrankaFormated_1">  IN SEPTEM GRUPA d.o.o.  Bakar</derivirana_varijabla>
  </DomainObject.Predmet.ProtustrankaFormated>
  <DomainObject.Predmet.ProtustrankaFormatedOIB>
    <izvorni_sadrzaj>  IN SEPTEM GRUPA d.o.o.  Bakar, OIB 71412512106</izvorni_sadrzaj>
    <derivirana_varijabla naziv="DomainObject.Predmet.ProtustrankaFormatedOIB_1">  IN SEPTEM GRUPA d.o.o.  Bakar, OIB 71412512106</derivirana_varijabla>
  </DomainObject.Predmet.ProtustrankaFormatedOIB>
  <DomainObject.Predmet.ProtustrankaFormatedWithAdress>
    <izvorni_sadrzaj> IN SEPTEM GRUPA d.o.o.  Bakar, Omladinska 5, 51222 Bakar</izvorni_sadrzaj>
    <derivirana_varijabla naziv="DomainObject.Predmet.ProtustrankaFormatedWithAdress_1"> IN SEPTEM GRUPA d.o.o.  Bakar, Omladinska 5, 51222 Bakar</derivirana_varijabla>
  </DomainObject.Predmet.ProtustrankaFormatedWithAdress>
  <DomainObject.Predmet.ProtustrankaFormatedWithAdressOIB>
    <izvorni_sadrzaj> IN SEPTEM GRUPA d.o.o.  Bakar, OIB 71412512106, Omladinska 5, 51222 Bakar</izvorni_sadrzaj>
    <derivirana_varijabla naziv="DomainObject.Predmet.ProtustrankaFormatedWithAdressOIB_1"> IN SEPTEM GRUPA d.o.o.  Bakar, OIB 71412512106, Omladinska 5, 51222 Bakar</derivirana_varijabla>
  </DomainObject.Predmet.ProtustrankaFormatedWithAdressOIB>
  <DomainObject.Predmet.ProtustrankaWithAdress>
    <izvorni_sadrzaj>IN SEPTEM GRUPA d.o.o.  Bakar Omladinska 5, 51222 Bakar</izvorni_sadrzaj>
    <derivirana_varijabla naziv="DomainObject.Predmet.ProtustrankaWithAdress_1">IN SEPTEM GRUPA d.o.o.  Bakar Omladinska 5, 51222 Bakar</derivirana_varijabla>
  </DomainObject.Predmet.ProtustrankaWithAdress>
  <DomainObject.Predmet.ProtustrankaWithAdressOIB>
    <izvorni_sadrzaj>IN SEPTEM GRUPA d.o.o.  Bakar, OIB 71412512106, Omladinska 5, 51222 Bakar</izvorni_sadrzaj>
    <derivirana_varijabla naziv="DomainObject.Predmet.ProtustrankaWithAdressOIB_1">IN SEPTEM GRUPA d.o.o.  Bakar, OIB 71412512106, Omladinska 5, 51222 Bakar</derivirana_varijabla>
  </DomainObject.Predmet.ProtustrankaWithAdressOIB>
  <DomainObject.Predmet.ProtustrankaNazivFormated>
    <izvorni_sadrzaj>IN SEPTEM GRUPA d.o.o.  Bakar</izvorni_sadrzaj>
    <derivirana_varijabla naziv="DomainObject.Predmet.ProtustrankaNazivFormated_1">IN SEPTEM GRUPA d.o.o.  Bakar</derivirana_varijabla>
  </DomainObject.Predmet.ProtustrankaNazivFormated>
  <DomainObject.Predmet.ProtustrankaNazivFormatedOIB>
    <izvorni_sadrzaj>IN SEPTEM GRUPA d.o.o.  Bakar, OIB 71412512106</izvorni_sadrzaj>
    <derivirana_varijabla naziv="DomainObject.Predmet.ProtustrankaNazivFormatedOIB_1">IN SEPTEM GRUPA d.o.o.  Bakar, OIB 71412512106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 SEPTEM GRUPA d.o.o.  Bakar</item>
    </izvorni_sadrzaj>
    <derivirana_varijabla naziv="DomainObject.Predmet.ProtuStrankaListFormated_1">
      <item>IN SEPTEM GRUPA d.o.o.  Bakar</item>
    </derivirana_varijabla>
  </DomainObject.Predmet.ProtuStrankaListFormated>
  <DomainObject.Predmet.ProtuStrankaListFormatedOIB>
    <izvorni_sadrzaj>
      <item>IN SEPTEM GRUPA d.o.o.  Bakar, OIB 71412512106</item>
    </izvorni_sadrzaj>
    <derivirana_varijabla naziv="DomainObject.Predmet.ProtuStrankaListFormatedOIB_1">
      <item>IN SEPTEM GRUPA d.o.o.  Bakar, OIB 71412512106</item>
    </derivirana_varijabla>
  </DomainObject.Predmet.ProtuStrankaListFormatedOIB>
  <DomainObject.Predmet.ProtuStrankaListFormatedWithAdress>
    <izvorni_sadrzaj>
      <item>IN SEPTEM GRUPA d.o.o.  Bakar, Omladinska 5, 51222 Bakar</item>
    </izvorni_sadrzaj>
    <derivirana_varijabla naziv="DomainObject.Predmet.ProtuStrankaListFormatedWithAdress_1">
      <item>IN SEPTEM GRUPA d.o.o.  Bakar, Omladinska 5, 51222 Bakar</item>
    </derivirana_varijabla>
  </DomainObject.Predmet.ProtuStrankaListFormatedWithAdress>
  <DomainObject.Predmet.ProtuStrankaListFormatedWithAdressOIB>
    <izvorni_sadrzaj>
      <item>IN SEPTEM GRUPA d.o.o.  Bakar, OIB 71412512106, Omladinska 5, 51222 Bakar</item>
    </izvorni_sadrzaj>
    <derivirana_varijabla naziv="DomainObject.Predmet.ProtuStrankaListFormatedWithAdressOIB_1">
      <item>IN SEPTEM GRUPA d.o.o.  Bakar, OIB 71412512106, Omladinska 5, 51222 Bakar</item>
    </derivirana_varijabla>
  </DomainObject.Predmet.ProtuStrankaListFormatedWithAdressOIB>
  <DomainObject.Predmet.ProtuStrankaListNazivFormated>
    <izvorni_sadrzaj>
      <item>IN SEPTEM GRUPA d.o.o.  Bakar</item>
    </izvorni_sadrzaj>
    <derivirana_varijabla naziv="DomainObject.Predmet.ProtuStrankaListNazivFormated_1">
      <item>IN SEPTEM GRUPA d.o.o.  Bakar</item>
    </derivirana_varijabla>
  </DomainObject.Predmet.ProtuStrankaListNazivFormated>
  <DomainObject.Predmet.ProtuStrankaListNazivFormatedOIB>
    <izvorni_sadrzaj>
      <item>IN SEPTEM GRUPA d.o.o.  Bakar, OIB 71412512106</item>
    </izvorni_sadrzaj>
    <derivirana_varijabla naziv="DomainObject.Predmet.ProtuStrankaListNazivFormatedOIB_1">
      <item>IN SEPTEM GRUPA d.o.o.  Bakar, OIB 71412512106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 SEPTEM GRUPA d.o.o.  Bakar</izvorni_sadrzaj>
    <derivirana_varijabla naziv="DomainObject.Predmet.ProtustrankaIDrugi_1">IN SEPTEM GRUPA d.o.o.  Bakar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 SEPTEM GRUPA d.o.o.  Bakar, OIB 71412512106, Omladinska 5, 51222 Bakar</izvorni_sadrzaj>
    <derivirana_varijabla naziv="DomainObject.Predmet.ProtustrankaIDrugiAdressOIB_1">IN SEPTEM GRUPA d.o.o.  Bakar, OIB 71412512106, Omladinska 5,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 SEPTEM GRUPA d.o.o.  Bakar</item>
    </izvorni_sadrzaj>
    <derivirana_varijabla naziv="DomainObject.Predmet.SudioniciListNaziv_1">
      <item>FINA  Rijeka</item>
      <item>IN SEPTEM GRUPA d.o.o.  Bakar</item>
    </derivirana_varijabla>
  </DomainObject.Predmet.SudioniciListNaziv>
  <DomainObject.Predmet.SudioniciListAdressOIB>
    <izvorni_sadrzaj>
      <item>FINA  Rijeka, OIB 85821130368, Frana Kurelca 8,51000 Rijeka</item>
      <item>IN SEPTEM GRUPA d.o.o.  Bakar, OIB 71412512106, Omladinska 5,51222 Bakar</item>
    </izvorni_sadrzaj>
    <derivirana_varijabla naziv="DomainObject.Predmet.SudioniciListAdressOIB_1">
      <item>FINA  Rijeka, OIB 85821130368, Frana Kurelca 8,51000 Rijeka</item>
      <item>IN SEPTEM GRUPA d.o.o.  Bakar, OIB 71412512106, Omladinska 5,51222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71412512106</item>
    </izvorni_sadrzaj>
    <derivirana_varijabla naziv="DomainObject.Predmet.SudioniciListNazivOIB_1">
      <item>, OIB 85821130368</item>
      <item>, OIB 71412512106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260B3-73D3-4F1C-B8A7-E3CC749FE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1452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2015-11-20T12:29:00Z</dcterms:created>
  <dc:creator>ksarlija</dc:creator>
  <cp:lastModifiedBy>Jasna Radulović</cp:lastModifiedBy>
  <cp:lastPrinted>2015-11-20T12:28:00Z</cp:lastPrinted>
  <dcterms:modified xmlns:xsi="http://www.w3.org/2001/XMLSchema-instance" xsi:type="dcterms:W3CDTF">2015-11-23T09:54:00Z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