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376f" w14:paraId="3d7376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E84E16">
        <w:t>8</w:t>
      </w:r>
      <w:r w:rsidR="004150C5">
        <w:t>6</w:t>
      </w:r>
      <w:r w:rsidR="00E84E16">
        <w:t>1</w:t>
      </w:r>
      <w:r>
        <w:t>/1</w:t>
      </w:r>
      <w:r w:rsidR="006F01E3">
        <w:t>6</w:t>
      </w:r>
      <w:r>
        <w:t>-</w:t>
      </w:r>
      <w:r w:rsidR="00542441">
        <w:t>2</w:t>
      </w:r>
      <w:r w:rsidR="00C229F8">
        <w:t>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E84E16" w:rsidRPr="00E84E16">
        <w:t>INTEGRAL jednostavno društvo s ograničenom odgovornošću za trgovinu i inženjering, Osijek, Vij. Dinare 10, MBS 030126582, OIB 74058587432</w:t>
      </w:r>
      <w:r w:rsidR="00AE36BA" w:rsidRPr="00AE36BA">
        <w:t xml:space="preserve">, dana </w:t>
      </w:r>
      <w:r w:rsidR="00542441">
        <w:t>20</w:t>
      </w:r>
      <w:r w:rsidR="00AE36BA" w:rsidRPr="00AE36BA">
        <w:t xml:space="preserve">.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E84E16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84E16" w:rsidRPr="00E84E16">
        <w:t>INTEGRAL jednostavno društvo s ograničenom odgovornošću za trgovinu i inženjering, Osijek, Vij. Dinare 10, MBS 030126582, OIB 74058587432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E84E16">
        <w:t>8</w:t>
      </w:r>
      <w:r w:rsidR="004150C5">
        <w:t>6</w:t>
      </w:r>
      <w:r w:rsidR="00E84E16">
        <w:t>1</w:t>
      </w:r>
      <w:r>
        <w:t>-1</w:t>
      </w:r>
      <w:r w:rsidR="006F01E3">
        <w:t>6</w:t>
      </w:r>
      <w:r>
        <w:t xml:space="preserve"> kod Hrvatske poštanske banke iznos od </w:t>
      </w:r>
      <w:r w:rsidR="00E84E16">
        <w:t>3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E84E16" w:rsidP="00E84E16" w:rsidR="00E84E16">
      <w:pPr>
        <w:ind w:firstLine="720"/>
        <w:jc w:val="both"/>
      </w:pPr>
      <w:r>
        <w:t>Dana 11.04.2016. zaprimljen je na ovome sudu p</w:t>
      </w:r>
      <w:r w:rsidRPr="00641CA9">
        <w:t xml:space="preserve">redlagatelj </w:t>
      </w:r>
      <w:r>
        <w:t xml:space="preserve">FINE Regionalni centar Osijek, Podružnica Osijek, klasa: 110-07/16-01/04 Ur. broj 04-06-15-7295 od 8.04.2016. godine, za otvaranje stečajnog postupka nad dužnikom </w:t>
      </w:r>
      <w:r w:rsidRPr="0090077E">
        <w:t>INTEGRAL jednostavno društvo s ograničenom odgovornošću za trgovinu i inženjering, Osijek, Vij. Dinare 10, MBS 030126582, OIB 74058587432</w:t>
      </w:r>
      <w:r>
        <w:t>, temeljem odredbe čl. 444. st. 2. Stečajnog zakona (NN 71/15, dalje: SZ).</w:t>
      </w:r>
    </w:p>
    <w:p w:rsidRDefault="00E84E16" w:rsidP="00E84E16" w:rsidR="00E84E16">
      <w:pPr>
        <w:ind w:firstLine="720"/>
        <w:jc w:val="both"/>
      </w:pPr>
    </w:p>
    <w:p w:rsidRDefault="00E84E16" w:rsidP="00E84E16" w:rsidR="00E84E16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518 dana, u ukupnom iznosu od 41.682,64 kn, u koji iznos je uračunata kamata i naknada FINE za provedbe ovrhe na novčanim sredstvima dužnika. Navodi da dužnik ima 1 zaposlenog radnika.</w:t>
      </w:r>
    </w:p>
    <w:p w:rsidRDefault="00E84E16" w:rsidP="00E84E16" w:rsidR="00E84E16">
      <w:pPr>
        <w:ind w:firstLine="720"/>
        <w:jc w:val="both"/>
      </w:pPr>
    </w:p>
    <w:p w:rsidRDefault="00E84E16" w:rsidP="00E84E16" w:rsidR="00E84E16">
      <w:pPr>
        <w:ind w:firstLine="720"/>
        <w:jc w:val="both"/>
      </w:pPr>
      <w:r>
        <w:t>Dostavlja popis računa i oročenih novčanih sredstava dužnika na dan 8.04.2016., te u svom podnesku od 14.04.2016. navodi da dužnik na dan 14.04.2016. na temelju čl. 112. st. 5. SZ-a dužnik na ime predujma za namirenje troškova stečajnog postupka nema zaplijenjena novčana sredstva.</w:t>
      </w:r>
    </w:p>
    <w:p w:rsidRDefault="000B0D77" w:rsidP="004150C5" w:rsidR="000B0D77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FE4883">
        <w:t>2</w:t>
      </w:r>
      <w:r w:rsidR="00B26E4B">
        <w:t>2</w:t>
      </w:r>
      <w:r>
        <w:t>.</w:t>
      </w:r>
      <w:r w:rsidR="004569B6">
        <w:t>0</w:t>
      </w:r>
      <w:r w:rsidR="00FE4883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C2B42">
        <w:t xml:space="preserve"> </w:t>
      </w:r>
      <w:r>
        <w:t xml:space="preserve">svoje pisano izvješće od </w:t>
      </w:r>
      <w:r w:rsidR="00FE4883">
        <w:t>2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B26E4B">
        <w:t>7</w:t>
      </w:r>
      <w:r w:rsidR="00A22C4E">
        <w:t>-</w:t>
      </w:r>
      <w:r w:rsidR="000B0D77">
        <w:t>2</w:t>
      </w:r>
      <w:r w:rsidR="00FE4883">
        <w:t>9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B26E4B">
        <w:t>3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5326CB">
        <w:t>2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A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229F8" w:rsidRPr="00C229F8">
      <w:t>14 St-</w:t>
    </w:r>
    <w:r w:rsidR="00E84E16">
      <w:t>8</w:t>
    </w:r>
    <w:r w:rsidR="00C229F8" w:rsidRPr="00C229F8">
      <w:t>6</w:t>
    </w:r>
    <w:r w:rsidR="00E84E16">
      <w:t>1</w:t>
    </w:r>
    <w:r w:rsidR="00C229F8" w:rsidRPr="00C229F8">
      <w:t>/16-22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0A71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0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0A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0A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0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0A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0A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jednostavno društvo s ograničenom odgovornošću za trgovinu i inženjering</izvorni_sadrzaj>
    <derivirana_varijabla naziv="DomainObject.Predmet.ProtustrankaFormated_1">  INTEGRAL jednostavno društvo s ograničenom odgovornošću za trgovinu i inženjering</derivirana_varijabla>
  </DomainObject.Predmet.ProtustrankaFormated>
  <DomainObject.Predmet.ProtustrankaFormatedOIB>
    <izvorni_sadrzaj>  INTEGRAL jednostavno društvo s ograničenom odgovornošću za trgovinu i inženjering, OIB 74058587432</izvorni_sadrzaj>
    <derivirana_varijabla naziv="DomainObject.Predmet.ProtustrankaFormatedOIB_1">  INTEGRAL jednostavno društvo s ograničenom odgovornošću za trgovinu i inženjering, OIB 74058587432</derivirana_varijabla>
  </DomainObject.Predmet.ProtustrankaFormatedOIB>
  <DomainObject.Predmet.ProtustrankaFormatedWithAdress>
    <izvorni_sadrzaj> INTEGRAL jednostavno društvo s ograničenom odgovornošću za trgovinu i inženjering, Vij.Dinare 10, 31000 Osijek</izvorni_sadrzaj>
    <derivirana_varijabla naziv="DomainObject.Predmet.ProtustrankaFormatedWithAdress_1"> INTEGRAL jednostavno društvo s ograničenom odgovornošću za trgovinu i inženjering, Vij.Dinare 10, 31000 Osijek</derivirana_varijabla>
  </DomainObject.Predmet.ProtustrankaFormatedWithAdress>
  <DomainObject.Predmet.ProtustrankaFormatedWithAdressOIB>
    <izvorni_sadrzaj> INTEGRAL jednostavno društvo s ograničenom odgovornošću za trgovinu i inženjering, OIB 74058587432, Vij.Dinare 10, 31000 Osijek</izvorni_sadrzaj>
    <derivirana_varijabla naziv="DomainObject.Predmet.ProtustrankaFormatedWithAdressOIB_1"> INTEGRAL jednostavno društvo s ograničenom odgovornošću za trgovinu i inženjering, OIB 74058587432, Vij.Dinare 10, 31000 Osijek</derivirana_varijabla>
  </DomainObject.Predmet.ProtustrankaFormatedWithAdressOIB>
  <DomainObject.Predmet.ProtustrankaWithAdress>
    <izvorni_sadrzaj>INTEGRAL jednostavno društvo s ograničenom odgovornošću za trgovinu i inženjering Vij.Dinare 10, 31000 Osijek</izvorni_sadrzaj>
    <derivirana_varijabla naziv="DomainObject.Predmet.ProtustrankaWithAdress_1">INTEGRAL jednostavno društvo s ograničenom odgovornošću za trgovinu i inženjering Vij.Dinare 10, 31000 Osijek</derivirana_varijabla>
  </DomainObject.Predmet.ProtustrankaWithAdress>
  <DomainObject.Predmet.ProtustrankaWithAdressOIB>
    <izvorni_sadrzaj>INTEGRAL jednostavno društvo s ograničenom odgovornošću za trgovinu i inženjering, OIB 74058587432, Vij.Dinare 10, 31000 Osijek</izvorni_sadrzaj>
    <derivirana_varijabla naziv="DomainObject.Predmet.ProtustrankaWithAdressOIB_1">INTEGRAL jednostavno društvo s ograničenom odgovornošću za trgovinu i inženjering, OIB 74058587432, Vij.Dinare 10, 31000 Osijek</derivirana_varijabla>
  </DomainObject.Predmet.ProtustrankaWithAdressOIB>
  <DomainObject.Predmet.ProtustrankaNazivFormated>
    <izvorni_sadrzaj>INTEGRAL jednostavno društvo s ograničenom odgovornošću za trgovinu i inženjering</izvorni_sadrzaj>
    <derivirana_varijabla naziv="DomainObject.Predmet.ProtustrankaNazivFormated_1">INTEGRAL jednostavno društvo s ograničenom odgovornošću za trgovinu i inženjering</derivirana_varijabla>
  </DomainObject.Predmet.ProtustrankaNazivFormated>
  <DomainObject.Predmet.ProtustrankaNazivFormatedOIB>
    <izvorni_sadrzaj>INTEGRAL jednostavno društvo s ograničenom odgovornošću za trgovinu i inženjering, OIB 74058587432</izvorni_sadrzaj>
    <derivirana_varijabla naziv="DomainObject.Predmet.ProtustrankaNazivFormatedOIB_1">INTEGRAL jednostavno društvo s ograničenom odgovornošću za trgovinu i inženjering, OIB 74058587432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INTEGRAL jednostavno društvo s ograničenom odgovornošću za trgovinu i inženjering</item>
    </izvorni_sadrzaj>
    <derivirana_varijabla naziv="DomainObject.Predmet.ProtuStrankaListFormated_1">
      <item>INTEGRAL jednostavno društvo s ograničenom odgovornošću za trgovinu i inženjering</item>
    </derivirana_varijabla>
  </DomainObject.Predmet.ProtuStrankaListFormated>
  <DomainObject.Predmet.ProtuStrankaListFormatedOIB>
    <izvorni_sadrzaj>
      <item>INTEGRAL jednostavno društvo s ograničenom odgovornošću za trgovinu i inženjering, OIB 74058587432</item>
    </izvorni_sadrzaj>
    <derivirana_varijabla naziv="DomainObject.Predmet.ProtuStrankaListFormatedOIB_1">
      <item>INTEGRAL jednostavno društvo s ograničenom odgovornošću za trgovinu i inženjering, OIB 74058587432</item>
    </derivirana_varijabla>
  </DomainObject.Predmet.ProtuStrankaListFormatedOIB>
  <DomainObject.Predmet.ProtuStrankaListFormatedWithAdress>
    <izvorni_sadrzaj>
      <item>INTEGRAL jednostavno društvo s ograničenom odgovornošću za trgovinu i inženjering, Vij.Dinare 10, 31000 Osijek</item>
    </izvorni_sadrzaj>
    <derivirana_varijabla naziv="DomainObject.Predmet.ProtuStrankaListFormatedWithAdress_1">
      <item>INTEGRAL jednostavno društvo s ograničenom odgovornošću za trgovinu i inženjering, Vij.Dinare 10, 31000 Osijek</item>
    </derivirana_varijabla>
  </DomainObject.Predmet.ProtuStrankaListFormatedWithAdress>
  <DomainObject.Predmet.ProtuStrankaListFormatedWithAdressOIB>
    <izvorni_sadrzaj>
      <item>INTEGRAL jednostavno društvo s ograničenom odgovornošću za trgovinu i inženjering, OIB 74058587432, Vij.Dinare 10, 31000 Osijek</item>
    </izvorni_sadrzaj>
    <derivirana_varijabla naziv="DomainObject.Predmet.ProtuStrankaListFormatedWithAdressOIB_1">
      <item>INTEGRAL jednostavno društvo s ograničenom odgovornošću za trgovinu i inženjering, OIB 74058587432, Vij.Dinare 10, 31000 Osijek</item>
    </derivirana_varijabla>
  </DomainObject.Predmet.ProtuStrankaListFormatedWithAdressOIB>
  <DomainObject.Predmet.ProtuStrankaListNazivFormated>
    <izvorni_sadrzaj>
      <item>INTEGRAL jednostavno društvo s ograničenom odgovornošću za trgovinu i inženjering</item>
    </izvorni_sadrzaj>
    <derivirana_varijabla naziv="DomainObject.Predmet.ProtuStrankaListNazivFormated_1">
      <item>INTEGRAL jednostavno društvo s ograničenom odgovornošću za trgovinu i inženjering</item>
    </derivirana_varijabla>
  </DomainObject.Predmet.ProtuStrankaListNazivFormated>
  <DomainObject.Predmet.ProtuStrankaListNazivFormatedOIB>
    <izvorni_sadrzaj>
      <item>INTEGRAL jednostavno društvo s ograničenom odgovornošću za trgovinu i inženjering, OIB 74058587432</item>
    </izvorni_sadrzaj>
    <derivirana_varijabla naziv="DomainObject.Predmet.ProtuStrankaListNazivFormatedOIB_1">
      <item>INTEGRAL jednostavno društvo s ograničenom odgovornošću za trgovinu i inženjering, OIB 74058587432</item>
    </derivirana_varijabla>
  </DomainObject.Predmet.ProtuStrankaListNazivFormatedOIB>
  <DomainObject.Predmet.OstaliListFormated>
    <izvorni_sadrzaj>
      <item>Perica Mitrović</item>
      <item>ŽDO GUO Osijek</item>
      <item>Tomislav Lušić</item>
    </izvorni_sadrzaj>
    <derivirana_varijabla naziv="DomainObject.Predmet.OstaliListFormated_1">
      <item>Perica Mitrović</item>
      <item>ŽDO GUO Osijek</item>
      <item>Tomislav Lušić</item>
    </derivirana_varijabla>
  </DomainObject.Predmet.OstaliListFormated>
  <DomainObject.Predmet.OstaliListFormatedOIB>
    <izvorni_sadrzaj>
      <item>Perica Mitrović, OIB 29538074286</item>
      <item>ŽDO GUO Osijek</item>
      <item>Tomislav Lušić, OIB 91248226045</item>
    </izvorni_sadrzaj>
    <derivirana_varijabla naziv="DomainObject.Predmet.OstaliListFormatedOIB_1">
      <item>Perica Mitrović, OIB 29538074286</item>
      <item>ŽDO GUO Osijek</item>
      <item>Tomislav Lušić, OIB 91248226045</item>
    </derivirana_varijabla>
  </DomainObject.Predmet.OstaliListFormatedOIB>
  <DomainObject.Predmet.OstaliListFormatedWithAdress>
    <izvorni_sadrzaj>
      <item>Perica Mitrović, Kardinala A. Stepinca 35, 31000 Osijek</item>
      <item>ŽDO GUO Osijek</item>
      <item>Tomislav Lušić, Vij. Dinare 10, 31000 Osijek</item>
    </izvorni_sadrzaj>
    <derivirana_varijabla naziv="DomainObject.Predmet.OstaliListFormatedWithAdress_1">
      <item>Perica Mitrović, Kardinala A. Stepinca 35, 31000 Osijek</item>
      <item>ŽDO GUO Osijek</item>
      <item>Tomislav Lušić, Vij. Dinare 10, 31000 Osijek</item>
    </derivirana_varijabla>
  </DomainObject.Predmet.OstaliListFormatedWithAdress>
  <DomainObject.Predmet.OstaliListFormatedWithAdressOIB>
    <izvorni_sadrzaj>
      <item>Perica Mitrović, OIB 29538074286, Kardinala A. Stepinca 35, 31000 Osijek</item>
      <item>ŽDO GUO Osijek</item>
      <item>Tomislav Lušić, OIB 91248226045, Vij. Dinare 10, 31000 Osijek</item>
    </izvorni_sadrzaj>
    <derivirana_varijabla naziv="DomainObject.Predmet.OstaliListFormatedWithAdressOIB_1">
      <item>Perica Mitrović, OIB 29538074286, Kardinala A. Stepinca 35, 31000 Osijek</item>
      <item>ŽDO GUO Osijek</item>
      <item>Tomislav Lušić, OIB 91248226045, Vij. Dinare 10, 31000 Osijek</item>
    </derivirana_varijabla>
  </DomainObject.Predmet.OstaliListFormatedWithAdressOIB>
  <DomainObject.Predmet.OstaliListNazivFormated>
    <izvorni_sadrzaj>
      <item>Perica Mitrović</item>
      <item>ŽDO GUO Osijek</item>
      <item>Tomislav Lušić</item>
    </izvorni_sadrzaj>
    <derivirana_varijabla naziv="DomainObject.Predmet.OstaliListNazivFormated_1">
      <item>Perica Mitrović</item>
      <item>ŽDO GUO Osijek</item>
      <item>Tomislav Lušić</item>
    </derivirana_varijabla>
  </DomainObject.Predmet.OstaliListNazivFormated>
  <DomainObject.Predmet.OstaliListNazivFormatedOIB>
    <izvorni_sadrzaj>
      <item>Perica Mitrović, OIB 29538074286</item>
      <item>ŽDO GUO Osijek</item>
      <item>Tomislav Lušić, OIB 91248226045</item>
    </izvorni_sadrzaj>
    <derivirana_varijabla naziv="DomainObject.Predmet.OstaliListNazivFormatedOIB_1">
      <item>Perica Mitrović, OIB 29538074286</item>
      <item>ŽDO GUO Osijek</item>
      <item>Tomislav Lušić, OIB 91248226045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INTEGRAL jednostavno društvo s ograničenom odgovornošću za trgovinu i inženjering</izvorni_sadrzaj>
    <derivirana_varijabla naziv="DomainObject.Predmet.ProtustrankaIDrugi_1">INTEGRAL jednostavno društvo s ograničenom odgovornošću za trgovinu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INTEGRAL jednostavno društvo s ograničenom odgovornošću za trgovinu i inženjering, OIB 74058587432, Vij.Dinare 10, 31000 Osijek</izvorni_sadrzaj>
    <derivirana_varijabla naziv="DomainObject.Predmet.ProtustrankaIDrugiAdressOIB_1">INTEGRAL jednostavno društvo s ograničenom odgovornošću za trgovinu i inženjering, OIB 74058587432, Vij.Dinare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INTEGRAL jednostavno društvo s ograničenom odgovornošću za trgovinu i inženjering</item>
      <item>Perica Mitrović</item>
      <item>ŽDO GUO Osijek</item>
      <item>Tomislav Lušić</item>
    </izvorni_sadrzaj>
    <derivirana_varijabla naziv="DomainObject.Predmet.SudioniciListNaziv_1">
      <item>FINA RC OSIJEK</item>
      <item>INTEGRAL jednostavno društvo s ograničenom odgovornošću za trgovinu i inženjering</item>
      <item>Perica Mitrović</item>
      <item>ŽDO GUO Osijek</item>
      <item>Tomislav Lušić</item>
    </derivirana_varijabla>
  </DomainObject.Predmet.SudioniciListNaziv>
  <DomainObject.Predmet.SudioniciListAdressOIB>
    <izvorni_sadrzaj>
      <item>FINA RC OSIJEK, OIB 85821130368</item>
      <item>INTEGRAL jednostavno društvo s ograničenom odgovornošću za trgovinu i inženjering, OIB 74058587432, Vij.Dinare 10,31000 Osijek</item>
      <item>Perica Mitrović, OIB 29538074286, Kardinala A. Stepinca 35,31000 Osijek</item>
      <item>ŽDO GUO Osijek</item>
      <item>Tomislav Lušić, OIB 91248226045, Vij. Dinare 10,31000 Osijek</item>
    </izvorni_sadrzaj>
    <derivirana_varijabla naziv="DomainObject.Predmet.SudioniciListAdressOIB_1">
      <item>FINA RC OSIJEK, OIB 85821130368</item>
      <item>INTEGRAL jednostavno društvo s ograničenom odgovornošću za trgovinu i inženjering, OIB 74058587432, Vij.Dinare 10,31000 Osijek</item>
      <item>Perica Mitrović, OIB 29538074286, Kardinala A. Stepinca 35,31000 Osijek</item>
      <item>ŽDO GUO Osijek</item>
      <item>Tomislav Lušić, OIB 91248226045, Vij. Dinare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74058587432</item>
      <item>, OIB 29538074286</item>
      <item>, OIB null</item>
      <item>, OIB 91248226045</item>
    </izvorni_sadrzaj>
    <derivirana_varijabla naziv="DomainObject.Predmet.SudioniciListNazivOIB_1">
      <item>, OIB 85821130368</item>
      <item>, OIB 74058587432</item>
      <item>, OIB 29538074286</item>
      <item>, OIB null</item>
      <item>, OIB 91248226045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700</properties:Words>
  <properties:Characters>3837</properties:Characters>
  <properties:Lines>92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2016-09-15T08:47:00Z</cp:lastPrinted>
  <dcterms:modified xmlns:xsi="http://www.w3.org/2001/XMLSchema-instance" xsi:type="dcterms:W3CDTF">2016-09-22T07:28:00Z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