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9fcc" w14:paraId="3489fc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6518C3">
        <w:t>1</w:t>
      </w:r>
      <w:r w:rsidR="00FD1679">
        <w:t>29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FD1679">
        <w:t>PARIO OPS j.d.o.o., OIB: 68172446085, MBS: 080853894, Zagreb, Jadarska 8,</w:t>
      </w:r>
      <w:r w:rsidR="002F01CE">
        <w:t xml:space="preserve"> 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FD1679">
        <w:t>PARIO OPS j.d.o.o., OIB: 68172446085, MBS: 080853894, Zagreb, Jadarska 8.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FD1679">
        <w:t>ZDENKO KRSTIĆ, OIB:  13827089798, Osijek, Županijska 2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FD1679">
        <w:t xml:space="preserve">PARIO OPS j.d.o.o., OIB: 68172446085, MBS: 080853894, Zagreb, Jadarska 8. 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FD1679" w:rsidR="00FD1679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FD1679">
        <w:t>10</w:t>
      </w:r>
      <w:r w:rsidR="006518C3">
        <w:t>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FD1679">
        <w:t>2876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FD1679">
        <w:t>PARIO OPS j.d.o.o., OIB: 68172446085, MBS: 080853894, Zagreb, Jadarska 8.</w:t>
      </w:r>
    </w:p>
    <w:p w:rsidRDefault="00FD1679" w:rsidP="00FD1679" w:rsidR="00FD1679">
      <w:pPr>
        <w:jc w:val="both"/>
      </w:pPr>
    </w:p>
    <w:p w:rsidRDefault="0040522B" w:rsidP="00FD1679" w:rsidR="00EB5FF1">
      <w:pPr>
        <w:ind w:firstLine="1416"/>
        <w:jc w:val="both"/>
      </w:pPr>
      <w:r>
        <w:t xml:space="preserve">Trgovački sud u Osijeku je dana </w:t>
      </w:r>
      <w:r w:rsidR="002F01CE">
        <w:t>1</w:t>
      </w:r>
      <w:r w:rsidR="006518C3">
        <w:t>3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6518C3">
        <w:t>11</w:t>
      </w:r>
      <w:r w:rsidR="00FD1679">
        <w:t>29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FD1679" w:rsidP="0040522B" w:rsidR="00FD1679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599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FD1679">
      <w:t>1</w:t>
    </w:r>
    <w:r w:rsidR="002F01CE">
      <w:t>29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18C3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5599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D1679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5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559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59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9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9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5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559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59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9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9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PARIO OPS j.d.o.o. za trgovinu i usluge</izvorni_sadrzaj>
    <derivirana_varijabla naziv="DomainObject.Predmet.ProtustrankaFormated_1">  PARIO OPS j.d.o.o. za trgovinu i usluge</derivirana_varijabla>
  </DomainObject.Predmet.ProtustrankaFormated>
  <DomainObject.Predmet.ProtustrankaFormatedOIB>
    <izvorni_sadrzaj>  PARIO OPS j.d.o.o. za trgovinu i usluge, OIB 68172446085</izvorni_sadrzaj>
    <derivirana_varijabla naziv="DomainObject.Predmet.ProtustrankaFormatedOIB_1">  PARIO OPS j.d.o.o. za trgovinu i usluge, OIB 68172446085</derivirana_varijabla>
  </DomainObject.Predmet.ProtustrankaFormatedOIB>
  <DomainObject.Predmet.ProtustrankaFormatedWithAdress>
    <izvorni_sadrzaj> PARIO OPS j.d.o.o. za trgovinu i usluge, Jadarska 8, 10000 Zagreb</izvorni_sadrzaj>
    <derivirana_varijabla naziv="DomainObject.Predmet.ProtustrankaFormatedWithAdress_1"> PARIO OPS j.d.o.o. za trgovinu i usluge, Jadarska 8, 10000 Zagreb</derivirana_varijabla>
  </DomainObject.Predmet.ProtustrankaFormatedWithAdress>
  <DomainObject.Predmet.ProtustrankaFormatedWithAdressOIB>
    <izvorni_sadrzaj> PARIO OPS j.d.o.o. za trgovinu i usluge, OIB 68172446085, Jadarska 8, 10000 Zagreb</izvorni_sadrzaj>
    <derivirana_varijabla naziv="DomainObject.Predmet.ProtustrankaFormatedWithAdressOIB_1"> PARIO OPS j.d.o.o. za trgovinu i usluge, OIB 68172446085, Jadarska 8, 10000 Zagreb</derivirana_varijabla>
  </DomainObject.Predmet.ProtustrankaFormatedWithAdressOIB>
  <DomainObject.Predmet.ProtustrankaWithAdress>
    <izvorni_sadrzaj>PARIO OPS j.d.o.o. za trgovinu i usluge Jadarska 8, 10000 Zagreb</izvorni_sadrzaj>
    <derivirana_varijabla naziv="DomainObject.Predmet.ProtustrankaWithAdress_1">PARIO OPS j.d.o.o. za trgovinu i usluge Jadarska 8, 10000 Zagreb</derivirana_varijabla>
  </DomainObject.Predmet.ProtustrankaWithAdress>
  <DomainObject.Predmet.ProtustrankaWithAdressOIB>
    <izvorni_sadrzaj>PARIO OPS j.d.o.o. za trgovinu i usluge, OIB 68172446085, Jadarska 8, 10000 Zagreb</izvorni_sadrzaj>
    <derivirana_varijabla naziv="DomainObject.Predmet.ProtustrankaWithAdressOIB_1">PARIO OPS j.d.o.o. za trgovinu i usluge, OIB 68172446085, Jadarska 8, 10000 Zagreb</derivirana_varijabla>
  </DomainObject.Predmet.ProtustrankaWithAdressOIB>
  <DomainObject.Predmet.ProtustrankaNazivFormated>
    <izvorni_sadrzaj>PARIO OPS j.d.o.o. za trgovinu i usluge</izvorni_sadrzaj>
    <derivirana_varijabla naziv="DomainObject.Predmet.ProtustrankaNazivFormated_1">PARIO OPS j.d.o.o. za trgovinu i usluge</derivirana_varijabla>
  </DomainObject.Predmet.ProtustrankaNazivFormated>
  <DomainObject.Predmet.ProtustrankaNazivFormatedOIB>
    <izvorni_sadrzaj>PARIO OPS j.d.o.o. za trgovinu i usluge, OIB 68172446085</izvorni_sadrzaj>
    <derivirana_varijabla naziv="DomainObject.Predmet.ProtustrankaNazivFormatedOIB_1">PARIO OPS j.d.o.o. za trgovinu i usluge, OIB 68172446085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PARIO OPS j.d.o.o. za trgovinu i usluge</item>
    </izvorni_sadrzaj>
    <derivirana_varijabla naziv="DomainObject.Predmet.ProtuStrankaListFormated_1">
      <item>PARIO OPS j.d.o.o. za trgovinu i usluge</item>
    </derivirana_varijabla>
  </DomainObject.Predmet.ProtuStrankaListFormated>
  <DomainObject.Predmet.ProtuStrankaListFormatedOIB>
    <izvorni_sadrzaj>
      <item>PARIO OPS j.d.o.o. za trgovinu i usluge, OIB 68172446085</item>
    </izvorni_sadrzaj>
    <derivirana_varijabla naziv="DomainObject.Predmet.ProtuStrankaListFormatedOIB_1">
      <item>PARIO OPS j.d.o.o. za trgovinu i usluge, OIB 68172446085</item>
    </derivirana_varijabla>
  </DomainObject.Predmet.ProtuStrankaListFormatedOIB>
  <DomainObject.Predmet.ProtuStrankaListFormatedWithAdress>
    <izvorni_sadrzaj>
      <item>PARIO OPS j.d.o.o. za trgovinu i usluge, Jadarska 8, 10000 Zagreb</item>
    </izvorni_sadrzaj>
    <derivirana_varijabla naziv="DomainObject.Predmet.ProtuStrankaListFormatedWithAdress_1">
      <item>PARIO OPS j.d.o.o. za trgovinu i usluge, Jadarska 8, 10000 Zagreb</item>
    </derivirana_varijabla>
  </DomainObject.Predmet.ProtuStrankaListFormatedWithAdress>
  <DomainObject.Predmet.ProtuStrankaListFormatedWithAdressOIB>
    <izvorni_sadrzaj>
      <item>PARIO OPS j.d.o.o. za trgovinu i usluge, OIB 68172446085, Jadarska 8, 10000 Zagreb</item>
    </izvorni_sadrzaj>
    <derivirana_varijabla naziv="DomainObject.Predmet.ProtuStrankaListFormatedWithAdressOIB_1">
      <item>PARIO OPS j.d.o.o. za trgovinu i usluge, OIB 68172446085, Jadarska 8, 10000 Zagreb</item>
    </derivirana_varijabla>
  </DomainObject.Predmet.ProtuStrankaListFormatedWithAdressOIB>
  <DomainObject.Predmet.ProtuStrankaListNazivFormated>
    <izvorni_sadrzaj>
      <item>PARIO OPS j.d.o.o. za trgovinu i usluge</item>
    </izvorni_sadrzaj>
    <derivirana_varijabla naziv="DomainObject.Predmet.ProtuStrankaListNazivFormated_1">
      <item>PARIO OPS j.d.o.o. za trgovinu i usluge</item>
    </derivirana_varijabla>
  </DomainObject.Predmet.ProtuStrankaListNazivFormated>
  <DomainObject.Predmet.ProtuStrankaListNazivFormatedOIB>
    <izvorni_sadrzaj>
      <item>PARIO OPS j.d.o.o. za trgovinu i usluge, OIB 68172446085</item>
    </izvorni_sadrzaj>
    <derivirana_varijabla naziv="DomainObject.Predmet.ProtuStrankaListNazivFormatedOIB_1">
      <item>PARIO OPS j.d.o.o. za trgovinu i usluge, OIB 68172446085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PARIO OPS j.d.o.o. za trgovinu i usluge</izvorni_sadrzaj>
    <derivirana_varijabla naziv="DomainObject.Predmet.ProtustrankaIDrugi_1">PARIO OPS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PARIO OPS j.d.o.o. za trgovinu i usluge, OIB 68172446085, Jadarska 8, 10000 Zagreb</izvorni_sadrzaj>
    <derivirana_varijabla naziv="DomainObject.Predmet.ProtustrankaIDrugiAdressOIB_1">PARIO OPS j.d.o.o. za trgovinu i usluge, OIB 68172446085, Jadarska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PARIO OPS j.d.o.o. za trgovinu i usluge</item>
      <item>FINA Regionalni centar Zagreb</item>
    </izvorni_sadrzaj>
    <derivirana_varijabla naziv="DomainObject.Predmet.SudioniciListNaziv_1">
      <item>PARIO OPS j.d.o.o. za trgovinu i usluge</item>
      <item>FINA Regionalni centar Zagreb</item>
    </derivirana_varijabla>
  </DomainObject.Predmet.SudioniciListNaziv>
  <DomainObject.Predmet.SudioniciListAdressOIB>
    <izvorni_sadrzaj>
      <item>PARIO OPS j.d.o.o. za trgovinu i usluge, OIB 68172446085, Jadarska 8,10000 Zagreb</item>
      <item>FINA Regionalni centar Zagreb, OIB 85821130368, Trg svibanjskih žrtava 1995. br. 1,10000 Zagreb</item>
    </izvorni_sadrzaj>
    <derivirana_varijabla naziv="DomainObject.Predmet.SudioniciListAdressOIB_1">
      <item>PARIO OPS j.d.o.o. za trgovinu i usluge, OIB 68172446085, Jadarska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68172446085</item>
      <item>, OIB 85821130368</item>
    </izvorni_sadrzaj>
    <derivirana_varijabla naziv="DomainObject.Predmet.SudioniciListNazivOIB_1">
      <item>, OIB 68172446085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2310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2016-08-29T09:45:00Z</dcterms:created>
  <dc:creator>korisnik</dc:creator>
  <cp:lastModifiedBy>Snježana Andrijanić</cp:lastModifiedBy>
  <cp:lastPrinted>2016-08-29T09:39:00Z</cp:lastPrinted>
  <dcterms:modified xmlns:xsi="http://www.w3.org/2001/XMLSchema-instance" xsi:type="dcterms:W3CDTF">2016-08-29T11:15:00Z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