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b456" w14:paraId="b9bb456" w:rsidRDefault="006D07F6" w:rsidP="00D85177" w:rsidR="006D07F6" w:rsidRPr="00210BB7">
      <w:pPr>
        <w:ind w:firstLine="708"/>
        <w15:collapsed w:val="false"/>
      </w:pPr>
      <w:bookmarkStart w:name="_GoBack" w:id="0"/>
      <w:bookmarkEnd w:id="0"/>
      <w:r w:rsidRPr="00210BB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210BB7">
      <w:pPr>
        <w:spacing w:before="40"/>
      </w:pPr>
      <w:r w:rsidRPr="00210BB7">
        <w:t>REPUBLIKA HRVATSKA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6D07F6" w:rsidP="006D07F6" w:rsidR="006D07F6" w:rsidRPr="00210B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210BB7">
        <w:t>TRGOVAČKI SUD U SPLITU</w:t>
      </w:r>
    </w:p>
    <w:p w:rsidRDefault="002C30DA" w:rsidP="002D11DD" w:rsidR="002D11DD" w:rsidRPr="00210BB7">
      <w:pPr>
        <w:jc w:val="both"/>
      </w:pPr>
      <w:r w:rsidRPr="00210BB7">
        <w:t>Split, Suko</w:t>
      </w:r>
      <w:r w:rsidR="002D11DD" w:rsidRPr="00210BB7">
        <w:t>išanska 6</w:t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</w:p>
    <w:p w:rsidRDefault="002C30DA" w:rsidP="002363B6" w:rsidR="002D11DD" w:rsidRPr="00210BB7">
      <w:pPr>
        <w:spacing w:after="240" w:before="300"/>
        <w:jc w:val="center"/>
      </w:pPr>
      <w:r w:rsidRPr="00210BB7">
        <w:t xml:space="preserve">U   I M E   </w:t>
      </w:r>
      <w:r w:rsidR="002D11DD" w:rsidRPr="00210BB7">
        <w:t xml:space="preserve">R E P U B L I K </w:t>
      </w:r>
      <w:r w:rsidRPr="00210BB7">
        <w:t>E    H R V A T S K E</w:t>
      </w:r>
    </w:p>
    <w:p w:rsidRDefault="00880351" w:rsidP="002363B6" w:rsidR="0012780D" w:rsidRPr="00210BB7">
      <w:pPr>
        <w:spacing w:after="240" w:before="300"/>
        <w:jc w:val="center"/>
      </w:pPr>
      <w:r w:rsidRPr="00210BB7">
        <w:t>R J E Š E N J E</w:t>
      </w:r>
    </w:p>
    <w:p w:rsidRDefault="005A727A" w:rsidP="00314B86" w:rsidR="00314B86" w:rsidRPr="00210BB7">
      <w:pPr>
        <w:jc w:val="both"/>
      </w:pPr>
      <w:r w:rsidRPr="00210BB7">
        <w:tab/>
        <w:t>Trgovački sud u Splitu, po s</w:t>
      </w:r>
      <w:r w:rsidR="00B44741" w:rsidRPr="00210BB7">
        <w:t>utkinji Ani Golub Gruić</w:t>
      </w:r>
      <w:r w:rsidRPr="00210BB7">
        <w:t xml:space="preserve">, </w:t>
      </w:r>
      <w:r w:rsidR="00314B86" w:rsidRPr="00210BB7">
        <w:t xml:space="preserve">povodom </w:t>
      </w:r>
      <w:r w:rsidR="008E3913" w:rsidRPr="00210BB7">
        <w:t>zahtjev</w:t>
      </w:r>
      <w:r w:rsidR="00314B86" w:rsidRPr="00210BB7">
        <w:t>a predlagatelja</w:t>
      </w:r>
      <w:r w:rsidR="007D0953" w:rsidRPr="00210BB7">
        <w:t xml:space="preserve"> </w:t>
      </w:r>
      <w:r w:rsidR="00F57983">
        <w:t>FINANCIJSKE AGENCIJE</w:t>
      </w:r>
      <w:r w:rsidR="007D0953" w:rsidRPr="00210BB7">
        <w:t xml:space="preserve"> – </w:t>
      </w:r>
      <w:r w:rsidR="00F57983">
        <w:t>REGIONALNI CENTAR SPLIT</w:t>
      </w:r>
      <w:r w:rsidR="007D0953" w:rsidRPr="00210BB7">
        <w:t xml:space="preserve">, za </w:t>
      </w:r>
      <w:r w:rsidR="00522DB2" w:rsidRPr="00210BB7">
        <w:t>provedbu skraćenog</w:t>
      </w:r>
      <w:r w:rsidR="007D0953" w:rsidRPr="00210BB7">
        <w:t xml:space="preserve"> stečajnog postupka nad dužnikom </w:t>
      </w:r>
      <w:r w:rsidR="00F57983">
        <w:t>MIRAN SAN j.d.o.o., OIB: 90086317978, Dugopolje, Matice Hrvatske 3</w:t>
      </w:r>
      <w:r w:rsidR="00CA14BF" w:rsidRPr="00CA14BF">
        <w:t>,</w:t>
      </w:r>
      <w:r w:rsidR="00CA14BF">
        <w:t xml:space="preserve"> </w:t>
      </w:r>
      <w:r w:rsidR="002363B6">
        <w:t xml:space="preserve">dana </w:t>
      </w:r>
      <w:r w:rsidR="00F57983">
        <w:t>15. rujna</w:t>
      </w:r>
      <w:r w:rsidR="002363B6">
        <w:t xml:space="preserve"> 2017</w:t>
      </w:r>
      <w:r w:rsidR="00314B86" w:rsidRPr="00210BB7">
        <w:t>. godine</w:t>
      </w:r>
    </w:p>
    <w:p w:rsidRDefault="00880351" w:rsidP="002363B6" w:rsidR="00807FAA" w:rsidRPr="00210BB7">
      <w:pPr>
        <w:pStyle w:val="Tijeloteksta"/>
        <w:tabs>
          <w:tab w:pos="1276" w:val="left"/>
        </w:tabs>
        <w:spacing w:after="220" w:before="140"/>
        <w:jc w:val="center"/>
      </w:pPr>
      <w:r w:rsidRPr="00210BB7">
        <w:t>r i j e š</w:t>
      </w:r>
      <w:r w:rsidR="00F71868" w:rsidRPr="00210BB7">
        <w:t xml:space="preserve"> i o    j e</w:t>
      </w:r>
    </w:p>
    <w:p w:rsidRDefault="00807FAA" w:rsidP="00807FAA" w:rsidR="00807FAA" w:rsidRPr="00210BB7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="008E3913" w:rsidRPr="00210BB7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="00210BB7" w:rsidRPr="00210BB7">
        <w:t>F</w:t>
      </w:r>
      <w:r w:rsidR="00210BB7">
        <w:t xml:space="preserve">inancijske agencije </w:t>
      </w:r>
      <w:r w:rsidR="00210BB7" w:rsidRPr="00210BB7">
        <w:t xml:space="preserve"> – Regionalni centar Split</w:t>
      </w:r>
      <w:r w:rsidR="00210BB7" w:rsidRP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="00AD6304" w:rsidRPr="00210BB7">
        <w:rPr>
          <w:lang w:eastAsia="en-US"/>
        </w:rPr>
        <w:t xml:space="preserve"> </w:t>
      </w:r>
      <w:r w:rsidR="00F57983" w:rsidRPr="00F57983">
        <w:rPr>
          <w:lang w:eastAsia="en-US"/>
        </w:rPr>
        <w:t>MIRAN SAN j.d.o.o., OIB: 90086317978, Dugopolje, Matice Hrvatske 3</w:t>
      </w:r>
      <w:r w:rsidR="002363B6" w:rsidRPr="002363B6">
        <w:rPr>
          <w:lang w:eastAsia="en-US"/>
        </w:rPr>
        <w:t>.</w:t>
      </w:r>
    </w:p>
    <w:p w:rsidRDefault="008E3913" w:rsidP="002363B6" w:rsidR="00807FAA" w:rsidRPr="00210BB7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="00807FAA" w:rsidRPr="00210BB7">
        <w:rPr>
          <w:lang w:eastAsia="en-US"/>
        </w:rPr>
        <w:t>Obrazloženje</w:t>
      </w:r>
    </w:p>
    <w:p w:rsidRDefault="00C5760D" w:rsidP="00C5760D" w:rsidR="00C5760D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F57983">
        <w:rPr>
          <w:lang w:eastAsia="en-US"/>
        </w:rPr>
        <w:t>24. kolovoza</w:t>
      </w:r>
      <w:r w:rsidR="008B664C">
        <w:rPr>
          <w:lang w:eastAsia="en-US"/>
        </w:rPr>
        <w:t xml:space="preserve"> 2017</w:t>
      </w:r>
      <w:r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F57983" w:rsidRPr="00F57983">
        <w:rPr>
          <w:lang w:eastAsia="en-US"/>
        </w:rPr>
        <w:t>MIRAN SAN j.d.o.o., OIB: 90086317978, Dugopolje, Matice Hrvatske 3</w:t>
      </w:r>
      <w:r w:rsidR="002363B6" w:rsidRPr="002363B6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F57983">
        <w:rPr>
          <w:lang w:eastAsia="en-US"/>
        </w:rPr>
        <w:t>17. kolovoza</w:t>
      </w:r>
      <w:r w:rsidR="008B664C">
        <w:rPr>
          <w:lang w:eastAsia="en-US"/>
        </w:rPr>
        <w:t xml:space="preserve"> 2017</w:t>
      </w:r>
      <w:r w:rsidRPr="008E3913">
        <w:rPr>
          <w:lang w:eastAsia="en-US"/>
        </w:rPr>
        <w:t>. godine u Očevidniku redoslijeda osnova za plaćanje ima evidentirane neizvršene osnove za plaćanje</w:t>
      </w:r>
      <w:r w:rsidR="00CA14BF">
        <w:rPr>
          <w:lang w:eastAsia="en-US"/>
        </w:rPr>
        <w:t xml:space="preserve"> u neprekinutom razdoblju od </w:t>
      </w:r>
      <w:r w:rsidR="002363B6">
        <w:rPr>
          <w:lang w:eastAsia="en-US"/>
        </w:rPr>
        <w:t>1</w:t>
      </w:r>
      <w:r w:rsidR="008B664C">
        <w:rPr>
          <w:lang w:eastAsia="en-US"/>
        </w:rPr>
        <w:t>20</w:t>
      </w:r>
      <w:r w:rsidRPr="008E3913">
        <w:rPr>
          <w:lang w:eastAsia="en-US"/>
        </w:rPr>
        <w:t xml:space="preserve"> dana u ukupnom iznosu </w:t>
      </w:r>
      <w:r w:rsidR="00F57983">
        <w:rPr>
          <w:lang w:eastAsia="en-US"/>
        </w:rPr>
        <w:t>od 18.573,15</w:t>
      </w:r>
      <w:r>
        <w:rPr>
          <w:lang w:eastAsia="en-US"/>
        </w:rPr>
        <w:t xml:space="preserve"> </w:t>
      </w:r>
      <w:r w:rsidR="00CA14BF">
        <w:rPr>
          <w:lang w:eastAsia="en-US"/>
        </w:rPr>
        <w:t>kn te</w:t>
      </w:r>
      <w:r w:rsidRPr="008E3913">
        <w:rPr>
          <w:lang w:eastAsia="en-US"/>
        </w:rPr>
        <w:t xml:space="preserve"> da nema zaposlenih</w:t>
      </w:r>
      <w:r w:rsidR="00CA14BF">
        <w:rPr>
          <w:lang w:eastAsia="en-US"/>
        </w:rPr>
        <w:t>.</w:t>
      </w:r>
    </w:p>
    <w:p w:rsidRDefault="00C5760D" w:rsidP="002363B6" w:rsidR="002363B6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F57983">
        <w:rPr>
          <w:lang w:eastAsia="en-US"/>
        </w:rPr>
        <w:t>14. rujna</w:t>
      </w:r>
      <w:r w:rsidR="002363B6">
        <w:rPr>
          <w:lang w:eastAsia="en-US"/>
        </w:rPr>
        <w:t xml:space="preserve"> 2017</w:t>
      </w:r>
      <w:r w:rsidRPr="008E3913">
        <w:rPr>
          <w:lang w:eastAsia="en-US"/>
        </w:rPr>
        <w:t>. godine</w:t>
      </w:r>
      <w:r>
        <w:rPr>
          <w:lang w:eastAsia="en-US"/>
        </w:rPr>
        <w:t xml:space="preserve"> </w:t>
      </w:r>
      <w:r w:rsidR="002363B6">
        <w:rPr>
          <w:lang w:eastAsia="en-US"/>
        </w:rPr>
        <w:t>kod ovog suda zaprimljena je</w:t>
      </w:r>
      <w:r w:rsidR="008B664C">
        <w:rPr>
          <w:lang w:eastAsia="en-US"/>
        </w:rPr>
        <w:t xml:space="preserve"> </w:t>
      </w:r>
      <w:r w:rsidR="002363B6">
        <w:rPr>
          <w:lang w:eastAsia="en-US"/>
        </w:rPr>
        <w:t>potvrd</w:t>
      </w:r>
      <w:r w:rsidR="00F57983">
        <w:rPr>
          <w:lang w:eastAsia="en-US"/>
        </w:rPr>
        <w:t>a</w:t>
      </w:r>
      <w:r w:rsidR="00CA14BF">
        <w:rPr>
          <w:lang w:eastAsia="en-US"/>
        </w:rPr>
        <w:t xml:space="preserve"> Financijske a</w:t>
      </w:r>
      <w:r>
        <w:rPr>
          <w:lang w:eastAsia="en-US"/>
        </w:rPr>
        <w:t xml:space="preserve">gencije o </w:t>
      </w:r>
      <w:r w:rsidR="002363B6">
        <w:rPr>
          <w:lang w:eastAsia="en-US"/>
        </w:rPr>
        <w:t>neizvršenim osnovama za plaćanje</w:t>
      </w:r>
      <w:r>
        <w:rPr>
          <w:lang w:eastAsia="en-US"/>
        </w:rPr>
        <w:t xml:space="preserve"> iz koje proizlazi da </w:t>
      </w:r>
      <w:r w:rsidR="002363B6">
        <w:rPr>
          <w:lang w:eastAsia="en-US"/>
        </w:rPr>
        <w:t xml:space="preserve">dužnik </w:t>
      </w:r>
      <w:r w:rsidR="00F57983" w:rsidRPr="00F57983">
        <w:rPr>
          <w:lang w:eastAsia="en-US"/>
        </w:rPr>
        <w:t>MIRAN SAN j.d.o.o., OIB: 90086317978, Dugopolje, Matice Hrvatske 3</w:t>
      </w:r>
      <w:r w:rsidR="002363B6">
        <w:rPr>
          <w:lang w:eastAsia="en-US"/>
        </w:rPr>
        <w:t xml:space="preserve">, u Očevidniku redoslijeda osnova za plaćanje na dan </w:t>
      </w:r>
      <w:r w:rsidR="0062310F">
        <w:rPr>
          <w:lang w:eastAsia="en-US"/>
        </w:rPr>
        <w:t>1</w:t>
      </w:r>
      <w:r w:rsidR="00F57983">
        <w:rPr>
          <w:lang w:eastAsia="en-US"/>
        </w:rPr>
        <w:t>3. rujna</w:t>
      </w:r>
      <w:r w:rsidR="002363B6">
        <w:rPr>
          <w:lang w:eastAsia="en-US"/>
        </w:rPr>
        <w:t xml:space="preserve"> 2017. godine ima evidentirane neizvršene osnove za plaćanje u n</w:t>
      </w:r>
      <w:r w:rsidR="0062310F">
        <w:rPr>
          <w:lang w:eastAsia="en-US"/>
        </w:rPr>
        <w:t>eprekinutom razdoblju od 0 dana</w:t>
      </w:r>
      <w:r w:rsidR="00F57983">
        <w:rPr>
          <w:lang w:eastAsia="en-US"/>
        </w:rPr>
        <w:t xml:space="preserve"> te da je račun dužnika deblokiran 13. runa 2017. godine</w:t>
      </w:r>
      <w:r w:rsidR="0062310F">
        <w:rPr>
          <w:lang w:eastAsia="en-US"/>
        </w:rPr>
        <w:t>.</w:t>
      </w:r>
    </w:p>
    <w:p w:rsidRDefault="00C5760D" w:rsidP="002363B6" w:rsidR="00C5760D" w:rsidRPr="008E391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C5760D" w:rsidP="002363B6" w:rsidR="00C5760D" w:rsidRPr="008E3913">
      <w:pPr>
        <w:spacing w:before="2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2363B6" w:rsidR="00972BBF">
      <w:pPr>
        <w:pStyle w:val="Tijeloteksta"/>
        <w:tabs>
          <w:tab w:pos="1276" w:val="left"/>
        </w:tabs>
        <w:spacing w:before="300"/>
        <w:jc w:val="center"/>
      </w:pPr>
      <w:r w:rsidRPr="00210BB7">
        <w:t>U Splitu</w:t>
      </w:r>
      <w:r w:rsidR="00EC0B9B" w:rsidRPr="00210BB7">
        <w:t xml:space="preserve">, </w:t>
      </w:r>
      <w:r w:rsidR="00F57983">
        <w:t>15. rujna</w:t>
      </w:r>
      <w:r w:rsidR="00700D92" w:rsidRPr="00210BB7">
        <w:t xml:space="preserve"> </w:t>
      </w:r>
      <w:r w:rsidR="00D92D1F" w:rsidRPr="00210BB7">
        <w:t>20</w:t>
      </w:r>
      <w:r w:rsidR="008C2B4F">
        <w:t>17</w:t>
      </w:r>
      <w:r w:rsidR="00344B15" w:rsidRPr="00210BB7">
        <w:t>. godine</w:t>
      </w:r>
    </w:p>
    <w:p w:rsidRDefault="00F71868" w:rsidP="002363B6" w:rsidR="00F71868" w:rsidRPr="00210BB7">
      <w:pPr>
        <w:pStyle w:val="Tijeloteksta"/>
        <w:tabs>
          <w:tab w:pos="1276" w:val="left"/>
        </w:tabs>
        <w:spacing w:before="260"/>
        <w:ind w:left="6373"/>
        <w:jc w:val="center"/>
      </w:pPr>
      <w:r w:rsidRPr="00210BB7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210BB7">
        <w:t>ANA GOLUB GRUIĆ</w:t>
      </w:r>
    </w:p>
    <w:p w:rsidRDefault="002363B6" w:rsidP="00344B15" w:rsidR="002363B6">
      <w:pPr>
        <w:pStyle w:val="Tijeloteksta"/>
        <w:tabs>
          <w:tab w:pos="1276" w:val="left"/>
        </w:tabs>
        <w:ind w:left="6372"/>
        <w:jc w:val="center"/>
      </w:pPr>
    </w:p>
    <w:p w:rsidRDefault="008C2B4F" w:rsidP="00344B15" w:rsidR="008C2B4F">
      <w:pPr>
        <w:pStyle w:val="Tijeloteksta"/>
        <w:tabs>
          <w:tab w:pos="1276" w:val="left"/>
        </w:tabs>
        <w:ind w:left="6372"/>
        <w:jc w:val="center"/>
      </w:pPr>
    </w:p>
    <w:p w:rsidRDefault="00D1029A" w:rsidP="008C2B4F" w:rsidR="00D1029A" w:rsidRPr="00210BB7">
      <w:pPr>
        <w:pStyle w:val="Tijeloteksta"/>
        <w:spacing w:before="100"/>
      </w:pPr>
      <w:r w:rsidRPr="00210BB7">
        <w:lastRenderedPageBreak/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D85177" w:rsidR="00D1029A">
      <w:pPr>
        <w:pStyle w:val="Tijeloteksta"/>
      </w:pPr>
      <w:r w:rsidRPr="008E3913">
        <w:t>-</w:t>
      </w:r>
      <w:r w:rsidR="00D85177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53295B">
        <w:t>-i,</w:t>
      </w:r>
      <w:r w:rsidR="008E3913">
        <w:t xml:space="preserve"> Regionalni centar Split</w:t>
      </w:r>
    </w:p>
    <w:p w:rsidRDefault="00BD68C7" w:rsidP="00D85177" w:rsidR="00BD68C7">
      <w:pPr>
        <w:pStyle w:val="Tijeloteksta"/>
      </w:pPr>
      <w:r>
        <w:t xml:space="preserve">- dužniku </w:t>
      </w:r>
    </w:p>
    <w:p w:rsidRDefault="000010EA" w:rsidP="00D85177" w:rsidR="000010EA" w:rsidRPr="008E3913">
      <w:pPr>
        <w:pStyle w:val="Tijeloteksta"/>
      </w:pPr>
      <w:r>
        <w:t xml:space="preserve">- mrežna stranica e-Oglasna ploča sudova </w:t>
      </w:r>
    </w:p>
    <w:p w:rsidRDefault="00D1029A" w:rsidP="00D85177" w:rsidR="00D1029A">
      <w:pPr>
        <w:pStyle w:val="Tijeloteksta"/>
      </w:pPr>
      <w:r w:rsidRPr="008E3913">
        <w:t>-</w:t>
      </w:r>
      <w:r w:rsidR="00700D92">
        <w:t xml:space="preserve"> </w:t>
      </w:r>
      <w:r w:rsidRPr="008E3913">
        <w:t>u spis</w:t>
      </w:r>
    </w:p>
    <w:p w:rsidRDefault="005415CB" w:rsidP="00051FCF" w:rsidR="005415CB" w:rsidRPr="00401CAD">
      <w:pPr>
        <w:pStyle w:val="Tijeloteksta"/>
        <w:tabs>
          <w:tab w:pos="6810" w:val="clear"/>
        </w:tabs>
        <w:rPr>
          <w:b/>
        </w:rPr>
      </w:pPr>
    </w:p>
    <w:sectPr w:rsidSect="00D92D1F" w:rsidR="005415CB" w:rsidRPr="00401C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5" w:rsidR="005908E5">
      <w:r>
        <w:separator/>
      </w:r>
    </w:p>
  </w:endnote>
  <w:endnote w:id="0" w:type="continuationSeparator">
    <w:p w:rsidRDefault="005908E5" w:rsidR="0059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5" w:rsidR="005908E5">
      <w:r>
        <w:separator/>
      </w:r>
    </w:p>
  </w:footnote>
  <w:footnote w:id="0" w:type="continuationSeparator">
    <w:p w:rsidRDefault="005908E5" w:rsidR="0059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E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</w:r>
    <w:r w:rsidR="00B44741">
      <w:t xml:space="preserve">11. </w:t>
    </w:r>
    <w:r w:rsidR="00522DB2">
      <w:t>St-</w:t>
    </w:r>
    <w:r w:rsidR="00F57983">
      <w:t>832</w:t>
    </w:r>
    <w:r w:rsidR="0062310F">
      <w:t>/2017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F57983">
      <w:t>-832</w:t>
    </w:r>
    <w:r w:rsidR="00F50675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0723"/>
    <w:rsid w:val="00207748"/>
    <w:rsid w:val="00210BB7"/>
    <w:rsid w:val="00227663"/>
    <w:rsid w:val="002363B6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A6E90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310F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B664C"/>
    <w:rsid w:val="008C2B4F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63852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A14BF"/>
    <w:rsid w:val="00CC4614"/>
    <w:rsid w:val="00CE16ED"/>
    <w:rsid w:val="00CF695A"/>
    <w:rsid w:val="00CF7DCF"/>
    <w:rsid w:val="00D01948"/>
    <w:rsid w:val="00D03CB0"/>
    <w:rsid w:val="00D05EE7"/>
    <w:rsid w:val="00D1029A"/>
    <w:rsid w:val="00D13DD8"/>
    <w:rsid w:val="00D223B0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50675"/>
    <w:rsid w:val="00F57983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St-832/2017</izvorni_sadrzaj>
    <derivirana_varijabla naziv="DomainObject.Predmet.OznakaBroj_1">St-832/2017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MIRAN SAN, j.d.o.o. za djelatnost privatne zaštite</izvorni_sadrzaj>
    <derivirana_varijabla naziv="DomainObject.Predmet.ProtustrankaFormated_1">  MIRAN SAN, j.d.o.o. za djelatnost privatne zaštite</derivirana_varijabla>
  </DomainObject.Predmet.ProtustrankaFormated>
  <DomainObject.Predmet.ProtustrankaFormatedOIB>
    <izvorni_sadrzaj>  MIRAN SAN, j.d.o.o. za djelatnost privatne zaštite, OIB 90086317978</izvorni_sadrzaj>
    <derivirana_varijabla naziv="DomainObject.Predmet.ProtustrankaFormatedOIB_1">  MIRAN SAN, j.d.o.o. za djelatnost privatne zaštite, OIB 90086317978</derivirana_varijabla>
  </DomainObject.Predmet.ProtustrankaFormatedOIB>
  <DomainObject.Predmet.ProtustrankaFormatedWithAdress>
    <izvorni_sadrzaj> MIRAN SAN, j.d.o.o. za djelatnost privatne zaštite, Matice Hrvatske 3, 21204 Dugopolje</izvorni_sadrzaj>
    <derivirana_varijabla naziv="DomainObject.Predmet.ProtustrankaFormatedWithAdress_1"> MIRAN SAN, j.d.o.o. za djelatnost privatne zaštite, Matice Hrvatske 3, 21204 Dugopolje</derivirana_varijabla>
  </DomainObject.Predmet.ProtustrankaFormatedWithAdress>
  <DomainObject.Predmet.ProtustrankaFormatedWithAdressOIB>
    <izvorni_sadrzaj> MIRAN SAN, j.d.o.o. za djelatnost privatne zaštite, OIB 90086317978, Matice Hrvatske 3, 21204 Dugopolje</izvorni_sadrzaj>
    <derivirana_varijabla naziv="DomainObject.Predmet.ProtustrankaFormatedWithAdressOIB_1"> MIRAN SAN, j.d.o.o. za djelatnost privatne zaštite, OIB 90086317978, Matice Hrvatske 3, 21204 Dugopolje</derivirana_varijabla>
  </DomainObject.Predmet.ProtustrankaFormatedWithAdressOIB>
  <DomainObject.Predmet.ProtustrankaWithAdress>
    <izvorni_sadrzaj>MIRAN SAN, j.d.o.o. za djelatnost privatne zaštite Matice Hrvatske 3, 21204 Dugopolje</izvorni_sadrzaj>
    <derivirana_varijabla naziv="DomainObject.Predmet.ProtustrankaWithAdress_1">MIRAN SAN, j.d.o.o. za djelatnost privatne zaštite Matice Hrvatske 3, 21204 Dugopolje</derivirana_varijabla>
  </DomainObject.Predmet.ProtustrankaWithAdress>
  <DomainObject.Predmet.ProtustrankaWithAdressOIB>
    <izvorni_sadrzaj>MIRAN SAN, j.d.o.o. za djelatnost privatne zaštite, OIB 90086317978, Matice Hrvatske 3, 21204 Dugopolje</izvorni_sadrzaj>
    <derivirana_varijabla naziv="DomainObject.Predmet.ProtustrankaWithAdressOIB_1">MIRAN SAN, j.d.o.o. za djelatnost privatne zaštite, OIB 90086317978, Matice Hrvatske 3, 21204 Dugopolje</derivirana_varijabla>
  </DomainObject.Predmet.ProtustrankaWithAdressOIB>
  <DomainObject.Predmet.ProtustrankaNazivFormated>
    <izvorni_sadrzaj>MIRAN SAN, j.d.o.o. za djelatnost privatne zaštite</izvorni_sadrzaj>
    <derivirana_varijabla naziv="DomainObject.Predmet.ProtustrankaNazivFormated_1">MIRAN SAN, j.d.o.o. za djelatnost privatne zaštite</derivirana_varijabla>
  </DomainObject.Predmet.ProtustrankaNazivFormated>
  <DomainObject.Predmet.ProtustrankaNazivFormatedOIB>
    <izvorni_sadrzaj>MIRAN SAN, j.d.o.o. za djelatnost privatne zaštite, OIB 90086317978</izvorni_sadrzaj>
    <derivirana_varijabla naziv="DomainObject.Predmet.ProtustrankaNazivFormatedOIB_1">MIRAN SAN, j.d.o.o. za djelatnost privatne zaštite, OIB 90086317978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18573.15</izvorni_sadrzaj>
    <derivirana_varijabla naziv="DomainObject.Predmet.TrenutnaVrijednost_1">18573.15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MIRAN SAN, j.d.o.o. za djelatnost privatne zaštite</item>
    </izvorni_sadrzaj>
    <derivirana_varijabla naziv="DomainObject.Predmet.ProtuStrankaListFormated_1">
      <item>MIRAN SAN, j.d.o.o. za djelatnost privatne zaštite</item>
    </derivirana_varijabla>
  </DomainObject.Predmet.ProtuStrankaListFormated>
  <DomainObject.Predmet.ProtuStrankaListFormatedOIB>
    <izvorni_sadrzaj>
      <item>MIRAN SAN, j.d.o.o. za djelatnost privatne zaštite, OIB 90086317978</item>
    </izvorni_sadrzaj>
    <derivirana_varijabla naziv="DomainObject.Predmet.ProtuStrankaListFormatedOIB_1">
      <item>MIRAN SAN, j.d.o.o. za djelatnost privatne zaštite, OIB 90086317978</item>
    </derivirana_varijabla>
  </DomainObject.Predmet.ProtuStrankaListFormatedOIB>
  <DomainObject.Predmet.ProtuStrankaListFormatedWithAdress>
    <izvorni_sadrzaj>
      <item>MIRAN SAN, j.d.o.o. za djelatnost privatne zaštite, Matice Hrvatske 3, 21204 Dugopolje</item>
    </izvorni_sadrzaj>
    <derivirana_varijabla naziv="DomainObject.Predmet.ProtuStrankaListFormatedWithAdress_1">
      <item>MIRAN SAN, j.d.o.o. za djelatnost privatne zaštite, Matice Hrvatske 3, 21204 Dugopolje</item>
    </derivirana_varijabla>
  </DomainObject.Predmet.ProtuStrankaListFormatedWithAdress>
  <DomainObject.Predmet.ProtuStrankaListFormatedWithAdressOIB>
    <izvorni_sadrzaj>
      <item>MIRAN SAN, j.d.o.o. za djelatnost privatne zaštite, OIB 90086317978, Matice Hrvatske 3, 21204 Dugopolje</item>
    </izvorni_sadrzaj>
    <derivirana_varijabla naziv="DomainObject.Predmet.ProtuStrankaListFormatedWithAdressOIB_1">
      <item>MIRAN SAN, j.d.o.o. za djelatnost privatne zaštite, OIB 90086317978, Matice Hrvatske 3, 21204 Dugopolje</item>
    </derivirana_varijabla>
  </DomainObject.Predmet.ProtuStrankaListFormatedWithAdressOIB>
  <DomainObject.Predmet.ProtuStrankaListNazivFormated>
    <izvorni_sadrzaj>
      <item>MIRAN SAN, j.d.o.o. za djelatnost privatne zaštite</item>
    </izvorni_sadrzaj>
    <derivirana_varijabla naziv="DomainObject.Predmet.ProtuStrankaListNazivFormated_1">
      <item>MIRAN SAN, j.d.o.o. za djelatnost privatne zaštite</item>
    </derivirana_varijabla>
  </DomainObject.Predmet.ProtuStrankaListNazivFormated>
  <DomainObject.Predmet.ProtuStrankaListNazivFormatedOIB>
    <izvorni_sadrzaj>
      <item>MIRAN SAN, j.d.o.o. za djelatnost privatne zaštite, OIB 90086317978</item>
    </izvorni_sadrzaj>
    <derivirana_varijabla naziv="DomainObject.Predmet.ProtuStrankaListNazivFormatedOIB_1">
      <item>MIRAN SAN, j.d.o.o. za djelatnost privatne zaštite, OIB 90086317978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MIRAN SAN, j.d.o.o. za djelatnost privatne zaštite</izvorni_sadrzaj>
    <derivirana_varijabla naziv="DomainObject.Predmet.ProtustrankaIDrugi_1">MIRAN SAN, j.d.o.o. za djelatnost privatne zaštite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MIRAN SAN, j.d.o.o. za djelatnost privatne zaštite, OIB 90086317978, Matice Hrvatske 3, 21204 Dugopolje</izvorni_sadrzaj>
    <derivirana_varijabla naziv="DomainObject.Predmet.ProtustrankaIDrugiAdressOIB_1">MIRAN SAN, j.d.o.o. za djelatnost privatne zaštite, OIB 90086317978, Matice Hrvatske 3,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MIRAN SAN, j.d.o.o. za djelatnost privatne zaštite</item>
      <item>FINANCIJSKA AGENCIJA, RC SPLIT</item>
    </izvorni_sadrzaj>
    <derivirana_varijabla naziv="DomainObject.Predmet.SudioniciListNaziv_1">
      <item>MIRAN SAN, j.d.o.o. za djelatnost privatne zaštite</item>
      <item>FINANCIJSKA AGENCIJA, RC SPLIT</item>
    </derivirana_varijabla>
  </DomainObject.Predmet.SudioniciListNaziv>
  <DomainObject.Predmet.SudioniciListAdressOIB>
    <izvorni_sadrzaj>
      <item>MIRAN SAN, j.d.o.o. za djelatnost privatne zaštite, OIB 90086317978, Matice Hrvatske 3,21204 Dugopolje</item>
      <item>FINANCIJSKA AGENCIJA, RC SPLIT, OIB 85821130368, Mažuranićevo šetalište 24 b,21000 Split</item>
    </izvorni_sadrzaj>
    <derivirana_varijabla naziv="DomainObject.Predmet.SudioniciListAdressOIB_1">
      <item>MIRAN SAN, j.d.o.o. za djelatnost privatne zaštite, OIB 90086317978, Matice Hrvatske 3,21204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90086317978</item>
      <item>, OIB 85821130368</item>
    </izvorni_sadrzaj>
    <derivirana_varijabla naziv="DomainObject.Predmet.SudioniciListNazivOIB_1">
      <item>, OIB 90086317978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60E8E-8067-43D5-932F-CD23771E2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379</properties:Words>
  <properties:Characters>1983</properties:Characters>
  <properties:Lines>48</properties:Lines>
  <properties:Paragraphs>23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2017-03-09T07:51:00Z</dcterms:created>
  <dc:creator>Trgovački sud Split</dc:creator>
  <cp:lastModifiedBy>Ana Golub Gruić</cp:lastModifiedBy>
  <cp:lastPrinted>2017-09-15T06:42:00Z</cp:lastPrinted>
  <dcterms:modified xmlns:xsi="http://www.w3.org/2001/XMLSchema-instance" xsi:type="dcterms:W3CDTF">2017-09-15T08:25:00Z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