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dab6" w14:paraId="59edab6" w:rsidRDefault="00221615" w:rsidP="00221615" w:rsidR="00221615" w:rsidRPr="00221615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221615">
        <w:rPr>
          <w:sz w:val="24"/>
          <w:szCs w:val="24"/>
        </w:rPr>
        <w:t>Poslovni broj: 3 St-</w:t>
      </w:r>
      <w:r w:rsidR="00F654B1">
        <w:rPr>
          <w:sz w:val="24"/>
          <w:szCs w:val="24"/>
        </w:rPr>
        <w:t>671</w:t>
      </w:r>
      <w:r w:rsidRPr="00221615">
        <w:rPr>
          <w:sz w:val="24"/>
          <w:szCs w:val="24"/>
        </w:rPr>
        <w:t>/1</w:t>
      </w:r>
      <w:r>
        <w:rPr>
          <w:sz w:val="24"/>
          <w:szCs w:val="24"/>
        </w:rPr>
        <w:t>5</w:t>
      </w:r>
      <w:r w:rsidRPr="00221615">
        <w:rPr>
          <w:sz w:val="24"/>
          <w:szCs w:val="24"/>
        </w:rPr>
        <w:t>-</w:t>
      </w:r>
      <w:r>
        <w:rPr>
          <w:sz w:val="24"/>
          <w:szCs w:val="24"/>
        </w:rPr>
        <w:t>7</w:t>
      </w:r>
    </w:p>
    <w:p w:rsidRDefault="00221615" w:rsidP="00221615" w:rsidR="00221615" w:rsidRPr="00221615">
      <w:pPr>
        <w:rPr>
          <w:noProof/>
          <w:color w:val="0000FF"/>
          <w:sz w:val="24"/>
          <w:szCs w:val="24"/>
        </w:rPr>
      </w:pPr>
    </w:p>
    <w:p w:rsidRDefault="00221615" w:rsidP="00221615" w:rsidR="00221615" w:rsidRPr="00221615">
      <w:pPr>
        <w:rPr>
          <w:noProof/>
          <w:color w:val="0000FF"/>
          <w:sz w:val="24"/>
          <w:szCs w:val="24"/>
        </w:rPr>
      </w:pPr>
    </w:p>
    <w:p w:rsidRDefault="00221615" w:rsidP="00221615" w:rsidR="00221615" w:rsidRPr="00221615">
      <w:pPr>
        <w:rPr>
          <w:noProof/>
          <w:color w:val="0000FF"/>
          <w:sz w:val="24"/>
          <w:szCs w:val="24"/>
        </w:rPr>
      </w:pPr>
    </w:p>
    <w:p w:rsidRDefault="00221615" w:rsidP="00221615" w:rsidR="00221615" w:rsidRPr="00221615">
      <w:pPr>
        <w:ind w:firstLine="708"/>
        <w:rPr>
          <w:sz w:val="24"/>
          <w:szCs w:val="24"/>
        </w:rPr>
      </w:pPr>
      <w:r w:rsidRPr="00221615">
        <w:rPr>
          <w:sz w:val="24"/>
          <w:szCs w:val="24"/>
        </w:rPr>
        <w:t>REPUBLIKA HRVATSKA</w:t>
      </w:r>
    </w:p>
    <w:p w:rsidRDefault="00221615" w:rsidP="00221615" w:rsidR="00221615" w:rsidRPr="00221615">
      <w:pPr>
        <w:ind w:firstLine="708"/>
        <w:rPr>
          <w:sz w:val="24"/>
          <w:szCs w:val="24"/>
        </w:rPr>
      </w:pPr>
      <w:r w:rsidRPr="00221615">
        <w:rPr>
          <w:sz w:val="24"/>
          <w:szCs w:val="24"/>
        </w:rPr>
        <w:t>TRGOVAČKI SUD U ZADRU</w:t>
      </w:r>
    </w:p>
    <w:p w:rsidRDefault="00221615" w:rsidP="00221615" w:rsidR="00221615" w:rsidRPr="00221615">
      <w:pPr>
        <w:ind w:firstLine="708"/>
        <w:rPr>
          <w:sz w:val="24"/>
          <w:szCs w:val="24"/>
        </w:rPr>
      </w:pPr>
      <w:r w:rsidRPr="00221615">
        <w:rPr>
          <w:sz w:val="24"/>
          <w:szCs w:val="24"/>
        </w:rPr>
        <w:t>Zadar, Dr. Franje Tuđmana 35.</w:t>
      </w:r>
    </w:p>
    <w:p w:rsidRDefault="00221615" w:rsidP="00221615" w:rsidR="00221615" w:rsidRPr="00221615">
      <w:pPr>
        <w:rPr>
          <w:sz w:val="24"/>
          <w:szCs w:val="24"/>
        </w:rPr>
      </w:pPr>
    </w:p>
    <w:p w:rsidRDefault="00221615" w:rsidP="00221615" w:rsidR="00221615" w:rsidRPr="00221615">
      <w:pPr>
        <w:rPr>
          <w:sz w:val="24"/>
          <w:szCs w:val="24"/>
        </w:rPr>
      </w:pPr>
    </w:p>
    <w:p w:rsidRDefault="00221615" w:rsidP="00221615" w:rsidR="00221615" w:rsidRPr="00221615">
      <w:pPr>
        <w:tabs>
          <w:tab w:pos="4677" w:val="center"/>
          <w:tab w:pos="7407" w:val="left"/>
        </w:tabs>
        <w:rPr>
          <w:sz w:val="24"/>
          <w:szCs w:val="24"/>
        </w:rPr>
      </w:pPr>
      <w:r w:rsidRPr="00221615">
        <w:rPr>
          <w:sz w:val="24"/>
          <w:szCs w:val="24"/>
        </w:rPr>
        <w:tab/>
        <w:t>R E PU B L I K A   H R V A T S K A</w:t>
      </w:r>
      <w:r w:rsidRPr="00221615">
        <w:rPr>
          <w:sz w:val="24"/>
          <w:szCs w:val="24"/>
        </w:rPr>
        <w:tab/>
      </w:r>
    </w:p>
    <w:p w:rsidRDefault="00221615" w:rsidP="00221615" w:rsidR="00221615" w:rsidRPr="00221615">
      <w:pPr>
        <w:jc w:val="center"/>
        <w:rPr>
          <w:sz w:val="24"/>
          <w:szCs w:val="24"/>
        </w:rPr>
      </w:pPr>
    </w:p>
    <w:p w:rsidRDefault="00221615" w:rsidP="00221615" w:rsidR="00221615" w:rsidRPr="00221615">
      <w:pPr>
        <w:jc w:val="center"/>
        <w:rPr>
          <w:sz w:val="24"/>
          <w:szCs w:val="24"/>
        </w:rPr>
      </w:pPr>
      <w:r w:rsidRPr="00221615">
        <w:rPr>
          <w:sz w:val="24"/>
          <w:szCs w:val="24"/>
        </w:rPr>
        <w:t xml:space="preserve">Z A K LJ U Č A K </w:t>
      </w:r>
    </w:p>
    <w:p w:rsidRDefault="00221615" w:rsidP="00221615" w:rsidR="00221615" w:rsidRPr="00221615">
      <w:pPr>
        <w:jc w:val="center"/>
        <w:rPr>
          <w:sz w:val="24"/>
          <w:szCs w:val="24"/>
        </w:rPr>
      </w:pPr>
    </w:p>
    <w:p w:rsidRDefault="00221615" w:rsidP="00221615" w:rsidR="00221615" w:rsidRPr="00221615">
      <w:pPr>
        <w:pStyle w:val="Tijeloteksta"/>
        <w:rPr>
          <w:szCs w:val="24"/>
        </w:rPr>
      </w:pPr>
      <w:r w:rsidRPr="00221615">
        <w:rPr>
          <w:szCs w:val="24"/>
        </w:rPr>
        <w:tab/>
        <w:t xml:space="preserve">Trgovački sud u Zadru, OIB </w:t>
      </w:r>
      <w:r w:rsidRPr="00221615">
        <w:t xml:space="preserve">39670464653, </w:t>
      </w:r>
      <w:r w:rsidRPr="00221615">
        <w:rPr>
          <w:szCs w:val="24"/>
        </w:rPr>
        <w:t xml:space="preserve">po stečajnoj sutkinji Tini Grgas, odlučujući o zahtjevu FINA-e, Regionalnog centra Split, Podružnice Zadar, za provedbu skraćenoga stečajnog postupka nad dužnikom  </w:t>
      </w:r>
      <w:r w:rsidR="001530EF">
        <w:rPr>
          <w:szCs w:val="24"/>
        </w:rPr>
        <w:t>ALPEZA GENERAL CONTRACTING d.o.o. Zadar, Vicka Zmajevića 36, Zadar, OIB: 28934046601</w:t>
      </w:r>
      <w:r>
        <w:rPr>
          <w:szCs w:val="24"/>
        </w:rPr>
        <w:t xml:space="preserve">, </w:t>
      </w:r>
      <w:r w:rsidRPr="00221615">
        <w:rPr>
          <w:szCs w:val="24"/>
        </w:rPr>
        <w:t xml:space="preserve">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221615">
          <w:rPr>
            <w:szCs w:val="24"/>
          </w:rPr>
          <w:t>11. st</w:t>
        </w:r>
      </w:smartTag>
      <w:r w:rsidRPr="00221615">
        <w:rPr>
          <w:szCs w:val="24"/>
        </w:rPr>
        <w:t>. 3. Stečajnog</w:t>
      </w:r>
      <w:r>
        <w:rPr>
          <w:szCs w:val="24"/>
        </w:rPr>
        <w:t xml:space="preserve"> zakona (Narodne novine 71/15), </w:t>
      </w:r>
      <w:r w:rsidR="001530EF">
        <w:rPr>
          <w:szCs w:val="24"/>
        </w:rPr>
        <w:t>1</w:t>
      </w:r>
      <w:r>
        <w:rPr>
          <w:szCs w:val="24"/>
        </w:rPr>
        <w:t xml:space="preserve">2. </w:t>
      </w:r>
      <w:r w:rsidRPr="00221615">
        <w:rPr>
          <w:szCs w:val="24"/>
        </w:rPr>
        <w:t>veljače 2016.,</w:t>
      </w:r>
    </w:p>
    <w:p w:rsidRDefault="00221615" w:rsidP="00221615" w:rsidR="00221615" w:rsidRPr="00221615">
      <w:pPr>
        <w:pStyle w:val="Tijeloteksta"/>
        <w:rPr>
          <w:szCs w:val="24"/>
        </w:rPr>
      </w:pPr>
    </w:p>
    <w:p w:rsidRDefault="00221615" w:rsidP="00221615" w:rsidR="00221615" w:rsidRPr="00221615">
      <w:pPr>
        <w:pStyle w:val="Tijeloteksta"/>
        <w:jc w:val="center"/>
        <w:rPr>
          <w:szCs w:val="24"/>
        </w:rPr>
      </w:pPr>
      <w:r w:rsidRPr="00221615">
        <w:rPr>
          <w:szCs w:val="24"/>
        </w:rPr>
        <w:t xml:space="preserve">z a k </w:t>
      </w:r>
      <w:proofErr w:type="spellStart"/>
      <w:r w:rsidRPr="00221615">
        <w:rPr>
          <w:szCs w:val="24"/>
        </w:rPr>
        <w:t>lj</w:t>
      </w:r>
      <w:proofErr w:type="spellEnd"/>
      <w:r w:rsidRPr="00221615">
        <w:rPr>
          <w:szCs w:val="24"/>
        </w:rPr>
        <w:t xml:space="preserve"> u č i o  j e</w:t>
      </w:r>
    </w:p>
    <w:p w:rsidRDefault="00221615" w:rsidP="00221615" w:rsidR="00221615" w:rsidRPr="00221615">
      <w:pPr>
        <w:jc w:val="both"/>
        <w:rPr>
          <w:sz w:val="24"/>
          <w:szCs w:val="24"/>
        </w:rPr>
      </w:pPr>
    </w:p>
    <w:p w:rsidRDefault="00221615" w:rsidP="00221615" w:rsidR="00221615" w:rsidRPr="00221615">
      <w:pPr>
        <w:ind w:firstLine="708"/>
        <w:jc w:val="both"/>
        <w:rPr>
          <w:sz w:val="24"/>
          <w:szCs w:val="24"/>
        </w:rPr>
      </w:pPr>
      <w:r w:rsidRPr="00221615">
        <w:rPr>
          <w:sz w:val="24"/>
          <w:szCs w:val="24"/>
        </w:rPr>
        <w:t xml:space="preserve">Poziva se </w:t>
      </w:r>
      <w:r>
        <w:rPr>
          <w:sz w:val="24"/>
          <w:szCs w:val="24"/>
        </w:rPr>
        <w:t>F</w:t>
      </w:r>
      <w:r w:rsidRPr="00221615">
        <w:rPr>
          <w:sz w:val="24"/>
          <w:szCs w:val="24"/>
        </w:rPr>
        <w:t>i</w:t>
      </w:r>
      <w:r>
        <w:rPr>
          <w:sz w:val="24"/>
          <w:szCs w:val="24"/>
        </w:rPr>
        <w:t xml:space="preserve">nancijska agencija </w:t>
      </w:r>
      <w:r w:rsidRPr="00221615">
        <w:rPr>
          <w:sz w:val="24"/>
          <w:szCs w:val="24"/>
        </w:rPr>
        <w:t xml:space="preserve">u roku od 8 dana od dana primitka pisanog otpravka ovog zaključka, dostaviti podatak na okolnost da li </w:t>
      </w:r>
      <w:r>
        <w:rPr>
          <w:sz w:val="24"/>
          <w:szCs w:val="24"/>
        </w:rPr>
        <w:t xml:space="preserve">uvodno označeni dužnik na dan zaprimanja istog u očevidniku redoslijeda za plaćanje ima evidentiranih neizvršenih osnova za plaćanje, a budući dužnik u podnesku od </w:t>
      </w:r>
      <w:r w:rsidR="001530EF">
        <w:rPr>
          <w:sz w:val="24"/>
          <w:szCs w:val="24"/>
        </w:rPr>
        <w:t>12</w:t>
      </w:r>
      <w:r>
        <w:rPr>
          <w:sz w:val="24"/>
          <w:szCs w:val="24"/>
        </w:rPr>
        <w:t xml:space="preserve">. </w:t>
      </w:r>
      <w:r w:rsidR="007A40F0">
        <w:rPr>
          <w:sz w:val="24"/>
          <w:szCs w:val="24"/>
        </w:rPr>
        <w:t xml:space="preserve">veljače </w:t>
      </w:r>
      <w:r>
        <w:rPr>
          <w:sz w:val="24"/>
          <w:szCs w:val="24"/>
        </w:rPr>
        <w:t>2016. navodi kako je podmirio predmetno dugovanje</w:t>
      </w:r>
      <w:r w:rsidRPr="00221615">
        <w:rPr>
          <w:sz w:val="24"/>
          <w:szCs w:val="24"/>
        </w:rPr>
        <w:t>.</w:t>
      </w:r>
    </w:p>
    <w:p w:rsidRDefault="00221615" w:rsidP="00221615" w:rsidR="00221615" w:rsidRPr="00221615">
      <w:pPr>
        <w:jc w:val="both"/>
        <w:rPr>
          <w:sz w:val="24"/>
          <w:szCs w:val="24"/>
        </w:rPr>
      </w:pPr>
    </w:p>
    <w:p w:rsidRDefault="00221615" w:rsidP="00221615" w:rsidR="00221615" w:rsidRPr="00221615">
      <w:pPr>
        <w:rPr>
          <w:sz w:val="24"/>
          <w:szCs w:val="24"/>
        </w:rPr>
      </w:pPr>
    </w:p>
    <w:p w:rsidRDefault="00221615" w:rsidP="00221615" w:rsidR="00221615" w:rsidRPr="00221615">
      <w:pPr>
        <w:jc w:val="center"/>
        <w:rPr>
          <w:sz w:val="24"/>
          <w:szCs w:val="24"/>
        </w:rPr>
      </w:pPr>
      <w:r w:rsidRPr="00221615">
        <w:rPr>
          <w:sz w:val="24"/>
          <w:szCs w:val="24"/>
        </w:rPr>
        <w:t xml:space="preserve">U Zadru </w:t>
      </w:r>
      <w:r w:rsidR="001530EF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221615">
        <w:rPr>
          <w:sz w:val="24"/>
          <w:szCs w:val="24"/>
        </w:rPr>
        <w:t>. veljače 2016.</w:t>
      </w:r>
    </w:p>
    <w:p w:rsidRDefault="00221615" w:rsidP="00221615" w:rsidR="00221615" w:rsidRPr="00221615">
      <w:pPr>
        <w:tabs>
          <w:tab w:pos="9355" w:val="right"/>
        </w:tabs>
        <w:rPr>
          <w:sz w:val="24"/>
          <w:szCs w:val="24"/>
        </w:rPr>
      </w:pPr>
    </w:p>
    <w:p w:rsidRDefault="007A40F0" w:rsidP="007A40F0" w:rsidR="00221615" w:rsidRPr="00221615">
      <w:pPr>
        <w:tabs>
          <w:tab w:pos="684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-ovlaštena službenica:                                                             </w:t>
      </w:r>
      <w:r w:rsidR="00221615" w:rsidRPr="00221615">
        <w:rPr>
          <w:sz w:val="24"/>
          <w:szCs w:val="24"/>
        </w:rPr>
        <w:t>Sutkinja:</w:t>
      </w:r>
    </w:p>
    <w:p w:rsidRDefault="007A40F0" w:rsidP="007A40F0" w:rsidR="00221615" w:rsidRPr="00221615">
      <w:pPr>
        <w:tabs>
          <w:tab w:pos="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Nena Mužanović                                                                                                     </w:t>
      </w:r>
      <w:r w:rsidR="00221615" w:rsidRPr="00221615">
        <w:rPr>
          <w:sz w:val="24"/>
          <w:szCs w:val="24"/>
        </w:rPr>
        <w:t>Tina Grgas</w:t>
      </w:r>
      <w:r>
        <w:rPr>
          <w:sz w:val="24"/>
          <w:szCs w:val="24"/>
        </w:rPr>
        <w:t>, v.r.</w:t>
      </w:r>
    </w:p>
    <w:p w:rsidRDefault="00221615" w:rsidP="00221615" w:rsidR="00221615" w:rsidRPr="00221615">
      <w:pPr>
        <w:jc w:val="right"/>
        <w:rPr>
          <w:sz w:val="24"/>
          <w:szCs w:val="24"/>
        </w:rPr>
      </w:pPr>
    </w:p>
    <w:p w:rsidRDefault="00221615" w:rsidP="00221615" w:rsidR="00221615" w:rsidRPr="00221615">
      <w:pPr>
        <w:jc w:val="right"/>
        <w:rPr>
          <w:sz w:val="24"/>
          <w:szCs w:val="24"/>
        </w:rPr>
      </w:pPr>
      <w:r w:rsidRPr="00221615">
        <w:rPr>
          <w:sz w:val="24"/>
          <w:szCs w:val="24"/>
        </w:rPr>
        <w:t xml:space="preserve"> </w:t>
      </w:r>
    </w:p>
    <w:p w:rsidRDefault="00221615" w:rsidP="00221615" w:rsidR="00221615" w:rsidRPr="00221615">
      <w:pPr>
        <w:jc w:val="both"/>
        <w:rPr>
          <w:sz w:val="24"/>
          <w:szCs w:val="24"/>
        </w:rPr>
      </w:pPr>
    </w:p>
    <w:p w:rsidRDefault="00221615" w:rsidP="00221615" w:rsidR="00221615" w:rsidRPr="00221615">
      <w:pPr>
        <w:jc w:val="both"/>
        <w:rPr>
          <w:sz w:val="24"/>
          <w:szCs w:val="24"/>
        </w:rPr>
      </w:pPr>
      <w:r w:rsidRPr="00221615">
        <w:rPr>
          <w:sz w:val="24"/>
          <w:szCs w:val="24"/>
        </w:rPr>
        <w:t>UPUTA O PRAVNOM LIJEKU</w:t>
      </w:r>
    </w:p>
    <w:p w:rsidRDefault="00221615" w:rsidP="00221615" w:rsidR="00221615" w:rsidRPr="0022161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221615">
        <w:rPr>
          <w:sz w:val="24"/>
          <w:szCs w:val="24"/>
        </w:rPr>
        <w:t>Protiv ovog zaključka nije dopuštena žalba.</w:t>
      </w:r>
    </w:p>
    <w:p w:rsidRDefault="00221615" w:rsidP="00221615" w:rsidR="00221615" w:rsidRPr="00221615">
      <w:pPr>
        <w:jc w:val="both"/>
        <w:rPr>
          <w:sz w:val="24"/>
          <w:szCs w:val="24"/>
        </w:rPr>
      </w:pPr>
    </w:p>
    <w:p w:rsidRDefault="00221615" w:rsidP="00221615" w:rsidR="00221615" w:rsidRPr="00221615">
      <w:pPr>
        <w:jc w:val="both"/>
        <w:rPr>
          <w:sz w:val="24"/>
          <w:szCs w:val="24"/>
        </w:rPr>
      </w:pPr>
    </w:p>
    <w:p w:rsidRDefault="00221615" w:rsidP="00221615" w:rsidR="00221615" w:rsidRPr="00221615">
      <w:pPr>
        <w:jc w:val="both"/>
        <w:rPr>
          <w:sz w:val="24"/>
          <w:szCs w:val="24"/>
        </w:rPr>
      </w:pPr>
      <w:r w:rsidRPr="00221615">
        <w:rPr>
          <w:sz w:val="24"/>
          <w:szCs w:val="24"/>
        </w:rPr>
        <w:t>DNA:</w:t>
      </w:r>
    </w:p>
    <w:p w:rsidRDefault="00221615" w:rsidP="00221615" w:rsidR="00221615" w:rsidRPr="00221615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 w:rsidRPr="00221615">
        <w:rPr>
          <w:szCs w:val="24"/>
        </w:rPr>
        <w:t>FINA-e, Regionalnog centra Split, Podružnice Zadar</w:t>
      </w:r>
      <w:r w:rsidR="002F3BC2">
        <w:rPr>
          <w:szCs w:val="24"/>
        </w:rPr>
        <w:t xml:space="preserve">- elektronskim putem </w:t>
      </w:r>
    </w:p>
    <w:p w:rsidRDefault="00221615" w:rsidP="00221615" w:rsidR="00221615" w:rsidRPr="00221615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p w:rsidRDefault="00AA6AA6" w:rsidR="00AA6AA6" w:rsidRPr="00221615"/>
    <w:sectPr w:rsidSect="00C448BA" w:rsidR="00AA6AA6" w:rsidRPr="00221615">
      <w:headerReference w:type="default" r:id="rId9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3CB" w:rsidR="003526C9">
      <w:r>
        <w:separator/>
      </w:r>
    </w:p>
  </w:endnote>
  <w:endnote w:id="0" w:type="continuationSeparator">
    <w:p w:rsidRDefault="003553CB" w:rsidR="00352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3CB" w:rsidR="003526C9">
      <w:r>
        <w:separator/>
      </w:r>
    </w:p>
  </w:footnote>
  <w:footnote w:id="0" w:type="continuationSeparator">
    <w:p w:rsidRDefault="003553CB" w:rsidR="003526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615" w:rsidP="00AA29A1" w:rsidR="00983FBE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794BA8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615"/>
    <w:rsid w:val="001530EF"/>
    <w:rsid w:val="00221615"/>
    <w:rsid w:val="002F3BC2"/>
    <w:rsid w:val="003526C9"/>
    <w:rsid w:val="003553CB"/>
    <w:rsid w:val="00794BA8"/>
    <w:rsid w:val="007A40F0"/>
    <w:rsid w:val="00AA6AA6"/>
    <w:rsid w:val="00E465DB"/>
    <w:rsid w:val="00F6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61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221615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21615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2216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216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1615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6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161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B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BA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B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B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61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221615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21615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2216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216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1615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6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161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B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BA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B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B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St-671/2015</izvorni_sadrzaj>
    <derivirana_varijabla naziv="DomainObject.Predmet.OznakaBroj_1">St-671/2015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ALPEZA GENERAL CONTRACTING, društvo s ograničenom odgovornošću za graditeljstvo i poslovne usluge</izvorni_sadrzaj>
    <derivirana_varijabla naziv="DomainObject.Predmet.ProtustrankaFormated_1">  ALPEZA GENERAL CONTRACTING, društvo s ograničenom odgovornošću za graditeljstvo i poslovne usluge</derivirana_varijabla>
  </DomainObject.Predmet.ProtustrankaFormated>
  <DomainObject.Predmet.ProtustrankaFormatedOIB>
    <izvorni_sadrzaj>  ALPEZA GENERAL CONTRACTING, društvo s ograničenom odgovornošću za graditeljstvo i poslovne usluge, OIB 28934046601</izvorni_sadrzaj>
    <derivirana_varijabla naziv="DomainObject.Predmet.ProtustrankaFormatedOIB_1">  ALPEZA GENERAL CONTRACTING, društvo s ograničenom odgovornošću za graditeljstvo i poslovne usluge, OIB 28934046601</derivirana_varijabla>
  </DomainObject.Predmet.ProtustrankaFormatedOIB>
  <DomainObject.Predmet.ProtustrankaFormatedWithAdress>
    <izvorni_sadrzaj> ALPEZA GENERAL CONTRACTING, društvo s ograničenom odgovornošću za graditeljstvo i poslovne usluge, Vicka Zmajevića 36, 23000 Zadar</izvorni_sadrzaj>
    <derivirana_varijabla naziv="DomainObject.Predmet.ProtustrankaFormatedWithAdress_1"> ALPEZA GENERAL CONTRACTING, društvo s ograničenom odgovornošću za graditeljstvo i poslovne usluge, Vicka Zmajevića 36, 23000 Zadar</derivirana_varijabla>
  </DomainObject.Predmet.ProtustrankaFormatedWithAdress>
  <DomainObject.Predmet.ProtustrankaFormatedWithAdressOIB>
    <izvorni_sadrzaj> ALPEZA GENERAL CONTRACTING, društvo s ograničenom odgovornošću za graditeljstvo i poslovne usluge, OIB 28934046601, Vicka Zmajevića 36, 23000 Zadar</izvorni_sadrzaj>
    <derivirana_varijabla naziv="DomainObject.Predmet.ProtustrankaFormatedWithAdressOIB_1"> ALPEZA GENERAL CONTRACTING, društvo s ograničenom odgovornošću za graditeljstvo i poslovne usluge, OIB 28934046601, Vicka Zmajevića 36, 23000 Zadar</derivirana_varijabla>
  </DomainObject.Predmet.ProtustrankaFormatedWithAdressOIB>
  <DomainObject.Predmet.ProtustrankaWithAdress>
    <izvorni_sadrzaj>ALPEZA GENERAL CONTRACTING, društvo s ograničenom odgovornošću za graditeljstvo i poslovne usluge Vicka Zmajevića 36, 23000 Zadar</izvorni_sadrzaj>
    <derivirana_varijabla naziv="DomainObject.Predmet.ProtustrankaWithAdress_1">ALPEZA GENERAL CONTRACTING, društvo s ograničenom odgovornošću za graditeljstvo i poslovne usluge Vicka Zmajevića 36, 23000 Zadar</derivirana_varijabla>
  </DomainObject.Predmet.ProtustrankaWithAdress>
  <DomainObject.Predmet.ProtustrankaWithAdressOIB>
    <izvorni_sadrzaj>ALPEZA GENERAL CONTRACTING, društvo s ograničenom odgovornošću za graditeljstvo i poslovne usluge, OIB 28934046601, Vicka Zmajevića 36, 23000 Zadar</izvorni_sadrzaj>
    <derivirana_varijabla naziv="DomainObject.Predmet.ProtustrankaWithAdressOIB_1">ALPEZA GENERAL CONTRACTING, društvo s ograničenom odgovornošću za graditeljstvo i poslovne usluge, OIB 28934046601, Vicka Zmajevića 36, 23000 Zadar</derivirana_varijabla>
  </DomainObject.Predmet.ProtustrankaWithAdressOIB>
  <DomainObject.Predmet.ProtustrankaNazivFormated>
    <izvorni_sadrzaj>ALPEZA GENERAL CONTRACTING, društvo s ograničenom odgovornošću za graditeljstvo i poslovne usluge</izvorni_sadrzaj>
    <derivirana_varijabla naziv="DomainObject.Predmet.ProtustrankaNazivFormated_1">ALPEZA GENERAL CONTRACTING, društvo s ograničenom odgovornošću za graditeljstvo i poslovne usluge</derivirana_varijabla>
  </DomainObject.Predmet.ProtustrankaNazivFormated>
  <DomainObject.Predmet.ProtustrankaNazivFormatedOIB>
    <izvorni_sadrzaj>ALPEZA GENERAL CONTRACTING, društvo s ograničenom odgovornošću za graditeljstvo i poslovne usluge, OIB 28934046601</izvorni_sadrzaj>
    <derivirana_varijabla naziv="DomainObject.Predmet.ProtustrankaNazivFormatedOIB_1">ALPEZA GENERAL CONTRACTING, društvo s ograničenom odgovornošću za graditeljstvo i poslovne usluge, OIB 28934046601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ALPEZA GENERAL CONTRACTING, društvo s ograničenom odgovornošću za graditeljstvo i poslovne usluge</item>
    </izvorni_sadrzaj>
    <derivirana_varijabla naziv="DomainObject.Predmet.ProtuStrankaListFormated_1">
      <item>ALPEZA GENERAL CONTRACTING, društvo s ograničenom odgovornošću za graditeljstvo i poslovne usluge</item>
    </derivirana_varijabla>
  </DomainObject.Predmet.ProtuStrankaListFormated>
  <DomainObject.Predmet.ProtuStrankaListFormatedOIB>
    <izvorni_sadrzaj>
      <item>ALPEZA GENERAL CONTRACTING, društvo s ograničenom odgovornošću za graditeljstvo i poslovne usluge, OIB 28934046601</item>
    </izvorni_sadrzaj>
    <derivirana_varijabla naziv="DomainObject.Predmet.ProtuStrankaListFormatedOIB_1">
      <item>ALPEZA GENERAL CONTRACTING, društvo s ograničenom odgovornošću za graditeljstvo i poslovne usluge, OIB 28934046601</item>
    </derivirana_varijabla>
  </DomainObject.Predmet.ProtuStrankaListFormatedOIB>
  <DomainObject.Predmet.ProtuStrankaListFormatedWithAdress>
    <izvorni_sadrzaj>
      <item>ALPEZA GENERAL CONTRACTING, društvo s ograničenom odgovornošću za graditeljstvo i poslovne usluge, Vicka Zmajevića 36, 23000 Zadar</item>
    </izvorni_sadrzaj>
    <derivirana_varijabla naziv="DomainObject.Predmet.ProtuStrankaListFormatedWithAdress_1">
      <item>ALPEZA GENERAL CONTRACTING, društvo s ograničenom odgovornošću za graditeljstvo i poslovne usluge, Vicka Zmajevića 36, 23000 Zadar</item>
    </derivirana_varijabla>
  </DomainObject.Predmet.ProtuStrankaListFormatedWithAdress>
  <DomainObject.Predmet.ProtuStrankaListFormatedWithAdressOIB>
    <izvorni_sadrzaj>
      <item>ALPEZA GENERAL CONTRACTING, društvo s ograničenom odgovornošću za graditeljstvo i poslovne usluge, OIB 28934046601, Vicka Zmajevića 36, 23000 Zadar</item>
    </izvorni_sadrzaj>
    <derivirana_varijabla naziv="DomainObject.Predmet.ProtuStrankaListFormatedWithAdressOIB_1">
      <item>ALPEZA GENERAL CONTRACTING, društvo s ograničenom odgovornošću za graditeljstvo i poslovne usluge, OIB 28934046601, Vicka Zmajevića 36, 23000 Zadar</item>
    </derivirana_varijabla>
  </DomainObject.Predmet.ProtuStrankaListFormatedWithAdressOIB>
  <DomainObject.Predmet.ProtuStrankaListNazivFormated>
    <izvorni_sadrzaj>
      <item>ALPEZA GENERAL CONTRACTING, društvo s ograničenom odgovornošću za graditeljstvo i poslovne usluge</item>
    </izvorni_sadrzaj>
    <derivirana_varijabla naziv="DomainObject.Predmet.ProtuStrankaListNazivFormated_1">
      <item>ALPEZA GENERAL CONTRACTING, društvo s ograničenom odgovornošću za graditeljstvo i poslovne usluge</item>
    </derivirana_varijabla>
  </DomainObject.Predmet.ProtuStrankaListNazivFormated>
  <DomainObject.Predmet.ProtuStrankaListNazivFormatedOIB>
    <izvorni_sadrzaj>
      <item>ALPEZA GENERAL CONTRACTING, društvo s ograničenom odgovornošću za graditeljstvo i poslovne usluge, OIB 28934046601</item>
    </izvorni_sadrzaj>
    <derivirana_varijabla naziv="DomainObject.Predmet.ProtuStrankaListNazivFormatedOIB_1">
      <item>ALPEZA GENERAL CONTRACTING, društvo s ograničenom odgovornošću za graditeljstvo i poslovne usluge, OIB 28934046601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ALPEZA GENERAL CONTRACTING, društvo s ograničenom odgovornošću za graditeljstvo i poslovne usluge</izvorni_sadrzaj>
    <derivirana_varijabla naziv="DomainObject.Predmet.ProtustrankaIDrugi_1">ALPEZA GENERAL CONTRACTING, društvo s ograničenom odgovornošću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ALPEZA GENERAL CONTRACTING, društvo s ograničenom odgovornošću za graditeljstvo i poslovne usluge, OIB 28934046601, Vicka Zmajevića 36, 23000 Zadar</izvorni_sadrzaj>
    <derivirana_varijabla naziv="DomainObject.Predmet.ProtustrankaIDrugiAdressOIB_1">ALPEZA GENERAL CONTRACTING, društvo s ograničenom odgovornošću za graditeljstvo i poslovne usluge, OIB 28934046601, Vicka Zmajevića 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ALPEZA GENERAL CONTRACTING, društvo s ograničenom odgovornošću za graditeljstvo i poslovne usluge</item>
    </izvorni_sadrzaj>
    <derivirana_varijabla naziv="DomainObject.Predmet.SudioniciListNaziv_1">
      <item>FINA</item>
      <item>ALPEZA GENERAL CONTRACTING, društvo s ograničenom odgovornošću za graditeljstvo i poslovne usluge</item>
    </derivirana_varijabla>
  </DomainObject.Predmet.SudioniciListNaziv>
  <DomainObject.Predmet.SudioniciListAdressOIB>
    <izvorni_sadrzaj>
      <item>FINA, OIB 85821130368</item>
      <item>ALPEZA GENERAL CONTRACTING, društvo s ograničenom odgovornošću za graditeljstvo i poslovne usluge, OIB 28934046601, Vicka Zmajevića 36,23000 Zadar</item>
    </izvorni_sadrzaj>
    <derivirana_varijabla naziv="DomainObject.Predmet.SudioniciListAdressOIB_1">
      <item>FINA, OIB 85821130368</item>
      <item>ALPEZA GENERAL CONTRACTING, društvo s ograničenom odgovornošću za graditeljstvo i poslovne usluge, OIB 28934046601, Vicka Zmajevića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28934046601</item>
    </izvorni_sadrzaj>
    <derivirana_varijabla naziv="DomainObject.Predmet.SudioniciListNazivOIB_1">
      <item>, OIB 85821130368</item>
      <item>, OIB 28934046601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1003</properties:Characters>
  <properties:Lines>41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2016-02-12T08:58:00Z</dcterms:created>
  <dc:creator>Tina Grgas</dc:creator>
  <cp:lastModifiedBy>Martina Kalmeta</cp:lastModifiedBy>
  <cp:lastPrinted>2016-02-12T09:13:00Z</cp:lastPrinted>
  <dcterms:modified xmlns:xsi="http://www.w3.org/2001/XMLSchema-instance" xsi:type="dcterms:W3CDTF">2016-02-19T09:16:00Z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