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4039" w14:paraId="c764039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D7E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70D7E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stečajnoga postupka</izvorni_sadrzaj>
    <derivirana_varijabla naziv="DomainObject.Predmet.Opis_1">Prijedlog za pokretanje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RO-SE društvo s ograničenom odgovornošću za trgovinu i usluge</izvorni_sadrzaj>
    <derivirana_varijabla naziv="DomainObject.Predmet.ProtustrankaFormated_1">  RO-SE društvo s ograničenom odgovornošću za trgovinu i usluge</derivirana_varijabla>
  </DomainObject.Predmet.ProtustrankaFormated>
  <DomainObject.Predmet.ProtustrankaFormatedOIB>
    <izvorni_sadrzaj>  RO-SE društvo s ograničenom odgovornošću za trgovinu i usluge, OIB 64239864349</izvorni_sadrzaj>
    <derivirana_varijabla naziv="DomainObject.Predmet.ProtustrankaFormatedOIB_1">  RO-SE društvo s ograničenom odgovornošću za trgovinu i usluge, OIB 64239864349</derivirana_varijabla>
  </DomainObject.Predmet.ProtustrankaFormatedOIB>
  <DomainObject.Predmet.ProtustrankaFormatedWithAdress>
    <izvorni_sadrzaj> RO-SE društvo s ograničenom odgovornošću za trgovinu i usluge, Remetinec 125/D, 42220 Remetinec</izvorni_sadrzaj>
    <derivirana_varijabla naziv="DomainObject.Predmet.ProtustrankaFormatedWithAdress_1"> RO-SE društvo s ograničenom odgovornošću za trgovinu i usluge, Remetinec 125/D, 42220 Remetinec</derivirana_varijabla>
  </DomainObject.Predmet.ProtustrankaFormatedWithAdress>
  <DomainObject.Predmet.ProtustrankaFormatedWithAdressOIB>
    <izvorni_sadrzaj> RO-SE društvo s ograničenom odgovornošću za trgovinu i usluge, OIB 64239864349, Remetinec 125/D, 42220 Remetinec</izvorni_sadrzaj>
    <derivirana_varijabla naziv="DomainObject.Predmet.ProtustrankaFormatedWithAdressOIB_1"> RO-SE društvo s ograničenom odgovornošću za trgovinu i usluge, OIB 64239864349, Remetinec 125/D, 42220 Remetinec</derivirana_varijabla>
  </DomainObject.Predmet.ProtustrankaFormatedWithAdressOIB>
  <DomainObject.Predmet.ProtustrankaWithAdress>
    <izvorni_sadrzaj>RO-SE društvo s ograničenom odgovornošću za trgovinu i usluge Remetinec 125/D, 42220 Remetinec</izvorni_sadrzaj>
    <derivirana_varijabla naziv="DomainObject.Predmet.ProtustrankaWithAdress_1">RO-SE društvo s ograničenom odgovornošću za trgovinu i usluge Remetinec 125/D, 42220 Remetinec</derivirana_varijabla>
  </DomainObject.Predmet.ProtustrankaWithAdress>
  <DomainObject.Predmet.ProtustrankaWithAdressOIB>
    <izvorni_sadrzaj>RO-SE društvo s ograničenom odgovornošću za trgovinu i usluge, OIB 64239864349, Remetinec 125/D, 42220 Remetinec</izvorni_sadrzaj>
    <derivirana_varijabla naziv="DomainObject.Predmet.ProtustrankaWithAdressOIB_1">RO-SE društvo s ograničenom odgovornošću za trgovinu i usluge, OIB 64239864349, Remetinec 125/D, 42220 Remetinec</derivirana_varijabla>
  </DomainObject.Predmet.ProtustrankaWithAdressOIB>
  <DomainObject.Predmet.ProtustrankaNazivFormated>
    <izvorni_sadrzaj>RO-SE društvo s ograničenom odgovornošću za trgovinu i usluge</izvorni_sadrzaj>
    <derivirana_varijabla naziv="DomainObject.Predmet.ProtustrankaNazivFormated_1">RO-SE društvo s ograničenom odgovornošću za trgovinu i usluge</derivirana_varijabla>
  </DomainObject.Predmet.ProtustrankaNazivFormated>
  <DomainObject.Predmet.ProtustrankaNazivFormatedOIB>
    <izvorni_sadrzaj>RO-SE društvo s ograničenom odgovornošću za trgovinu i usluge, OIB 64239864349</izvorni_sadrzaj>
    <derivirana_varijabla naziv="DomainObject.Predmet.ProtustrankaNazivFormatedOIB_1">RO-SE društvo s ograničenom odgovornošću za trgovinu i usluge, OIB 64239864349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14616.62</izvorni_sadrzaj>
    <derivirana_varijabla naziv="DomainObject.Predmet.TrenutnaVrijednost_1">14616.62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RO-SE društvo s ograničenom odgovornošću za trgovinu i usluge</item>
    </izvorni_sadrzaj>
    <derivirana_varijabla naziv="DomainObject.Predmet.ProtuStrankaListFormated_1">
      <item>RO-SE društvo s ograničenom odgovornošću za trgovinu i usluge</item>
    </derivirana_varijabla>
  </DomainObject.Predmet.ProtuStrankaListFormated>
  <DomainObject.Predmet.ProtuStrankaListFormatedOIB>
    <izvorni_sadrzaj>
      <item>RO-SE društvo s ograničenom odgovornošću za trgovinu i usluge, OIB 64239864349</item>
    </izvorni_sadrzaj>
    <derivirana_varijabla naziv="DomainObject.Predmet.ProtuStrankaListFormatedOIB_1">
      <item>RO-SE društvo s ograničenom odgovornošću za trgovinu i usluge, OIB 64239864349</item>
    </derivirana_varijabla>
  </DomainObject.Predmet.ProtuStrankaListFormatedOIB>
  <DomainObject.Predmet.ProtuStrankaListFormatedWithAdress>
    <izvorni_sadrzaj>
      <item>RO-SE društvo s ograničenom odgovornošću za trgovinu i usluge, Remetinec 125/D, 42220 Remetinec</item>
    </izvorni_sadrzaj>
    <derivirana_varijabla naziv="DomainObject.Predmet.ProtuStrankaListFormatedWithAdress_1">
      <item>RO-SE društvo s ograničenom odgovornošću za trgovinu i usluge, Remetinec 125/D, 42220 Remetinec</item>
    </derivirana_varijabla>
  </DomainObject.Predmet.ProtuStrankaListFormatedWithAdress>
  <DomainObject.Predmet.ProtuStrankaListFormatedWithAdressOIB>
    <izvorni_sadrzaj>
      <item>RO-SE društvo s ograničenom odgovornošću za trgovinu i usluge, OIB 64239864349, Remetinec 125/D, 42220 Remetinec</item>
    </izvorni_sadrzaj>
    <derivirana_varijabla naziv="DomainObject.Predmet.ProtuStrankaListFormatedWithAdressOIB_1">
      <item>RO-SE društvo s ograničenom odgovornošću za trgovinu i usluge, OIB 64239864349, Remetinec 125/D, 42220 Remetinec</item>
    </derivirana_varijabla>
  </DomainObject.Predmet.ProtuStrankaListFormatedWithAdressOIB>
  <DomainObject.Predmet.ProtuStrankaListNazivFormated>
    <izvorni_sadrzaj>
      <item>RO-SE društvo s ograničenom odgovornošću za trgovinu i usluge</item>
    </izvorni_sadrzaj>
    <derivirana_varijabla naziv="DomainObject.Predmet.ProtuStrankaListNazivFormated_1">
      <item>RO-SE društvo s ograničenom odgovornošću za trgovinu i usluge</item>
    </derivirana_varijabla>
  </DomainObject.Predmet.ProtuStrankaListNazivFormated>
  <DomainObject.Predmet.ProtuStrankaListNazivFormatedOIB>
    <izvorni_sadrzaj>
      <item>RO-SE društvo s ograničenom odgovornošću za trgovinu i usluge, OIB 64239864349</item>
    </izvorni_sadrzaj>
    <derivirana_varijabla naziv="DomainObject.Predmet.ProtuStrankaListNazivFormatedOIB_1">
      <item>RO-SE društvo s ograničenom odgovornošću za trgovinu i usluge, OIB 64239864349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RO-SE društvo s ograničenom odgovornošću za trgovinu i usluge</izvorni_sadrzaj>
    <derivirana_varijabla naziv="DomainObject.Predmet.ProtustrankaIDrugi_1">RO-SE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RO-SE društvo s ograničenom odgovornošću za trgovinu i usluge, OIB 64239864349, Remetinec 125/D, 42220 Remetinec</izvorni_sadrzaj>
    <derivirana_varijabla naziv="DomainObject.Predmet.ProtustrankaIDrugiAdressOIB_1">RO-SE društvo s ograničenom odgovornošću za trgovinu i usluge, OIB 64239864349, Remetinec 125/D, 42220 Remetinec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RO-SE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RO-SE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RO-SE društvo s ograničenom odgovornošću za trgovinu i usluge, OIB 64239864349, Remetinec 125/D,42220 Remetinec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RO-SE društvo s ograničenom odgovornošću za trgovinu i usluge, OIB 64239864349, Remetinec 125/D,42220 Remetinec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64239864349</item>
      <item>, OIB null</item>
    </izvorni_sadrzaj>
    <derivirana_varijabla naziv="DomainObject.Predmet.SudioniciListNazivOIB_1">
      <item>, OIB null</item>
      <item>, OIB 85821130368</item>
      <item>, OIB 64239864349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