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48145d" w14:paraId="548145d"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867269" w:rsidP="00867269" w:rsidR="00867269">
      <w:pPr>
        <w:pStyle w:val="Bezproreda"/>
        <w:ind w:firstLine="708" w:left="6372"/>
        <w:rPr>
          <w:noProof/>
        </w:rPr>
      </w:pPr>
      <w:bookmarkStart w:name="_GoBack" w:id="0"/>
      <w:bookmarkEnd w:id="0"/>
      <w:r>
        <w:rPr>
          <w:noProof/>
        </w:rPr>
        <w:t>7 St-247/2017-2.</w:t>
      </w:r>
    </w:p>
    <w:p w:rsidRDefault="00867269" w:rsidP="00867269" w:rsidR="00867269">
      <w:pPr>
        <w:pStyle w:val="Bezproreda"/>
        <w:rPr>
          <w:noProof/>
        </w:rPr>
      </w:pPr>
    </w:p>
    <w:p w:rsidRDefault="00867269" w:rsidP="00867269" w:rsidR="00867269">
      <w:pPr>
        <w:pStyle w:val="Bezproreda"/>
        <w:rPr>
          <w:noProof/>
        </w:rPr>
      </w:pPr>
    </w:p>
    <w:p w:rsidRDefault="00867269" w:rsidP="00867269" w:rsidR="00867269">
      <w:pPr>
        <w:pStyle w:val="Bezproreda"/>
        <w:rPr>
          <w:noProof/>
        </w:rPr>
      </w:pPr>
    </w:p>
    <w:p w:rsidRDefault="00867269" w:rsidP="00867269" w:rsidR="00867269">
      <w:pPr>
        <w:pStyle w:val="Bezproreda"/>
        <w:rPr>
          <w:noProof/>
        </w:rPr>
      </w:pPr>
    </w:p>
    <w:p w:rsidRDefault="00867269" w:rsidP="00867269" w:rsidR="00867269">
      <w:pPr>
        <w:pStyle w:val="Bezproreda"/>
        <w:rPr>
          <w:noProof/>
        </w:rPr>
      </w:pPr>
    </w:p>
    <w:p w:rsidRDefault="00867269" w:rsidP="00867269" w:rsidR="00867269">
      <w:pPr>
        <w:pStyle w:val="Bezproreda"/>
        <w:jc w:val="center"/>
        <w:rPr>
          <w:b/>
          <w:noProof/>
        </w:rPr>
      </w:pPr>
      <w:r>
        <w:rPr>
          <w:b/>
          <w:noProof/>
        </w:rPr>
        <w:t>R E P U B L I K A  H R V A T S K A</w:t>
      </w:r>
    </w:p>
    <w:p w:rsidRDefault="00867269" w:rsidP="00867269" w:rsidR="00867269">
      <w:pPr>
        <w:pStyle w:val="Bezproreda"/>
        <w:jc w:val="center"/>
        <w:rPr>
          <w:b/>
          <w:noProof/>
        </w:rPr>
      </w:pPr>
    </w:p>
    <w:p w:rsidRDefault="00867269" w:rsidP="00867269" w:rsidR="00867269">
      <w:pPr>
        <w:pStyle w:val="Bezproreda"/>
        <w:jc w:val="center"/>
        <w:rPr>
          <w:b/>
          <w:noProof/>
        </w:rPr>
      </w:pPr>
      <w:r>
        <w:rPr>
          <w:b/>
          <w:noProof/>
        </w:rPr>
        <w:t>R J E Š E N J E</w:t>
      </w:r>
    </w:p>
    <w:p w:rsidRDefault="00867269" w:rsidP="00867269" w:rsidR="00867269">
      <w:pPr>
        <w:pStyle w:val="Bezproreda"/>
        <w:rPr>
          <w:noProof/>
        </w:rPr>
      </w:pPr>
    </w:p>
    <w:p w:rsidRDefault="00867269" w:rsidP="00867269" w:rsidR="00867269">
      <w:pPr>
        <w:pStyle w:val="Bezproreda"/>
        <w:rPr>
          <w:noProof/>
        </w:rPr>
      </w:pPr>
      <w:r>
        <w:rPr>
          <w:noProof/>
        </w:rPr>
        <w:t xml:space="preserve">TRGOVAČKI SUD U BJELOVARU, po stečajnom sucu Tomislavu Mrazoviću, </w:t>
      </w:r>
      <w:r>
        <w:t xml:space="preserve">povodom prijedloga FINANCIJSKE AGENCIJE, OIB: 85821130368, RC ZAGREB, Podružnica Zagreb, za otvaranje stečajnog postupka nad dužnikom BE-GOR d.o.o. za trgovinu i usluge ZAGREB, Žitnjak </w:t>
      </w:r>
      <w:proofErr w:type="spellStart"/>
      <w:r>
        <w:t>Bogdani</w:t>
      </w:r>
      <w:proofErr w:type="spellEnd"/>
      <w:r>
        <w:t xml:space="preserve"> 2, odvojak 4, OIB: 16010728031, d</w:t>
      </w:r>
      <w:r>
        <w:rPr>
          <w:noProof/>
        </w:rPr>
        <w:t>ana 24. srpnja 2017. godine</w:t>
      </w:r>
    </w:p>
    <w:p w:rsidRDefault="00867269" w:rsidP="00867269" w:rsidR="00867269">
      <w:pPr>
        <w:pStyle w:val="Bezproreda"/>
        <w:rPr>
          <w:noProof/>
        </w:rPr>
      </w:pPr>
    </w:p>
    <w:p w:rsidRDefault="00867269" w:rsidP="00867269" w:rsidR="00867269">
      <w:pPr>
        <w:pStyle w:val="Bezproreda"/>
        <w:jc w:val="center"/>
        <w:rPr>
          <w:b/>
        </w:rPr>
      </w:pPr>
      <w:r>
        <w:rPr>
          <w:b/>
        </w:rPr>
        <w:t>r i j e š i o   j e</w:t>
      </w:r>
    </w:p>
    <w:p w:rsidRDefault="00867269" w:rsidP="00867269" w:rsidR="00867269">
      <w:pPr>
        <w:pStyle w:val="Bezproreda"/>
        <w:jc w:val="center"/>
      </w:pPr>
    </w:p>
    <w:p w:rsidRDefault="00867269" w:rsidP="00867269" w:rsidR="00867269">
      <w:pPr>
        <w:pStyle w:val="Bezproreda"/>
      </w:pPr>
      <w:r>
        <w:t xml:space="preserve">I. Pokreće se postupak radi utvrđivanja uvjeta za otvaranje stečajnog postupka nad dužnikom BE-GOR d.o.o. za trgovinu i usluge ZAGREB, Žitnjak </w:t>
      </w:r>
      <w:proofErr w:type="spellStart"/>
      <w:r>
        <w:t>Bogdani</w:t>
      </w:r>
      <w:proofErr w:type="spellEnd"/>
      <w:r>
        <w:t xml:space="preserve"> 2, odvojak 4, OIB: 16010728031.</w:t>
      </w:r>
    </w:p>
    <w:p w:rsidRDefault="00867269" w:rsidP="00867269" w:rsidR="00867269">
      <w:pPr>
        <w:pStyle w:val="Bezproreda"/>
      </w:pPr>
    </w:p>
    <w:p w:rsidRDefault="00867269" w:rsidP="00867269" w:rsidR="00867269">
      <w:pPr>
        <w:pStyle w:val="Bezproreda"/>
        <w:rPr>
          <w:noProof/>
        </w:rPr>
      </w:pPr>
      <w:r>
        <w:t>II.</w:t>
      </w:r>
      <w:r>
        <w:rPr>
          <w:noProof/>
        </w:rPr>
        <w:t xml:space="preserve"> Dužniku </w:t>
      </w:r>
      <w:r>
        <w:t xml:space="preserve">BE-GOR d.o.o. za trgovinu i usluge ZAGREB, Žitnjak </w:t>
      </w:r>
      <w:proofErr w:type="spellStart"/>
      <w:r>
        <w:t>Bogdani</w:t>
      </w:r>
      <w:proofErr w:type="spellEnd"/>
      <w:r>
        <w:t xml:space="preserve"> 2, odvojak 4, OIB: 1601072803, 1</w:t>
      </w:r>
      <w:r>
        <w:rPr>
          <w:noProof/>
        </w:rPr>
        <w:t>postavlja se privremeni stečajni upravitelj.</w:t>
      </w:r>
    </w:p>
    <w:p w:rsidRDefault="00867269" w:rsidP="00867269" w:rsidR="00867269">
      <w:pPr>
        <w:pStyle w:val="Bezproreda"/>
        <w:rPr>
          <w:noProof/>
        </w:rPr>
      </w:pPr>
    </w:p>
    <w:p w:rsidRDefault="00867269" w:rsidP="00867269" w:rsidR="00867269">
      <w:pPr>
        <w:pStyle w:val="Bezproreda"/>
        <w:rPr>
          <w:noProof/>
        </w:rPr>
      </w:pPr>
      <w:r>
        <w:rPr>
          <w:noProof/>
        </w:rPr>
        <w:t>III. Za privremenog stečajnog upravitelja imenuje se Branko Smrtić iz Miholjanca, A. Mihanovića 116, OIB: 26761829990.</w:t>
      </w:r>
    </w:p>
    <w:p w:rsidRDefault="00867269" w:rsidP="00867269" w:rsidR="00867269">
      <w:pPr>
        <w:pStyle w:val="Bezproreda"/>
        <w:rPr>
          <w:noProof/>
        </w:rPr>
      </w:pPr>
    </w:p>
    <w:p w:rsidRDefault="00867269" w:rsidP="00867269" w:rsidR="00867269">
      <w:pPr>
        <w:pStyle w:val="Bezproreda"/>
        <w:rPr>
          <w:noProof/>
        </w:rPr>
      </w:pPr>
      <w:r>
        <w:rPr>
          <w:noProof/>
        </w:rPr>
        <w:t>IV. Privremeni stečajni upravitelj ovlašten je stupiti u poslovne prostorije dužnika te tamo provesti potrebne radnje radi ispitivanja postoji li razlog za otvaranje stečajnog postupka, kakvi su izgledi za nastavak poslovanja dužnika i mogu li se imovinom dužnika pokriti troškovi postupka.</w:t>
      </w:r>
    </w:p>
    <w:p w:rsidRDefault="00867269" w:rsidP="00867269" w:rsidR="00867269">
      <w:pPr>
        <w:pStyle w:val="Bezproreda"/>
        <w:rPr>
          <w:noProof/>
        </w:rPr>
      </w:pPr>
    </w:p>
    <w:p w:rsidRDefault="00867269" w:rsidP="00867269" w:rsidR="00867269">
      <w:pPr>
        <w:pStyle w:val="Bezproreda"/>
        <w:rPr>
          <w:noProof/>
        </w:rPr>
      </w:pPr>
      <w:r>
        <w:rPr>
          <w:noProof/>
        </w:rPr>
        <w:t>Dužnik je dužan privremenom stečajnom upravitelju dopustiti uvid u knjige i poslovnu dokumentaciju.</w:t>
      </w:r>
    </w:p>
    <w:p w:rsidRDefault="00867269" w:rsidP="00867269" w:rsidR="00867269">
      <w:pPr>
        <w:pStyle w:val="Bezproreda"/>
        <w:rPr>
          <w:noProof/>
        </w:rPr>
      </w:pPr>
    </w:p>
    <w:p w:rsidRDefault="00867269" w:rsidP="00867269" w:rsidR="00867269">
      <w:pPr>
        <w:pStyle w:val="Bezproreda"/>
        <w:rPr>
          <w:noProof/>
        </w:rPr>
      </w:pPr>
      <w:r>
        <w:rPr>
          <w:noProof/>
        </w:rPr>
        <w:t xml:space="preserve">Privremeni stečajni upravitelj je dužan sastaviti pisano izvješće o postojanju razloga za otvaranje stečajnog postupka i dostaviti ga sudu u roku od 15 dana, u tri primjerka.               </w:t>
      </w:r>
    </w:p>
    <w:p w:rsidRDefault="00867269" w:rsidP="00867269" w:rsidR="00867269">
      <w:pPr>
        <w:pStyle w:val="Bezproreda"/>
        <w:rPr>
          <w:noProof/>
        </w:rPr>
      </w:pPr>
    </w:p>
    <w:p w:rsidRDefault="00867269" w:rsidP="00867269" w:rsidR="00867269">
      <w:pPr>
        <w:pStyle w:val="Bezproreda"/>
        <w:rPr>
          <w:noProof/>
        </w:rPr>
      </w:pPr>
      <w:r>
        <w:rPr>
          <w:noProof/>
        </w:rPr>
        <w:t xml:space="preserve">V. Saziva se ročište radi izjašnjenja o prijedlogu i rasprave o uvjetima za otvaranje stečajnog postupka za dan </w:t>
      </w:r>
      <w:r>
        <w:rPr>
          <w:b/>
          <w:noProof/>
        </w:rPr>
        <w:t>17. listopada 2017. u 09,00 sati</w:t>
      </w:r>
      <w:r>
        <w:rPr>
          <w:noProof/>
        </w:rPr>
        <w:t xml:space="preserve"> u ovome sudu u Bjelovaru, Šetalište dr. Ivše Lebovića 42, sudnica br. 2, na koje se pozivaju dostavom ovoga rješenja:</w:t>
      </w:r>
    </w:p>
    <w:p w:rsidRDefault="00867269" w:rsidP="00867269" w:rsidR="00867269">
      <w:pPr>
        <w:pStyle w:val="Bezproreda"/>
        <w:rPr>
          <w:noProof/>
        </w:rPr>
      </w:pPr>
      <w:r>
        <w:rPr>
          <w:noProof/>
        </w:rPr>
        <w:t xml:space="preserve">- predlagatelj FINA </w:t>
      </w:r>
    </w:p>
    <w:p w:rsidRDefault="00867269" w:rsidP="00867269" w:rsidR="00867269">
      <w:pPr>
        <w:pStyle w:val="Bezproreda"/>
        <w:rPr>
          <w:noProof/>
        </w:rPr>
      </w:pPr>
      <w:r>
        <w:rPr>
          <w:noProof/>
        </w:rPr>
        <w:t xml:space="preserve">- zastupnik dužnika po zakonu Ljubi Beus </w:t>
      </w:r>
    </w:p>
    <w:p w:rsidRDefault="00867269" w:rsidP="00867269" w:rsidR="00867269">
      <w:pPr>
        <w:pStyle w:val="Bezproreda"/>
        <w:rPr>
          <w:noProof/>
        </w:rPr>
      </w:pPr>
      <w:r>
        <w:rPr>
          <w:noProof/>
        </w:rPr>
        <w:t xml:space="preserve">- privremeni stečajni upravitelj </w:t>
      </w:r>
    </w:p>
    <w:p w:rsidRDefault="00867269" w:rsidP="00867269" w:rsidR="00867269">
      <w:pPr>
        <w:pStyle w:val="Bezproreda"/>
        <w:rPr>
          <w:noProof/>
        </w:rPr>
      </w:pPr>
    </w:p>
    <w:p w:rsidRDefault="00867269" w:rsidP="00867269" w:rsidR="00867269">
      <w:pPr>
        <w:pStyle w:val="Bezproreda"/>
        <w:rPr>
          <w:noProof/>
        </w:rPr>
      </w:pPr>
      <w:r>
        <w:rPr>
          <w:noProof/>
        </w:rPr>
        <w:lastRenderedPageBreak/>
        <w:t>VI. Rješenje se dostavlja sudskom registru ovog suda.</w:t>
      </w:r>
    </w:p>
    <w:p w:rsidRDefault="00867269" w:rsidP="00867269" w:rsidR="00867269">
      <w:pPr>
        <w:pStyle w:val="Bezproreda"/>
        <w:rPr>
          <w:noProof/>
        </w:rPr>
      </w:pPr>
    </w:p>
    <w:p w:rsidRDefault="00867269" w:rsidP="00867269" w:rsidR="00867269">
      <w:pPr>
        <w:pStyle w:val="Bezproreda"/>
        <w:rPr>
          <w:noProof/>
        </w:rPr>
      </w:pPr>
    </w:p>
    <w:p w:rsidRDefault="00867269" w:rsidP="00867269" w:rsidR="00867269">
      <w:pPr>
        <w:pStyle w:val="Bezproreda"/>
      </w:pPr>
      <w:r>
        <w:rPr>
          <w:lang w:val="en-GB"/>
        </w:rPr>
        <w:t xml:space="preserve"> </w:t>
      </w:r>
    </w:p>
    <w:p w:rsidRDefault="00867269" w:rsidP="00867269" w:rsidR="00867269">
      <w:pPr>
        <w:pStyle w:val="Bezproreda"/>
        <w:jc w:val="center"/>
        <w:rPr>
          <w:b/>
          <w:noProof/>
          <w:lang w:eastAsia="en-US"/>
        </w:rPr>
      </w:pPr>
      <w:r>
        <w:rPr>
          <w:b/>
          <w:noProof/>
        </w:rPr>
        <w:t>Obrazloženje</w:t>
      </w:r>
    </w:p>
    <w:p w:rsidRDefault="00867269" w:rsidP="00867269" w:rsidR="00867269">
      <w:pPr>
        <w:pStyle w:val="Bezproreda"/>
        <w:rPr>
          <w:b/>
          <w:noProof/>
        </w:rPr>
      </w:pPr>
    </w:p>
    <w:p w:rsidRDefault="00867269" w:rsidP="00867269" w:rsidR="00867269">
      <w:pPr>
        <w:pStyle w:val="Bezproreda"/>
        <w:rPr>
          <w:noProof/>
        </w:rPr>
      </w:pPr>
    </w:p>
    <w:p w:rsidRDefault="00867269" w:rsidP="00867269" w:rsidR="00867269">
      <w:pPr>
        <w:pStyle w:val="Bezproreda"/>
        <w:rPr>
          <w:noProof/>
        </w:rPr>
      </w:pPr>
      <w:r>
        <w:rPr>
          <w:noProof/>
        </w:rPr>
        <w:t xml:space="preserve">Financijska agencija je, temeljem odredbe čl.110. st.1. Stečajnog zakona (Narodne novine br. 71/15. dalje: SZ) podnijela ovom sudu prijedlog za pokretanje stečajnog postupka nad dužnikom. </w:t>
      </w:r>
      <w:r>
        <w:t xml:space="preserve">U prijedlogu navodi da na dan 18. svibnja 2016. dužnik u Očevidniku redoslijeda osnova za plaćanje ima evidentirane neizvršene osnove za plaćanje u neprekinutom razdoblju od 120 dana, u ukupnom iznosu od 19.996,79 kn, u koji iznos je uračunata kamata i naknada Financijske agencije za provedbu ovrhe na novčanim sredstvima. Prema podacima koje je FINI dostavio Hrvatski zavod za mirovinsko osiguranje </w:t>
      </w:r>
      <w:r>
        <w:rPr>
          <w:noProof/>
        </w:rPr>
        <w:t>dužnik ima jednog zaposlenika.</w:t>
      </w:r>
    </w:p>
    <w:p w:rsidRDefault="00867269" w:rsidP="00867269" w:rsidR="00867269">
      <w:pPr>
        <w:pStyle w:val="Bezproreda"/>
        <w:rPr>
          <w:noProof/>
        </w:rPr>
      </w:pPr>
      <w:r>
        <w:t xml:space="preserve">              </w:t>
      </w:r>
    </w:p>
    <w:p w:rsidRDefault="00867269" w:rsidP="00867269" w:rsidR="00867269">
      <w:pPr>
        <w:pStyle w:val="Bezproreda"/>
      </w:pPr>
      <w:r>
        <w:t xml:space="preserve">Kako iz prijedloga proizlazi vjerojatnost postojanja stečajnog razloga – nesposobnosti za plaćanje iz čl.6. st.2. SZ-a, sud je temeljem čl.115. st.1. SZ-a, donio rješenje o pokretanju prethodnog postupka radi utvrđivanja pretpostavki za otvaranje stečajnog postupka. </w:t>
      </w:r>
    </w:p>
    <w:p w:rsidRDefault="00867269" w:rsidP="00867269" w:rsidR="00867269">
      <w:pPr>
        <w:pStyle w:val="Bezproreda"/>
      </w:pPr>
    </w:p>
    <w:p w:rsidRDefault="00867269" w:rsidP="00867269" w:rsidR="00867269">
      <w:pPr>
        <w:pStyle w:val="Bezproreda"/>
        <w:rPr>
          <w:noProof/>
          <w:lang w:val="en-GB"/>
        </w:rPr>
      </w:pPr>
      <w:r>
        <w:t>S</w:t>
      </w:r>
      <w:r>
        <w:rPr>
          <w:noProof/>
        </w:rPr>
        <w:t>ud smatra da su ispunjeni razlozi iz čl.118. SZ-a da se dužniku postavi privremeni stečajni upravitelj koji će provesti potrebne radnje radi utvrđivanja okolnosti navedenih u toč.IV. izreke ovog rješenja.</w:t>
      </w:r>
    </w:p>
    <w:p w:rsidRDefault="00867269" w:rsidP="00867269" w:rsidR="00867269">
      <w:pPr>
        <w:pStyle w:val="Bezproreda"/>
        <w:rPr>
          <w:noProof/>
        </w:rPr>
      </w:pPr>
      <w:r>
        <w:t xml:space="preserve">                    </w:t>
      </w:r>
    </w:p>
    <w:p w:rsidRDefault="00867269" w:rsidP="00867269" w:rsidR="00867269">
      <w:pPr>
        <w:pStyle w:val="Bezproreda"/>
        <w:rPr>
          <w:noProof/>
        </w:rPr>
      </w:pPr>
      <w:r>
        <w:rPr>
          <w:noProof/>
        </w:rPr>
        <w:t xml:space="preserve">Temeljem čl.123. st.1. i čl.128. st.1., 3. i 5. SZ-a zakazano je ročište na koje su pozvane osobe iz točke V. izreke rješenja. Na tome ročištu pozvane osobe će se izjasniti o prijedlogu za otvaranje stečajnog postupka te će se raspraviti o uvjetima za otvaranje stečajnog postupka.             </w:t>
      </w:r>
    </w:p>
    <w:p w:rsidRDefault="00867269" w:rsidP="00867269" w:rsidR="00867269">
      <w:pPr>
        <w:pStyle w:val="Bezproreda"/>
        <w:rPr>
          <w:noProof/>
        </w:rPr>
      </w:pPr>
    </w:p>
    <w:p w:rsidRDefault="00867269" w:rsidP="00867269" w:rsidR="00867269">
      <w:pPr>
        <w:pStyle w:val="Bezproreda"/>
        <w:rPr>
          <w:noProof/>
        </w:rPr>
      </w:pPr>
      <w:r>
        <w:rPr>
          <w:noProof/>
        </w:rPr>
        <w:t xml:space="preserve">U Bjelovaru, 24. srpnja 2017. godine </w:t>
      </w:r>
    </w:p>
    <w:p w:rsidRDefault="00867269" w:rsidP="00867269" w:rsidR="00867269">
      <w:pPr>
        <w:pStyle w:val="Bezproreda"/>
        <w:rPr>
          <w:noProof/>
        </w:rPr>
      </w:pPr>
    </w:p>
    <w:p w:rsidRDefault="00867269" w:rsidP="00867269" w:rsidR="00867269">
      <w:pPr>
        <w:pStyle w:val="Bezproreda"/>
        <w:rPr>
          <w:noProof/>
        </w:rPr>
      </w:pPr>
    </w:p>
    <w:p w:rsidRDefault="00867269" w:rsidP="00867269" w:rsidR="00867269">
      <w:pPr>
        <w:pStyle w:val="Bezproreda"/>
        <w:jc w:val="center"/>
        <w:rPr>
          <w:noProof/>
        </w:rPr>
      </w:pPr>
      <w:r>
        <w:rPr>
          <w:noProof/>
        </w:rPr>
        <w:t>STEČAJNI SUDAC</w:t>
      </w:r>
    </w:p>
    <w:p w:rsidRDefault="00867269" w:rsidP="00867269" w:rsidR="00867269">
      <w:pPr>
        <w:pStyle w:val="Bezproreda"/>
        <w:jc w:val="center"/>
        <w:rPr>
          <w:noProof/>
        </w:rPr>
      </w:pPr>
    </w:p>
    <w:p w:rsidRDefault="00867269" w:rsidP="00867269" w:rsidR="00867269">
      <w:pPr>
        <w:pStyle w:val="Bezproreda"/>
        <w:jc w:val="center"/>
        <w:rPr>
          <w:noProof/>
        </w:rPr>
      </w:pPr>
      <w:r>
        <w:rPr>
          <w:noProof/>
        </w:rPr>
        <w:t>TOMISLAV MRAZOVIĆ v.r.</w:t>
      </w:r>
    </w:p>
    <w:p w:rsidRDefault="00867269" w:rsidP="00867269" w:rsidR="00867269">
      <w:pPr>
        <w:pStyle w:val="Bezproreda"/>
        <w:jc w:val="center"/>
        <w:rPr>
          <w:noProof/>
        </w:rPr>
      </w:pPr>
    </w:p>
    <w:p w:rsidRDefault="00867269" w:rsidP="00867269" w:rsidR="00867269">
      <w:pPr>
        <w:pStyle w:val="Bezproreda"/>
        <w:jc w:val="center"/>
        <w:rPr>
          <w:noProof/>
        </w:rPr>
      </w:pPr>
      <w:r>
        <w:rPr>
          <w:noProof/>
        </w:rPr>
        <w:t>Za točnost otpravka-ovlašteni službenik</w:t>
      </w:r>
    </w:p>
    <w:p w:rsidRDefault="00867269" w:rsidP="00867269" w:rsidR="00867269">
      <w:pPr>
        <w:pStyle w:val="Bezproreda"/>
        <w:jc w:val="center"/>
        <w:rPr>
          <w:noProof/>
        </w:rPr>
      </w:pPr>
      <w:r>
        <w:rPr>
          <w:noProof/>
        </w:rPr>
        <w:t>Vesna Dragišić</w:t>
      </w:r>
    </w:p>
    <w:p w:rsidRDefault="00867269" w:rsidP="00867269" w:rsidR="00867269">
      <w:pPr>
        <w:pStyle w:val="Bezproreda"/>
        <w:jc w:val="center"/>
        <w:rPr>
          <w:noProof/>
        </w:rPr>
      </w:pPr>
    </w:p>
    <w:p w:rsidRDefault="00867269" w:rsidP="00867269" w:rsidR="00867269">
      <w:pPr>
        <w:pStyle w:val="Bezproreda"/>
        <w:rPr>
          <w:noProof/>
        </w:rPr>
      </w:pPr>
    </w:p>
    <w:p w:rsidRDefault="00867269" w:rsidP="00867269" w:rsidR="00867269">
      <w:pPr>
        <w:pStyle w:val="Bezproreda"/>
        <w:rPr>
          <w:noProof/>
        </w:rPr>
      </w:pPr>
    </w:p>
    <w:p w:rsidRDefault="00867269" w:rsidP="00867269" w:rsidR="00867269">
      <w:pPr>
        <w:pStyle w:val="Bezproreda"/>
      </w:pPr>
      <w:r>
        <w:rPr>
          <w:noProof/>
        </w:rPr>
        <w:t>POUKA O PRAVNOM LIJEKU:</w:t>
      </w:r>
      <w:r>
        <w:t xml:space="preserve"> </w:t>
      </w:r>
      <w:r>
        <w:rPr>
          <w:noProof/>
        </w:rPr>
        <w:t>Protiv toč.I. ovog rješenja nije dopuštena posebna žalba (čl.115. st.1. SZ-a), dok se protiv toč.II., III. i IV. može izjaviti žalba</w:t>
      </w:r>
      <w:r>
        <w:t xml:space="preserve"> u roku od 8 dana od dostave</w:t>
      </w:r>
      <w:r>
        <w:rPr>
          <w:noProof/>
        </w:rPr>
        <w:t xml:space="preserve"> rješenja, Visokom trgovačkom sudu RH u Zagrebu, putem ovoga suda</w:t>
      </w:r>
      <w:r>
        <w:t xml:space="preserve"> (čl.19. st.1. i 2. SZ-a). Dostava se smatra obavljenom istekom osmog dana od dana objave ovog rješenja na e-oglasnoj ploči suda (čl.12. st.1. SZ-a). Žalba se podnosi u tri primjerka i ne odgađa provedbu rješenja (čl.19. st.3. SZ-a).</w:t>
      </w:r>
    </w:p>
    <w:p w:rsidRDefault="00867269" w:rsidP="00867269" w:rsidR="00867269">
      <w:pPr>
        <w:pStyle w:val="Bezproreda"/>
      </w:pPr>
    </w:p>
    <w:p w:rsidRDefault="00AE649C" w:rsidP="00867269" w:rsidR="00AE649C" w:rsidRPr="00B76F3C">
      <w:pPr>
        <w:pStyle w:val="Bezproreda"/>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67269"/>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7270260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srpnja 2017.</izvorni_sadrzaj>
    <derivirana_varijabla naziv="DomainObject.DatumDonosenjaOdluke_1">24.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St-247/2017-2</izvorni_sadrzaj>
    <derivirana_varijabla naziv="DomainObject.Oznaka_1">St-247/2017-2</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247</izvorni_sadrzaj>
    <derivirana_varijabla naziv="DomainObject.Predmet.Broj_1">247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2017.</izvorni_sadrzaj>
    <derivirana_varijabla naziv="DomainObject.Predmet.DatumOsnivanja_1">6.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St-247/2017</izvorni_sadrzaj>
    <derivirana_varijabla naziv="DomainObject.Predmet.OznakaBroj_1">St-247/2017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BE-GOR, društvo s ograničenom odgovornošću za trgovinu i usluge</izvorni_sadrzaj>
    <derivirana_varijabla naziv="DomainObject.Predmet.ProtustrankaFormated_1">  BE-GOR, društvo s ograničenom odgovornošću za trgovinu i usluge</derivirana_varijabla>
  </DomainObject.Predmet.ProtustrankaFormated>
  <DomainObject.Predmet.ProtustrankaFormatedOIB>
    <izvorni_sadrzaj>  BE-GOR, društvo s ograničenom odgovornošću za trgovinu i usluge, OIB 16010728031</izvorni_sadrzaj>
    <derivirana_varijabla naziv="DomainObject.Predmet.ProtustrankaFormatedOIB_1">  BE-GOR, društvo s ograničenom odgovornošću za trgovinu i usluge, OIB 16010728031</derivirana_varijabla>
  </DomainObject.Predmet.ProtustrankaFormatedOIB>
  <DomainObject.Predmet.ProtustrankaFormatedWithAdress>
    <izvorni_sadrzaj> BE-GOR, društvo s ograničenom odgovornošću za trgovinu i usluge, Žitnjak Bogdani 2. odv. 4, 10000 Zagreb</izvorni_sadrzaj>
    <derivirana_varijabla naziv="DomainObject.Predmet.ProtustrankaFormatedWithAdress_1"> BE-GOR, društvo s ograničenom odgovornošću za trgovinu i usluge, Žitnjak Bogdani 2. odv. 4, 10000 Zagreb</derivirana_varijabla>
  </DomainObject.Predmet.ProtustrankaFormatedWithAdress>
  <DomainObject.Predmet.ProtustrankaFormatedWithAdressOIB>
    <izvorni_sadrzaj> BE-GOR, društvo s ograničenom odgovornošću za trgovinu i usluge, OIB 16010728031, Žitnjak Bogdani 2. odv. 4, 10000 Zagreb</izvorni_sadrzaj>
    <derivirana_varijabla naziv="DomainObject.Predmet.ProtustrankaFormatedWithAdressOIB_1"> BE-GOR, društvo s ograničenom odgovornošću za trgovinu i usluge, OIB 16010728031, Žitnjak Bogdani 2. odv. 4, 10000 Zagreb</derivirana_varijabla>
  </DomainObject.Predmet.ProtustrankaFormatedWithAdressOIB>
  <DomainObject.Predmet.ProtustrankaWithAdress>
    <izvorni_sadrzaj>BE-GOR, društvo s ograničenom odgovornošću za trgovinu i usluge Žitnjak Bogdani 2. odv. 4, 10000 Zagreb</izvorni_sadrzaj>
    <derivirana_varijabla naziv="DomainObject.Predmet.ProtustrankaWithAdress_1">BE-GOR, društvo s ograničenom odgovornošću za trgovinu i usluge Žitnjak Bogdani 2. odv. 4, 10000 Zagreb</derivirana_varijabla>
  </DomainObject.Predmet.ProtustrankaWithAdress>
  <DomainObject.Predmet.ProtustrankaWithAdressOIB>
    <izvorni_sadrzaj>BE-GOR, društvo s ograničenom odgovornošću za trgovinu i usluge, OIB 16010728031, Žitnjak Bogdani 2. odv. 4, 10000 Zagreb</izvorni_sadrzaj>
    <derivirana_varijabla naziv="DomainObject.Predmet.ProtustrankaWithAdressOIB_1">BE-GOR, društvo s ograničenom odgovornošću za trgovinu i usluge, OIB 16010728031, Žitnjak Bogdani 2. odv. 4, 10000 Zagreb</derivirana_varijabla>
  </DomainObject.Predmet.ProtustrankaWithAdressOIB>
  <DomainObject.Predmet.ProtustrankaNazivFormated>
    <izvorni_sadrzaj>BE-GOR, društvo s ograničenom odgovornošću za trgovinu i usluge</izvorni_sadrzaj>
    <derivirana_varijabla naziv="DomainObject.Predmet.ProtustrankaNazivFormated_1">BE-GOR, društvo s ograničenom odgovornošću za trgovinu i usluge</derivirana_varijabla>
  </DomainObject.Predmet.ProtustrankaNazivFormated>
  <DomainObject.Predmet.ProtustrankaNazivFormatedOIB>
    <izvorni_sadrzaj>BE-GOR, društvo s ograničenom odgovornošću za trgovinu i usluge, OIB 16010728031</izvorni_sadrzaj>
    <derivirana_varijabla naziv="DomainObject.Predmet.ProtustrankaNazivFormatedOIB_1">BE-GOR, društvo s ograničenom odgovornošću za trgovinu i usluge, OIB 16010728031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BRANKO BEUS; LJUBO BEUS; DIJANA JOVETIĆ; BISERKA GOLUBIĆ; NISA uslužno, trgovačko d.o.o.</izvorni_sadrzaj>
    <derivirana_varijabla naziv="DomainObject.Predmet.StrankaFormated_1">  BRANKO BEUS; LJUBO BEUS; DIJANA JOVETIĆ; BISERKA GOLUBIĆ; NISA uslužno, trgovačko d.o.o.</derivirana_varijabla>
  </DomainObject.Predmet.StrankaFormated>
  <DomainObject.Predmet.StrankaFormatedOIB>
    <izvorni_sadrzaj>  BRANKO BEUS, OIB 13075114884; LJUBO BEUS, OIB 56921804370; DIJANA JOVETIĆ, OIB 88571509857; BISERKA GOLUBIĆ, OIB 25537970438; NISA uslužno, trgovačko d.o.o., OIB 49132634023</izvorni_sadrzaj>
    <derivirana_varijabla naziv="DomainObject.Predmet.StrankaFormatedOIB_1">  BRANKO BEUS, OIB 13075114884; LJUBO BEUS, OIB 56921804370; DIJANA JOVETIĆ, OIB 88571509857; BISERKA GOLUBIĆ, OIB 25537970438; NISA uslužno, trgovačko d.o.o., OIB 49132634023</derivirana_varijabla>
  </DomainObject.Predmet.StrankaFormatedOIB>
  <DomainObject.Predmet.StrankaFormatedWithAdress>
    <izvorni_sadrzaj> BRANKO BEUS, Bogdani II odv. 4, 10000 Zagreb; LJUBO BEUS, Bogdani II odv. 4, 10000 Zagreb; DIJANA JOVETIĆ, Petrovaradinska 7a, 10000 Zagreb; BISERKA GOLUBIĆ, Kučerina 46, 10000 Zagreb; NISA uslužno, trgovačko d.o.o., Lokvina 14, 23234 Vir</izvorni_sadrzaj>
    <derivirana_varijabla naziv="DomainObject.Predmet.StrankaFormatedWithAdress_1"> BRANKO BEUS, Bogdani II odv. 4, 10000 Zagreb; LJUBO BEUS, Bogdani II odv. 4, 10000 Zagreb; DIJANA JOVETIĆ, Petrovaradinska 7a, 10000 Zagreb; BISERKA GOLUBIĆ, Kučerina 46, 10000 Zagreb; NISA uslužno, trgovačko d.o.o., Lokvina 14, 23234 Vir</derivirana_varijabla>
  </DomainObject.Predmet.StrankaFormatedWithAdress>
  <DomainObject.Predmet.StrankaFormatedWithAdressOIB>
    <izvorni_sadrzaj> BRANKO BEUS, OIB 13075114884, Bogdani II odv. 4, 10000 Zagreb; LJUBO BEUS, OIB 56921804370, Bogdani II odv. 4, 10000 Zagreb; DIJANA JOVETIĆ, OIB 88571509857, Petrovaradinska 7a, 10000 Zagreb; BISERKA GOLUBIĆ, OIB 25537970438, Kučerina 46, 10000 Zagreb; NISA uslužno, trgovačko d.o.o., OIB 49132634023, Lokvina 14, 23234 Vir</izvorni_sadrzaj>
    <derivirana_varijabla naziv="DomainObject.Predmet.StrankaFormatedWithAdressOIB_1"> BRANKO BEUS, OIB 13075114884, Bogdani II odv. 4, 10000 Zagreb; LJUBO BEUS, OIB 56921804370, Bogdani II odv. 4, 10000 Zagreb; DIJANA JOVETIĆ, OIB 88571509857, Petrovaradinska 7a, 10000 Zagreb; BISERKA GOLUBIĆ, OIB 25537970438, Kučerina 46, 10000 Zagreb; NISA uslužno, trgovačko d.o.o., OIB 49132634023, Lokvina 14, 23234 Vir</derivirana_varijabla>
  </DomainObject.Predmet.StrankaFormatedWithAdressOIB>
  <DomainObject.Predmet.StrankaWithAdress>
    <izvorni_sadrzaj>BRANKO BEUS Bogdani II odv. 4,10000 Zagreb,LJUBO BEUS Bogdani II odv. 4,10000 Zagreb,DIJANA JOVETIĆ Petrovaradinska 7a,10000 Zagreb,BISERKA GOLUBIĆ Kučerina 46,10000 Zagreb,NISA uslužno, trgovačko d.o.o. Lokvina 14,23234 Vir</izvorni_sadrzaj>
    <derivirana_varijabla naziv="DomainObject.Predmet.StrankaWithAdress_1">BRANKO BEUS Bogdani II odv. 4,10000 Zagreb,LJUBO BEUS Bogdani II odv. 4,10000 Zagreb,DIJANA JOVETIĆ Petrovaradinska 7a,10000 Zagreb,BISERKA GOLUBIĆ Kučerina 46,10000 Zagreb,NISA uslužno, trgovačko d.o.o. Lokvina 14,23234 Vir</derivirana_varijabla>
  </DomainObject.Predmet.StrankaWithAdress>
  <DomainObject.Predmet.StrankaWithAdressOIB>
    <izvorni_sadrzaj>BRANKO BEUS, OIB 13075114884, Bogdani II odv. 4,10000 Zagreb,LJUBO BEUS, OIB 56921804370, Bogdani II odv. 4,10000 Zagreb,DIJANA JOVETIĆ, OIB 88571509857, Petrovaradinska 7a,10000 Zagreb,BISERKA GOLUBIĆ, OIB 25537970438, Kučerina 46,10000 Zagreb,NISA uslužno, trgovačko d.o.o., OIB 49132634023, Lokvina 14,23234 Vir</izvorni_sadrzaj>
    <derivirana_varijabla naziv="DomainObject.Predmet.StrankaWithAdressOIB_1">BRANKO BEUS, OIB 13075114884, Bogdani II odv. 4,10000 Zagreb,LJUBO BEUS, OIB 56921804370, Bogdani II odv. 4,10000 Zagreb,DIJANA JOVETIĆ, OIB 88571509857, Petrovaradinska 7a,10000 Zagreb,BISERKA GOLUBIĆ, OIB 25537970438, Kučerina 46,10000 Zagreb,NISA uslužno, trgovačko d.o.o., OIB 49132634023, Lokvina 14,23234 Vir</derivirana_varijabla>
  </DomainObject.Predmet.StrankaWithAdressOIB>
  <DomainObject.Predmet.StrankaNazivFormated>
    <izvorni_sadrzaj>BRANKO BEUS,LJUBO BEUS,DIJANA JOVETIĆ,BISERKA GOLUBIĆ,NISA uslužno, trgovačko d.o.o.</izvorni_sadrzaj>
    <derivirana_varijabla naziv="DomainObject.Predmet.StrankaNazivFormated_1">BRANKO BEUS,LJUBO BEUS,DIJANA JOVETIĆ,BISERKA GOLUBIĆ,NISA uslužno, trgovačko d.o.o.</derivirana_varijabla>
  </DomainObject.Predmet.StrankaNazivFormated>
  <DomainObject.Predmet.StrankaNazivFormatedOIB>
    <izvorni_sadrzaj>BRANKO BEUS, OIB 13075114884,LJUBO BEUS, OIB 56921804370,DIJANA JOVETIĆ, OIB 88571509857,BISERKA GOLUBIĆ, OIB 25537970438,NISA uslužno, trgovačko d.o.o., OIB 49132634023</izvorni_sadrzaj>
    <derivirana_varijabla naziv="DomainObject.Predmet.StrankaNazivFormatedOIB_1">BRANKO BEUS, OIB 13075114884,LJUBO BEUS, OIB 56921804370,DIJANA JOVETIĆ, OIB 88571509857,BISERKA GOLUBIĆ, OIB 25537970438,NISA uslužno, trgovačko d.o.o., OIB 49132634023</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BRANKO BEUS</item>
      <item>LJUBO BEUS</item>
      <item>DIJANA JOVETIĆ</item>
      <item>BISERKA GOLUBIĆ</item>
      <item>NISA uslužno, trgovačko d.o.o.</item>
    </izvorni_sadrzaj>
    <derivirana_varijabla naziv="DomainObject.Predmet.StrankaListFormated_1">
      <item>BRANKO BEUS</item>
      <item>LJUBO BEUS</item>
      <item>DIJANA JOVETIĆ</item>
      <item>BISERKA GOLUBIĆ</item>
      <item>NISA uslužno, trgovačko d.o.o.</item>
    </derivirana_varijabla>
  </DomainObject.Predmet.StrankaListFormated>
  <DomainObject.Predmet.StrankaListFormatedOIB>
    <izvorni_sadrzaj>
      <item>BRANKO BEUS, OIB 13075114884</item>
      <item>LJUBO BEUS, OIB 56921804370</item>
      <item>DIJANA JOVETIĆ, OIB 88571509857</item>
      <item>BISERKA GOLUBIĆ, OIB 25537970438</item>
      <item>NISA uslužno, trgovačko d.o.o., OIB 49132634023</item>
    </izvorni_sadrzaj>
    <derivirana_varijabla naziv="DomainObject.Predmet.StrankaListFormatedOIB_1">
      <item>BRANKO BEUS, OIB 13075114884</item>
      <item>LJUBO BEUS, OIB 56921804370</item>
      <item>DIJANA JOVETIĆ, OIB 88571509857</item>
      <item>BISERKA GOLUBIĆ, OIB 25537970438</item>
      <item>NISA uslužno, trgovačko d.o.o., OIB 49132634023</item>
    </derivirana_varijabla>
  </DomainObject.Predmet.StrankaListFormatedOIB>
  <DomainObject.Predmet.StrankaListFormatedWithAdress>
    <izvorni_sadrzaj>
      <item>BRANKO BEUS, Bogdani II odv. 4, 10000 Zagreb</item>
      <item>LJUBO BEUS, Bogdani II odv. 4, 10000 Zagreb</item>
      <item>DIJANA JOVETIĆ, Petrovaradinska 7a, 10000 Zagreb</item>
      <item>BISERKA GOLUBIĆ, Kučerina 46, 10000 Zagreb</item>
      <item>NISA uslužno, trgovačko d.o.o., Lokvina 14, 23234 Vir</item>
    </izvorni_sadrzaj>
    <derivirana_varijabla naziv="DomainObject.Predmet.StrankaListFormatedWithAdress_1">
      <item>BRANKO BEUS, Bogdani II odv. 4, 10000 Zagreb</item>
      <item>LJUBO BEUS, Bogdani II odv. 4, 10000 Zagreb</item>
      <item>DIJANA JOVETIĆ, Petrovaradinska 7a, 10000 Zagreb</item>
      <item>BISERKA GOLUBIĆ, Kučerina 46, 10000 Zagreb</item>
      <item>NISA uslužno, trgovačko d.o.o., Lokvina 14, 23234 Vir</item>
    </derivirana_varijabla>
  </DomainObject.Predmet.StrankaListFormatedWithAdress>
  <DomainObject.Predmet.StrankaListFormatedWithAdressOIB>
    <izvorni_sadrzaj>
      <item>BRANKO BEUS, OIB 13075114884, Bogdani II odv. 4, 10000 Zagreb</item>
      <item>LJUBO BEUS, OIB 56921804370, Bogdani II odv. 4, 10000 Zagreb</item>
      <item>DIJANA JOVETIĆ, OIB 88571509857, Petrovaradinska 7a, 10000 Zagreb</item>
      <item>BISERKA GOLUBIĆ, OIB 25537970438, Kučerina 46, 10000 Zagreb</item>
      <item>NISA uslužno, trgovačko d.o.o., OIB 49132634023, Lokvina 14, 23234 Vir</item>
    </izvorni_sadrzaj>
    <derivirana_varijabla naziv="DomainObject.Predmet.StrankaListFormatedWithAdressOIB_1">
      <item>BRANKO BEUS, OIB 13075114884, Bogdani II odv. 4, 10000 Zagreb</item>
      <item>LJUBO BEUS, OIB 56921804370, Bogdani II odv. 4, 10000 Zagreb</item>
      <item>DIJANA JOVETIĆ, OIB 88571509857, Petrovaradinska 7a, 10000 Zagreb</item>
      <item>BISERKA GOLUBIĆ, OIB 25537970438, Kučerina 46, 10000 Zagreb</item>
      <item>NISA uslužno, trgovačko d.o.o., OIB 49132634023, Lokvina 14, 23234 Vir</item>
    </derivirana_varijabla>
  </DomainObject.Predmet.StrankaListFormatedWithAdressOIB>
  <DomainObject.Predmet.StrankaListNazivFormated>
    <izvorni_sadrzaj>
      <item>BRANKO BEUS</item>
      <item>LJUBO BEUS</item>
      <item>DIJANA JOVETIĆ</item>
      <item>BISERKA GOLUBIĆ</item>
      <item>NISA uslužno, trgovačko d.o.o.</item>
    </izvorni_sadrzaj>
    <derivirana_varijabla naziv="DomainObject.Predmet.StrankaListNazivFormated_1">
      <item>BRANKO BEUS</item>
      <item>LJUBO BEUS</item>
      <item>DIJANA JOVETIĆ</item>
      <item>BISERKA GOLUBIĆ</item>
      <item>NISA uslužno, trgovačko d.o.o.</item>
    </derivirana_varijabla>
  </DomainObject.Predmet.StrankaListNazivFormated>
  <DomainObject.Predmet.StrankaListNazivFormatedOIB>
    <izvorni_sadrzaj>
      <item>BRANKO BEUS, OIB 13075114884</item>
      <item>LJUBO BEUS, OIB 56921804370</item>
      <item>DIJANA JOVETIĆ, OIB 88571509857</item>
      <item>BISERKA GOLUBIĆ, OIB 25537970438</item>
      <item>NISA uslužno, trgovačko d.o.o., OIB 49132634023</item>
    </izvorni_sadrzaj>
    <derivirana_varijabla naziv="DomainObject.Predmet.StrankaListNazivFormatedOIB_1">
      <item>BRANKO BEUS, OIB 13075114884</item>
      <item>LJUBO BEUS, OIB 56921804370</item>
      <item>DIJANA JOVETIĆ, OIB 88571509857</item>
      <item>BISERKA GOLUBIĆ, OIB 25537970438</item>
      <item>NISA uslužno, trgovačko d.o.o., OIB 49132634023</item>
    </derivirana_varijabla>
  </DomainObject.Predmet.StrankaListNazivFormatedOIB>
  <DomainObject.Predmet.ProtuStrankaListFormated>
    <izvorni_sadrzaj>
      <item>BE-GOR, društvo s ograničenom odgovornošću za trgovinu i usluge</item>
    </izvorni_sadrzaj>
    <derivirana_varijabla naziv="DomainObject.Predmet.ProtuStrankaListFormated_1">
      <item>BE-GOR, društvo s ograničenom odgovornošću za trgovinu i usluge</item>
    </derivirana_varijabla>
  </DomainObject.Predmet.ProtuStrankaListFormated>
  <DomainObject.Predmet.ProtuStrankaListFormatedOIB>
    <izvorni_sadrzaj>
      <item>BE-GOR, društvo s ograničenom odgovornošću za trgovinu i usluge, OIB 16010728031</item>
    </izvorni_sadrzaj>
    <derivirana_varijabla naziv="DomainObject.Predmet.ProtuStrankaListFormatedOIB_1">
      <item>BE-GOR, društvo s ograničenom odgovornošću za trgovinu i usluge, OIB 16010728031</item>
    </derivirana_varijabla>
  </DomainObject.Predmet.ProtuStrankaListFormatedOIB>
  <DomainObject.Predmet.ProtuStrankaListFormatedWithAdress>
    <izvorni_sadrzaj>
      <item>BE-GOR, društvo s ograničenom odgovornošću za trgovinu i usluge, Žitnjak Bogdani 2. odv. 4, 10000 Zagreb</item>
    </izvorni_sadrzaj>
    <derivirana_varijabla naziv="DomainObject.Predmet.ProtuStrankaListFormatedWithAdress_1">
      <item>BE-GOR, društvo s ograničenom odgovornošću za trgovinu i usluge, Žitnjak Bogdani 2. odv. 4, 10000 Zagreb</item>
    </derivirana_varijabla>
  </DomainObject.Predmet.ProtuStrankaListFormatedWithAdress>
  <DomainObject.Predmet.ProtuStrankaListFormatedWithAdressOIB>
    <izvorni_sadrzaj>
      <item>BE-GOR, društvo s ograničenom odgovornošću za trgovinu i usluge, OIB 16010728031, Žitnjak Bogdani 2. odv. 4, 10000 Zagreb</item>
    </izvorni_sadrzaj>
    <derivirana_varijabla naziv="DomainObject.Predmet.ProtuStrankaListFormatedWithAdressOIB_1">
      <item>BE-GOR, društvo s ograničenom odgovornošću za trgovinu i usluge, OIB 16010728031, Žitnjak Bogdani 2. odv. 4, 10000 Zagreb</item>
    </derivirana_varijabla>
  </DomainObject.Predmet.ProtuStrankaListFormatedWithAdressOIB>
  <DomainObject.Predmet.ProtuStrankaListNazivFormated>
    <izvorni_sadrzaj>
      <item>BE-GOR, društvo s ograničenom odgovornošću za trgovinu i usluge</item>
    </izvorni_sadrzaj>
    <derivirana_varijabla naziv="DomainObject.Predmet.ProtuStrankaListNazivFormated_1">
      <item>BE-GOR, društvo s ograničenom odgovornošću za trgovinu i usluge</item>
    </derivirana_varijabla>
  </DomainObject.Predmet.ProtuStrankaListNazivFormated>
  <DomainObject.Predmet.ProtuStrankaListNazivFormatedOIB>
    <izvorni_sadrzaj>
      <item>BE-GOR, društvo s ograničenom odgovornošću za trgovinu i usluge, OIB 16010728031</item>
    </izvorni_sadrzaj>
    <derivirana_varijabla naziv="DomainObject.Predmet.ProtuStrankaListNazivFormatedOIB_1">
      <item>BE-GOR, društvo s ograničenom odgovornošću za trgovinu i usluge, OIB 16010728031</item>
    </derivirana_varijabla>
  </DomainObject.Predmet.ProtuStrankaListNazivFormatedOIB>
  <DomainObject.Predmet.OstaliListFormated>
    <izvorni_sadrzaj>
      <item>Ljubo Beus</item>
    </izvorni_sadrzaj>
    <derivirana_varijabla naziv="DomainObject.Predmet.OstaliListFormated_1">
      <item>Ljubo Beus</item>
    </derivirana_varijabla>
  </DomainObject.Predmet.OstaliListFormated>
  <DomainObject.Predmet.OstaliListFormatedOIB>
    <izvorni_sadrzaj>
      <item>Ljubo Beus, OIB 56921804370</item>
    </izvorni_sadrzaj>
    <derivirana_varijabla naziv="DomainObject.Predmet.OstaliListFormatedOIB_1">
      <item>Ljubo Beus, OIB 56921804370</item>
    </derivirana_varijabla>
  </DomainObject.Predmet.OstaliListFormatedOIB>
  <DomainObject.Predmet.OstaliListFormatedWithAdress>
    <izvorni_sadrzaj>
      <item>Ljubo Beus, Žitnjak Bogdani Ii. Odvojak 4, 10000 Zagreb</item>
    </izvorni_sadrzaj>
    <derivirana_varijabla naziv="DomainObject.Predmet.OstaliListFormatedWithAdress_1">
      <item>Ljubo Beus, Žitnjak Bogdani Ii. Odvojak 4, 10000 Zagreb</item>
    </derivirana_varijabla>
  </DomainObject.Predmet.OstaliListFormatedWithAdress>
  <DomainObject.Predmet.OstaliListFormatedWithAdressOIB>
    <izvorni_sadrzaj>
      <item>Ljubo Beus, OIB 56921804370, Žitnjak Bogdani Ii. Odvojak 4, 10000 Zagreb</item>
    </izvorni_sadrzaj>
    <derivirana_varijabla naziv="DomainObject.Predmet.OstaliListFormatedWithAdressOIB_1">
      <item>Ljubo Beus, OIB 56921804370, Žitnjak Bogdani Ii. Odvojak 4, 10000 Zagreb</item>
    </derivirana_varijabla>
  </DomainObject.Predmet.OstaliListFormatedWithAdressOIB>
  <DomainObject.Predmet.OstaliListNazivFormated>
    <izvorni_sadrzaj>
      <item>Ljubo Beus</item>
    </izvorni_sadrzaj>
    <derivirana_varijabla naziv="DomainObject.Predmet.OstaliListNazivFormated_1">
      <item>Ljubo Beus</item>
    </derivirana_varijabla>
  </DomainObject.Predmet.OstaliListNazivFormated>
  <DomainObject.Predmet.OstaliListNazivFormatedOIB>
    <izvorni_sadrzaj>
      <item>Ljubo Beus, OIB 56921804370</item>
    </izvorni_sadrzaj>
    <derivirana_varijabla naziv="DomainObject.Predmet.OstaliListNazivFormatedOIB_1">
      <item>Ljubo Beus, OIB 56921804370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srpnja 2017.</izvorni_sadrzaj>
    <derivirana_varijabla naziv="DomainObject.Datum_1">24. srpnja 2017.</derivirana_varijabla>
  </DomainObject.Datum>
  <DomainObject.PoslovniBrojDokumenta>
    <izvorni_sadrzaj>St-247/2017-2</izvorni_sadrzaj>
    <derivirana_varijabla naziv="DomainObject.PoslovniBrojDokumenta_1">St-247/2017-2</derivirana_varijabla>
  </DomainObject.PoslovniBrojDokumenta>
  <DomainObject.Predmet.StrankaIDrugi>
    <izvorni_sadrzaj>BRANKO BEUS i dr.</izvorni_sadrzaj>
    <derivirana_varijabla naziv="DomainObject.Predmet.StrankaIDrugi_1">BRANKO BEUS i dr.</derivirana_varijabla>
  </DomainObject.Predmet.StrankaIDrugi>
  <DomainObject.Predmet.ProtustrankaIDrugi>
    <izvorni_sadrzaj>BE-GOR, društvo s ograničenom odgovornošću za trgovinu i usluge</izvorni_sadrzaj>
    <derivirana_varijabla naziv="DomainObject.Predmet.ProtustrankaIDrugi_1">BE-GOR, društvo s ograničenom odgovornošću za trgovinu i usluge</derivirana_varijabla>
  </DomainObject.Predmet.ProtustrankaIDrugi>
  <DomainObject.Predmet.StrankaIDrugiAdressOIB>
    <izvorni_sadrzaj>BRANKO BEUS, OIB 13075114884, Bogdani II odv. 4, 10000 Zagreb i dr.</izvorni_sadrzaj>
    <derivirana_varijabla naziv="DomainObject.Predmet.StrankaIDrugiAdressOIB_1">BRANKO BEUS, OIB 13075114884, Bogdani II odv. 4, 10000 Zagreb i dr.</derivirana_varijabla>
  </DomainObject.Predmet.StrankaIDrugiAdressOIB>
  <DomainObject.Predmet.ProtustrankaIDrugiAdressOIB>
    <izvorni_sadrzaj>BE-GOR, društvo s ograničenom odgovornošću za trgovinu i usluge, OIB 16010728031, Žitnjak Bogdani 2. odv. 4, 10000 Zagreb</izvorni_sadrzaj>
    <derivirana_varijabla naziv="DomainObject.Predmet.ProtustrankaIDrugiAdressOIB_1">BE-GOR, društvo s ograničenom odgovornošću za trgovinu i usluge, OIB 16010728031, Žitnjak Bogdani 2. odv.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Ljubo Beus</item>
      <item>BE-GOR, društvo s ograničenom odgovornošću za trgovinu i usluge</item>
      <item>BRANKO BEUS</item>
      <item>LJUBO BEUS</item>
      <item>DIJANA JOVETIĆ</item>
      <item>BISERKA GOLUBIĆ</item>
      <item>NISA uslužno, trgovačko d.o.o.</item>
    </izvorni_sadrzaj>
    <derivirana_varijabla naziv="DomainObject.Predmet.SudioniciListNaziv_1">
      <item>Ljubo Beus</item>
      <item>BE-GOR, društvo s ograničenom odgovornošću za trgovinu i usluge</item>
      <item>BRANKO BEUS</item>
      <item>LJUBO BEUS</item>
      <item>DIJANA JOVETIĆ</item>
      <item>BISERKA GOLUBIĆ</item>
      <item>NISA uslužno, trgovačko d.o.o.</item>
    </derivirana_varijabla>
  </DomainObject.Predmet.SudioniciListNaziv>
  <DomainObject.Predmet.SudioniciListAdressOIB>
    <izvorni_sadrzaj>
      <item>Ljubo Beus, OIB 56921804370, Žitnjak Bogdani Ii. Odvojak 4,10000 Zagreb</item>
      <item>BE-GOR, društvo s ograničenom odgovornošću za trgovinu i usluge, OIB 16010728031, Žitnjak Bogdani 2. odv. 4,10000 Zagreb</item>
      <item>BRANKO BEUS, OIB 13075114884, Bogdani II odv. 4,10000 Zagreb</item>
      <item>LJUBO BEUS, OIB 56921804370, Bogdani II odv. 4,10000 Zagreb</item>
      <item>DIJANA JOVETIĆ, OIB 88571509857, Petrovaradinska 7a,10000 Zagreb</item>
      <item>BISERKA GOLUBIĆ, OIB 25537970438, Kučerina 46,10000 Zagreb</item>
      <item>NISA uslužno, trgovačko d.o.o., OIB 49132634023, Lokvina 14,23234 Vir</item>
    </izvorni_sadrzaj>
    <derivirana_varijabla naziv="DomainObject.Predmet.SudioniciListAdressOIB_1">
      <item>Ljubo Beus, OIB 56921804370, Žitnjak Bogdani Ii. Odvojak 4,10000 Zagreb</item>
      <item>BE-GOR, društvo s ograničenom odgovornošću za trgovinu i usluge, OIB 16010728031, Žitnjak Bogdani 2. odv. 4,10000 Zagreb</item>
      <item>BRANKO BEUS, OIB 13075114884, Bogdani II odv. 4,10000 Zagreb</item>
      <item>LJUBO BEUS, OIB 56921804370, Bogdani II odv. 4,10000 Zagreb</item>
      <item>DIJANA JOVETIĆ, OIB 88571509857, Petrovaradinska 7a,10000 Zagreb</item>
      <item>BISERKA GOLUBIĆ, OIB 25537970438, Kučerina 46,10000 Zagreb</item>
      <item>NISA uslužno, trgovačko d.o.o., OIB 49132634023, Lokvina 14,23234 Vir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41E7811-C0AB-4944-A3B5-B837B30F0BC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590</properties:Words>
  <properties:Characters>3242</properties:Characters>
  <properties:Lines>93</properties:Lines>
  <properties:Paragraphs>27</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3877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2017-07-24T08:46:00Z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St-247/2017-2 / Odluka - Rješenje - određeno ročište radi rasprave o uvjetima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