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ad121" w14:paraId="46ad121" w:rsidRDefault="00AA7C47" w:rsidP="00AA7C47" w:rsidR="00AA7C47" w:rsidRPr="00AA7C47">
      <w:pPr>
        <w15:collapsed w:val="false"/>
      </w:pPr>
      <w:bookmarkStart w:name="_GoBack" w:id="0"/>
      <w:bookmarkEnd w:id="0"/>
      <w:r w:rsidRPr="00AA7C47">
        <w:t xml:space="preserve">           </w:t>
      </w:r>
      <w:r w:rsidRPr="00AA7C4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A7C47" w:rsidP="00AA7C47" w:rsidR="00AA7C47" w:rsidRPr="00AA7C47">
      <w:pPr>
        <w:tabs>
          <w:tab w:pos="1830" w:val="left"/>
        </w:tabs>
      </w:pPr>
      <w:r w:rsidRPr="00AA7C47">
        <w:tab/>
      </w:r>
    </w:p>
    <w:p w:rsidRDefault="00AA7C47" w:rsidP="00AA7C47" w:rsidR="00AA7C47" w:rsidRPr="00AA7C47">
      <w:r w:rsidRPr="00AA7C47">
        <w:t>REPUBLIKA HRVATSKA</w:t>
      </w:r>
      <w:r w:rsidRPr="00AA7C47">
        <w:tab/>
      </w:r>
      <w:r w:rsidRPr="00AA7C47">
        <w:tab/>
      </w:r>
      <w:r w:rsidRPr="00AA7C47">
        <w:tab/>
      </w:r>
      <w:r w:rsidRPr="00AA7C47">
        <w:tab/>
      </w:r>
      <w:r w:rsidRPr="00AA7C47">
        <w:tab/>
      </w:r>
      <w:r w:rsidRPr="00AA7C47">
        <w:tab/>
        <w:t xml:space="preserve">      </w:t>
      </w:r>
    </w:p>
    <w:p w:rsidRDefault="00AA7C47" w:rsidP="00AA7C47" w:rsidR="0018446E" w:rsidRPr="009B581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AA7C47">
        <w:t>TRGOVAČKI SUD U SPLITU</w:t>
      </w:r>
      <w:r w:rsidR="00C1399A" w:rsidRPr="009B5817">
        <w:tab/>
      </w:r>
      <w:r w:rsidR="00C1399A" w:rsidRPr="009B5817">
        <w:tab/>
      </w:r>
    </w:p>
    <w:p w:rsidRDefault="0018446E" w:rsidP="00667786" w:rsidR="00BD0385" w:rsidRPr="009B5817">
      <w:r w:rsidRPr="009B5817">
        <w:t xml:space="preserve">Split, </w:t>
      </w:r>
      <w:r w:rsidR="00BD0385" w:rsidRPr="009B5817">
        <w:t>Sukoišanska</w:t>
      </w:r>
      <w:r w:rsidRPr="009B5817">
        <w:t xml:space="preserve"> 6</w:t>
      </w:r>
    </w:p>
    <w:p w:rsidRDefault="00BD0385" w:rsidP="00BD0385" w:rsidR="00C1399A" w:rsidRPr="009B5817">
      <w:pPr>
        <w:pStyle w:val="Naslov1"/>
        <w:spacing w:after="200" w:before="200"/>
        <w:rPr>
          <w:b w:val="false"/>
          <w:spacing w:val="60"/>
        </w:rPr>
      </w:pPr>
      <w:r w:rsidRPr="009B5817">
        <w:rPr>
          <w:b w:val="false"/>
          <w:spacing w:val="60"/>
        </w:rPr>
        <w:t>REPUBLIKA HRVATSKA</w:t>
      </w:r>
    </w:p>
    <w:p w:rsidRDefault="00B551FD" w:rsidP="00BD0385" w:rsidR="00BD0385" w:rsidRPr="009B5817">
      <w:pPr>
        <w:spacing w:after="200" w:before="200"/>
        <w:jc w:val="center"/>
        <w:rPr>
          <w:spacing w:val="60"/>
        </w:rPr>
      </w:pPr>
      <w:r>
        <w:rPr>
          <w:spacing w:val="60"/>
        </w:rPr>
        <w:t>ZAKLJUČAK</w:t>
      </w:r>
    </w:p>
    <w:p w:rsidRDefault="00C1399A" w:rsidP="00293CF7" w:rsidR="00293CF7" w:rsidRPr="009B5817">
      <w:pPr>
        <w:jc w:val="both"/>
        <w:rPr>
          <w:bCs/>
        </w:rPr>
      </w:pPr>
      <w:r w:rsidRPr="009B5817">
        <w:tab/>
        <w:t>Trgovački sud u Splitu,</w:t>
      </w:r>
      <w:r w:rsidR="00BD0385" w:rsidRPr="009B5817">
        <w:t xml:space="preserve"> po </w:t>
      </w:r>
      <w:r w:rsidR="002A395D" w:rsidRPr="009B5817">
        <w:t>stečajnoj sutkinji</w:t>
      </w:r>
      <w:r w:rsidR="006D639C">
        <w:t xml:space="preserve"> </w:t>
      </w:r>
      <w:r w:rsidR="00BD0385" w:rsidRPr="009B5817">
        <w:t>Ani Golub Gruić,</w:t>
      </w:r>
      <w:r w:rsidR="00AA7C47">
        <w:t xml:space="preserve"> </w:t>
      </w:r>
      <w:r w:rsidRPr="009B5817">
        <w:t xml:space="preserve">u stečajnom postupku nad </w:t>
      </w:r>
      <w:r w:rsidR="001F6555" w:rsidRPr="009B5817">
        <w:t xml:space="preserve">stečajnim </w:t>
      </w:r>
      <w:r w:rsidR="005B7D5C" w:rsidRPr="009B5817">
        <w:t>dužnikom</w:t>
      </w:r>
      <w:r w:rsidR="006D639C">
        <w:t xml:space="preserve"> </w:t>
      </w:r>
      <w:r w:rsidR="00AA7C47" w:rsidRPr="00C8564C">
        <w:t>VETERINARSKA STANICA SINJ d.o.o.</w:t>
      </w:r>
      <w:r w:rsidR="00AA7C47">
        <w:t xml:space="preserve"> u stečaju Sinj</w:t>
      </w:r>
      <w:r w:rsidR="00AA7C47" w:rsidRPr="00C8564C">
        <w:t xml:space="preserve">, Put Piketa 2, </w:t>
      </w:r>
      <w:r w:rsidR="00AA7C47">
        <w:t>OIB: 16857436111</w:t>
      </w:r>
      <w:r w:rsidR="0018446E" w:rsidRPr="009B5817">
        <w:t>,</w:t>
      </w:r>
      <w:r w:rsidR="00BD0385" w:rsidRPr="009B5817">
        <w:t xml:space="preserve"> </w:t>
      </w:r>
      <w:r w:rsidR="00A52C51">
        <w:t>povodom prijedloga stečajnog upravitelja za djelomičnu diobu stečajne mase,</w:t>
      </w:r>
      <w:r w:rsidR="00A52C51" w:rsidRPr="00A52C51">
        <w:t xml:space="preserve"> </w:t>
      </w:r>
      <w:r w:rsidR="00AA7C47">
        <w:t xml:space="preserve">dana </w:t>
      </w:r>
      <w:r w:rsidR="006558C2">
        <w:t>15</w:t>
      </w:r>
      <w:r w:rsidR="00A52C51">
        <w:t>. ožujka</w:t>
      </w:r>
      <w:r w:rsidR="00A0743A">
        <w:t xml:space="preserve"> </w:t>
      </w:r>
      <w:r w:rsidR="00BD0385" w:rsidRPr="009B5817">
        <w:t>201</w:t>
      </w:r>
      <w:r w:rsidR="009C255B">
        <w:t>6</w:t>
      </w:r>
      <w:r w:rsidR="00BD0385" w:rsidRPr="009B5817">
        <w:t xml:space="preserve">. </w:t>
      </w:r>
      <w:r w:rsidR="00E52D5A" w:rsidRPr="009B5817">
        <w:t>godine</w:t>
      </w:r>
    </w:p>
    <w:p w:rsidRDefault="00B551FD" w:rsidP="009C255B" w:rsidR="00293CF7" w:rsidRPr="009B5817">
      <w:pPr>
        <w:spacing w:after="200" w:before="200"/>
        <w:jc w:val="center"/>
      </w:pPr>
      <w:r>
        <w:t>z a k l j u č i</w:t>
      </w:r>
      <w:r w:rsidR="00293CF7" w:rsidRPr="009B5817">
        <w:t xml:space="preserve"> o   j e </w:t>
      </w:r>
    </w:p>
    <w:p w:rsidRDefault="00B37FED" w:rsidP="00B551FD" w:rsidR="00B37FED">
      <w:pPr>
        <w:ind w:firstLine="708"/>
        <w:jc w:val="both"/>
      </w:pPr>
      <w:r>
        <w:t xml:space="preserve">I. </w:t>
      </w:r>
      <w:r w:rsidR="004870B3">
        <w:t>Daje</w:t>
      </w:r>
      <w:r w:rsidR="00A52C51" w:rsidRPr="00A52C51">
        <w:t xml:space="preserve"> se suglasnost</w:t>
      </w:r>
      <w:r w:rsidR="004870B3">
        <w:t xml:space="preserve"> stečajnom upravitelju</w:t>
      </w:r>
      <w:r w:rsidR="00A52C51" w:rsidRPr="00A52C51">
        <w:t xml:space="preserve"> </w:t>
      </w:r>
      <w:r w:rsidR="004870B3">
        <w:t>na I.</w:t>
      </w:r>
      <w:r w:rsidR="00A52C51" w:rsidRPr="00A52C51">
        <w:t xml:space="preserve"> djelomičn</w:t>
      </w:r>
      <w:r w:rsidR="004870B3">
        <w:t>u</w:t>
      </w:r>
      <w:r w:rsidR="00A52C51" w:rsidRPr="00A52C51">
        <w:t xml:space="preserve"> diob</w:t>
      </w:r>
      <w:r w:rsidR="004870B3">
        <w:t>u</w:t>
      </w:r>
      <w:r w:rsidR="00A52C51" w:rsidRPr="00A52C51">
        <w:t xml:space="preserve"> </w:t>
      </w:r>
      <w:r w:rsidR="006558C2">
        <w:t xml:space="preserve">raspoložive stečajne mase </w:t>
      </w:r>
      <w:r w:rsidR="00A52C51" w:rsidRPr="00A52C51">
        <w:t>u skladu s diob</w:t>
      </w:r>
      <w:r w:rsidR="00A52C51">
        <w:t>e</w:t>
      </w:r>
      <w:r w:rsidR="00A52C51" w:rsidRPr="00A52C51">
        <w:t xml:space="preserve">nim popisom zaprimljenim kod ovog suda dana </w:t>
      </w:r>
      <w:r w:rsidR="00A52C51">
        <w:t>1. ožujka 2016</w:t>
      </w:r>
      <w:r w:rsidR="004870B3">
        <w:t>. godine</w:t>
      </w:r>
      <w:r>
        <w:t xml:space="preserve"> i javno objavljenog na mrežnoj str</w:t>
      </w:r>
      <w:r w:rsidR="005169FD">
        <w:t>anici e-Oglasna ploča sudova dana 1. ožujka 2016. godine</w:t>
      </w:r>
      <w:r>
        <w:t xml:space="preserve">, a prema kojem </w:t>
      </w:r>
      <w:r w:rsidRPr="00A52C51">
        <w:t>će stečajnim vjerovnicima prvog višeg isplatnog reda</w:t>
      </w:r>
      <w:r w:rsidRPr="00B37FED">
        <w:t xml:space="preserve"> </w:t>
      </w:r>
      <w:r>
        <w:t>utvrđene tražbine</w:t>
      </w:r>
      <w:r w:rsidRPr="00B37FED">
        <w:t xml:space="preserve"> </w:t>
      </w:r>
      <w:r>
        <w:t xml:space="preserve">biti namirene </w:t>
      </w:r>
      <w:r w:rsidR="005169FD">
        <w:t>u cijelosti (100% utvrđenog iznosa)</w:t>
      </w:r>
      <w:r>
        <w:t>.</w:t>
      </w:r>
    </w:p>
    <w:p w:rsidRDefault="00A52C51" w:rsidP="00A52C51" w:rsidR="00A52C51">
      <w:pPr>
        <w:ind w:firstLine="708"/>
        <w:jc w:val="both"/>
      </w:pPr>
    </w:p>
    <w:p w:rsidRDefault="00201C9F" w:rsidP="00B551FD" w:rsidR="00201C9F" w:rsidRPr="00201C9F">
      <w:pPr>
        <w:ind w:firstLine="708"/>
        <w:jc w:val="both"/>
      </w:pPr>
      <w:r>
        <w:t>II.</w:t>
      </w:r>
      <w:r w:rsidRPr="00201C9F">
        <w:t xml:space="preserve"> </w:t>
      </w:r>
      <w:r w:rsidR="00B551FD">
        <w:t xml:space="preserve">Ovaj zaključak </w:t>
      </w:r>
      <w:r w:rsidRPr="00201C9F">
        <w:t>objavit će se na</w:t>
      </w:r>
      <w:r>
        <w:t xml:space="preserve"> </w:t>
      </w:r>
      <w:r w:rsidRPr="002F0931">
        <w:t>mrežnoj stra</w:t>
      </w:r>
      <w:r>
        <w:t xml:space="preserve">nici e-Oglasna ploča sudova </w:t>
      </w:r>
      <w:r w:rsidRPr="00201C9F">
        <w:t>i izložiti u stečajnoj pisarnici ovog suda, a stečajn</w:t>
      </w:r>
      <w:r>
        <w:t>i upravitelj</w:t>
      </w:r>
      <w:r w:rsidRPr="00201C9F">
        <w:t xml:space="preserve"> se </w:t>
      </w:r>
      <w:r w:rsidRPr="00B217A0">
        <w:t>upućuje javno objaviti u „Narodnim novinama“ zbroj tražbina i raspoloživi iznos iz stečajne mase koji će</w:t>
      </w:r>
      <w:r w:rsidRPr="00201C9F">
        <w:t xml:space="preserve"> se raspodijeliti vjerovnicima zajedno s poukom o pravu na prigovor protiv diob</w:t>
      </w:r>
      <w:r w:rsidR="00BB2C34">
        <w:t>e</w:t>
      </w:r>
      <w:r w:rsidRPr="00201C9F">
        <w:t>nog popisa.</w:t>
      </w:r>
    </w:p>
    <w:p w:rsidRDefault="00293CF7" w:rsidP="00BB2C34" w:rsidR="006B0B13" w:rsidRPr="00716CB0">
      <w:pPr>
        <w:spacing w:after="160" w:before="240"/>
        <w:jc w:val="center"/>
      </w:pPr>
      <w:r w:rsidRPr="00716CB0">
        <w:t>Obrazloženje</w:t>
      </w:r>
    </w:p>
    <w:p w:rsidRDefault="00BB2C34" w:rsidP="00BB2C34" w:rsidR="00BB2C34" w:rsidRPr="00BB2C34">
      <w:pPr>
        <w:spacing w:after="120"/>
        <w:ind w:firstLine="709"/>
        <w:jc w:val="both"/>
        <w:rPr>
          <w:rFonts w:eastAsia="Calibri"/>
          <w:sz w:val="4"/>
          <w:szCs w:val="4"/>
          <w:lang w:eastAsia="en-US"/>
        </w:rPr>
      </w:pPr>
      <w:r w:rsidRPr="00BB2C34">
        <w:rPr>
          <w:rFonts w:eastAsia="Calibri"/>
          <w:lang w:eastAsia="en-US"/>
        </w:rPr>
        <w:t>Rješenjem ovog suda poslovni broj 5. St-81/2014 od 1. listopada 2014. godine otvoren je stečajni postupak nad dužnikom VETERINARSKA STANICA SINJ d.o.o. Sinj,</w:t>
      </w:r>
      <w:r>
        <w:rPr>
          <w:rFonts w:eastAsia="Calibri"/>
          <w:lang w:eastAsia="en-US"/>
        </w:rPr>
        <w:t xml:space="preserve"> Put Piketa 2, OIB: 16857436111, a za stečajnog upravitelja imenovan je Ivan Eterović iz Splita.</w:t>
      </w:r>
    </w:p>
    <w:p w:rsidRDefault="00263AAC" w:rsidP="00B551FD" w:rsidR="00263AAC">
      <w:pPr>
        <w:spacing w:before="20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Dana 3. prosinca 2014. održano je opće, a 3. srpnja 2015. godine posebno ispitno ročište nakon kojeg je sud, na temelju tablice ispitanih tražbina donio rješenja o utvrđenim tražbinama.</w:t>
      </w:r>
    </w:p>
    <w:p w:rsidRDefault="006400B0" w:rsidP="00B551FD" w:rsidR="006400B0">
      <w:pPr>
        <w:spacing w:before="20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U izvješću od 1. ožujka 2016. godine, stečajni upravitelj izvijestio je da je tijekom stečajnog postupka unovčena imovina stečajnog dužnika i to:</w:t>
      </w:r>
    </w:p>
    <w:p w:rsidRDefault="006400B0" w:rsidP="00D3436A" w:rsidR="006400B0">
      <w:pPr>
        <w:pStyle w:val="Odlomakpopisa"/>
        <w:numPr>
          <w:ilvl w:val="0"/>
          <w:numId w:val="20"/>
        </w:numPr>
        <w:jc w:val="both"/>
        <w:rPr>
          <w:rFonts w:eastAsia="Calibri"/>
          <w:lang w:eastAsia="en-US"/>
        </w:rPr>
      </w:pPr>
      <w:r w:rsidRPr="006400B0">
        <w:rPr>
          <w:rFonts w:eastAsia="Calibri"/>
          <w:lang w:eastAsia="en-US"/>
        </w:rPr>
        <w:t xml:space="preserve">nekretnine </w:t>
      </w:r>
      <w:r>
        <w:rPr>
          <w:rFonts w:eastAsia="Calibri"/>
          <w:lang w:eastAsia="en-US"/>
        </w:rPr>
        <w:t>upisane u Z.U. 1434 K.O. Sinj za iznos od 1.601.000,00 kn</w:t>
      </w:r>
    </w:p>
    <w:p w:rsidRDefault="006400B0" w:rsidP="00D3436A" w:rsidR="006400B0">
      <w:pPr>
        <w:pStyle w:val="Odlomakpopisa"/>
        <w:numPr>
          <w:ilvl w:val="0"/>
          <w:numId w:val="20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 motorna vozila za ukupan iznos od 73.533,00 kn</w:t>
      </w:r>
    </w:p>
    <w:p w:rsidRDefault="006400B0" w:rsidP="00D3436A" w:rsidR="006400B0">
      <w:pPr>
        <w:pStyle w:val="Odlomakpopisa"/>
        <w:numPr>
          <w:ilvl w:val="0"/>
          <w:numId w:val="20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potraživanja u iznosu od 26-022,69 kn</w:t>
      </w:r>
    </w:p>
    <w:p w:rsidRDefault="006400B0" w:rsidP="00D3436A" w:rsidR="006400B0">
      <w:pPr>
        <w:pStyle w:val="Odlomakpopisa"/>
        <w:numPr>
          <w:ilvl w:val="0"/>
          <w:numId w:val="20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inventar u ukupnom iznosu od 17.570,00 kn.</w:t>
      </w:r>
    </w:p>
    <w:p w:rsidRDefault="006400B0" w:rsidP="00B551FD" w:rsidR="00BB2C34" w:rsidRPr="00BB2C34">
      <w:pPr>
        <w:spacing w:before="20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Na temelju takvog stanja stvari i utvrđenja da je iznos za koji je unovčena navedena imovina (a koja predstavlja tek dio ukupne stečajne mase) dostatna za namirenje vjerovnika I. višeg isplatnog reda u cijelosti, stečajni upravitelj predložio je da sud odobri </w:t>
      </w:r>
      <w:r w:rsidR="00D3436A">
        <w:rPr>
          <w:rFonts w:eastAsia="Calibri"/>
          <w:lang w:eastAsia="en-US"/>
        </w:rPr>
        <w:t xml:space="preserve">djelomičnu </w:t>
      </w:r>
      <w:r w:rsidR="00D3436A">
        <w:rPr>
          <w:rFonts w:eastAsia="Calibri"/>
          <w:lang w:eastAsia="en-US"/>
        </w:rPr>
        <w:lastRenderedPageBreak/>
        <w:t>diobu</w:t>
      </w:r>
      <w:r w:rsidR="00BB2C34" w:rsidRPr="00BB2C34">
        <w:rPr>
          <w:rFonts w:eastAsia="Calibri"/>
          <w:lang w:eastAsia="en-US"/>
        </w:rPr>
        <w:t>, u skladu s dostavljenim diob</w:t>
      </w:r>
      <w:r w:rsidR="009D4AA1">
        <w:rPr>
          <w:rFonts w:eastAsia="Calibri"/>
          <w:lang w:eastAsia="en-US"/>
        </w:rPr>
        <w:t>e</w:t>
      </w:r>
      <w:r w:rsidR="00BB2C34" w:rsidRPr="00BB2C34">
        <w:rPr>
          <w:rFonts w:eastAsia="Calibri"/>
          <w:lang w:eastAsia="en-US"/>
        </w:rPr>
        <w:t>nim popisom</w:t>
      </w:r>
      <w:r w:rsidR="006558C2">
        <w:rPr>
          <w:rFonts w:eastAsia="Calibri"/>
          <w:lang w:eastAsia="en-US"/>
        </w:rPr>
        <w:t xml:space="preserve"> po kojem bi tražbine vjerovnika I. višeg isplatnog reda bile namirene u cijelosti.</w:t>
      </w:r>
    </w:p>
    <w:p w:rsidRDefault="00BB2C34" w:rsidP="00BB2C34" w:rsidR="00BB2C34" w:rsidRPr="00BB2C34">
      <w:pPr>
        <w:spacing w:after="120"/>
        <w:ind w:firstLine="709"/>
        <w:jc w:val="both"/>
        <w:rPr>
          <w:rFonts w:eastAsia="Calibri"/>
          <w:sz w:val="4"/>
          <w:szCs w:val="4"/>
          <w:lang w:eastAsia="en-US"/>
        </w:rPr>
      </w:pPr>
    </w:p>
    <w:p w:rsidRDefault="00D3436A" w:rsidP="00B551FD" w:rsidR="00BB2C34" w:rsidRPr="00BB2C34">
      <w:pPr>
        <w:spacing w:before="20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Nakon što je izvršio pregled tablica ispitanih tražbina i rješenja</w:t>
      </w:r>
      <w:r w:rsidR="00B217A0">
        <w:rPr>
          <w:rFonts w:eastAsia="Calibri"/>
          <w:lang w:eastAsia="en-US"/>
        </w:rPr>
        <w:t xml:space="preserve"> ovoga suda</w:t>
      </w:r>
      <w:r>
        <w:rPr>
          <w:rFonts w:eastAsia="Calibri"/>
          <w:lang w:eastAsia="en-US"/>
        </w:rPr>
        <w:t xml:space="preserve"> o utvrđenim tražbinama broj St-81/2014 od 3. prosinca 2014., 3. srpnja 2015.</w:t>
      </w:r>
      <w:r w:rsidR="00B217A0">
        <w:rPr>
          <w:rFonts w:eastAsia="Calibri"/>
          <w:lang w:eastAsia="en-US"/>
        </w:rPr>
        <w:t xml:space="preserve">, </w:t>
      </w:r>
      <w:r>
        <w:rPr>
          <w:rFonts w:eastAsia="Calibri"/>
          <w:lang w:eastAsia="en-US"/>
        </w:rPr>
        <w:t xml:space="preserve">rješenja ovoga suda broj St-81/2014 od 28. rujna 2015. </w:t>
      </w:r>
      <w:r w:rsidR="00B217A0">
        <w:rPr>
          <w:rFonts w:eastAsia="Calibri"/>
          <w:lang w:eastAsia="en-US"/>
        </w:rPr>
        <w:t xml:space="preserve">o ispravku rješenja od 3. prosinca 2014. te </w:t>
      </w:r>
      <w:r w:rsidR="00B217A0" w:rsidRPr="00B217A0">
        <w:rPr>
          <w:rFonts w:eastAsia="Calibri"/>
          <w:lang w:eastAsia="en-US"/>
        </w:rPr>
        <w:t>rješenja ovoga suda</w:t>
      </w:r>
      <w:r w:rsidR="00B217A0">
        <w:rPr>
          <w:rFonts w:eastAsia="Calibri"/>
          <w:lang w:eastAsia="en-US"/>
        </w:rPr>
        <w:t xml:space="preserve"> broj St-81/2014 od </w:t>
      </w:r>
      <w:r w:rsidR="00B217A0" w:rsidRPr="00B217A0">
        <w:rPr>
          <w:rFonts w:eastAsia="Calibri"/>
          <w:lang w:eastAsia="en-US"/>
        </w:rPr>
        <w:t>28. rujna 2015.</w:t>
      </w:r>
      <w:r w:rsidR="00B217A0">
        <w:rPr>
          <w:rFonts w:eastAsia="Calibri"/>
          <w:lang w:eastAsia="en-US"/>
        </w:rPr>
        <w:t xml:space="preserve"> kojim je odlučeno o zahtjevu Agencije za osiguranje radničkih potraživanja u slučaju stečaja poslodavca</w:t>
      </w:r>
      <w:r w:rsidR="00752280">
        <w:rPr>
          <w:rFonts w:eastAsia="Calibri"/>
          <w:lang w:eastAsia="en-US"/>
        </w:rPr>
        <w:t xml:space="preserve">, </w:t>
      </w:r>
      <w:r w:rsidR="00BB2C34" w:rsidRPr="00BB2C34">
        <w:rPr>
          <w:rFonts w:eastAsia="Calibri"/>
          <w:lang w:eastAsia="en-US"/>
        </w:rPr>
        <w:t>ovaj sud smatra kako ne p</w:t>
      </w:r>
      <w:r w:rsidR="00752280">
        <w:rPr>
          <w:rFonts w:eastAsia="Calibri"/>
          <w:lang w:eastAsia="en-US"/>
        </w:rPr>
        <w:t>ostoje zapreke da se pristupi d</w:t>
      </w:r>
      <w:r w:rsidR="00BB2C34" w:rsidRPr="00BB2C34">
        <w:rPr>
          <w:rFonts w:eastAsia="Calibri"/>
          <w:lang w:eastAsia="en-US"/>
        </w:rPr>
        <w:t>jelomičnoj diobi novčanih sredstava u ovom stečajnom postupku</w:t>
      </w:r>
      <w:r w:rsidR="00752280">
        <w:rPr>
          <w:rFonts w:eastAsia="Calibri"/>
          <w:lang w:eastAsia="en-US"/>
        </w:rPr>
        <w:t xml:space="preserve">, pa je </w:t>
      </w:r>
      <w:r w:rsidR="00BB2C34" w:rsidRPr="00BB2C34">
        <w:rPr>
          <w:rFonts w:eastAsia="Calibri"/>
          <w:lang w:eastAsia="en-US"/>
        </w:rPr>
        <w:t>u smislu odredb</w:t>
      </w:r>
      <w:r w:rsidR="00752280">
        <w:rPr>
          <w:rFonts w:eastAsia="Calibri"/>
          <w:lang w:eastAsia="en-US"/>
        </w:rPr>
        <w:t>e</w:t>
      </w:r>
      <w:r w:rsidR="00BB2C34" w:rsidRPr="00BB2C34">
        <w:rPr>
          <w:rFonts w:eastAsia="Calibri"/>
          <w:lang w:eastAsia="en-US"/>
        </w:rPr>
        <w:t xml:space="preserve"> čl. 183., 184. i 190. </w:t>
      </w:r>
      <w:r w:rsidR="00752280" w:rsidRPr="00752280">
        <w:rPr>
          <w:rFonts w:eastAsia="Calibri"/>
          <w:lang w:eastAsia="en-US"/>
        </w:rPr>
        <w:t>Stečajnog zakona („Narodne novine“ 44/96, 29/99, 129/00, 123/03, 82/06, 116/10, 2</w:t>
      </w:r>
      <w:r w:rsidR="00752280">
        <w:rPr>
          <w:rFonts w:eastAsia="Calibri"/>
          <w:lang w:eastAsia="en-US"/>
        </w:rPr>
        <w:t>5/12, 133/12 i 45/13; dalje SZ)</w:t>
      </w:r>
      <w:r w:rsidR="00BB2C34" w:rsidRPr="00BB2C34">
        <w:rPr>
          <w:rFonts w:eastAsia="Calibri"/>
          <w:lang w:eastAsia="en-US"/>
        </w:rPr>
        <w:t xml:space="preserve"> odlučeno kao u izreci ovog </w:t>
      </w:r>
      <w:r w:rsidR="00B551FD">
        <w:rPr>
          <w:rFonts w:eastAsia="Calibri"/>
          <w:lang w:eastAsia="en-US"/>
        </w:rPr>
        <w:t>zaključk</w:t>
      </w:r>
      <w:r w:rsidR="00BB2C34" w:rsidRPr="00BB2C34">
        <w:rPr>
          <w:rFonts w:eastAsia="Calibri"/>
          <w:lang w:eastAsia="en-US"/>
        </w:rPr>
        <w:t>a.</w:t>
      </w:r>
    </w:p>
    <w:p w:rsidRDefault="00BB2C34" w:rsidP="00B551FD" w:rsidR="00BB2C34" w:rsidRPr="00BB2C34">
      <w:pPr>
        <w:spacing w:before="200"/>
        <w:ind w:firstLine="709"/>
        <w:jc w:val="both"/>
        <w:rPr>
          <w:rFonts w:eastAsia="Calibri"/>
          <w:lang w:eastAsia="en-US"/>
        </w:rPr>
      </w:pPr>
      <w:r w:rsidRPr="00BB2C34">
        <w:rPr>
          <w:rFonts w:eastAsia="Calibri"/>
          <w:lang w:eastAsia="en-US"/>
        </w:rPr>
        <w:t>Djelomična dioba će se provesti tek po isteku rok</w:t>
      </w:r>
      <w:r w:rsidR="005169FD">
        <w:rPr>
          <w:rFonts w:eastAsia="Calibri"/>
          <w:lang w:eastAsia="en-US"/>
        </w:rPr>
        <w:t>a</w:t>
      </w:r>
      <w:r w:rsidRPr="00BB2C34">
        <w:rPr>
          <w:rFonts w:eastAsia="Calibri"/>
          <w:lang w:eastAsia="en-US"/>
        </w:rPr>
        <w:t xml:space="preserve"> iz čl. 190. SZ-a, odnosno nakon što rješenje o eventualnom ispravku diobnog popisa postane pravomoćno.</w:t>
      </w:r>
    </w:p>
    <w:p w:rsidRDefault="00BB2C34" w:rsidP="00BB2C34" w:rsidR="00BB2C34" w:rsidRPr="00BB2C34">
      <w:pPr>
        <w:spacing w:after="120"/>
        <w:ind w:firstLine="709"/>
        <w:jc w:val="both"/>
        <w:rPr>
          <w:rFonts w:eastAsia="Calibri"/>
          <w:sz w:val="12"/>
          <w:szCs w:val="12"/>
          <w:lang w:eastAsia="en-US"/>
        </w:rPr>
      </w:pPr>
    </w:p>
    <w:p w:rsidRDefault="00BB2C34" w:rsidP="00BB2C34" w:rsidR="00BB2C34" w:rsidRPr="00BB2C34">
      <w:pPr>
        <w:spacing w:after="120"/>
        <w:jc w:val="center"/>
        <w:rPr>
          <w:rFonts w:eastAsia="Calibri"/>
          <w:lang w:eastAsia="en-US"/>
        </w:rPr>
      </w:pPr>
      <w:r w:rsidRPr="00BB2C34">
        <w:rPr>
          <w:rFonts w:eastAsia="Calibri"/>
          <w:lang w:eastAsia="en-US"/>
        </w:rPr>
        <w:t xml:space="preserve">U Splitu, </w:t>
      </w:r>
      <w:r w:rsidR="00B217A0">
        <w:rPr>
          <w:rFonts w:eastAsia="Calibri"/>
          <w:lang w:eastAsia="en-US"/>
        </w:rPr>
        <w:t>15</w:t>
      </w:r>
      <w:r w:rsidR="00752280">
        <w:rPr>
          <w:rFonts w:eastAsia="Calibri"/>
          <w:lang w:eastAsia="en-US"/>
        </w:rPr>
        <w:t>. ožujka</w:t>
      </w:r>
      <w:r w:rsidRPr="00BB2C34">
        <w:rPr>
          <w:rFonts w:eastAsia="Calibri"/>
          <w:lang w:eastAsia="en-US"/>
        </w:rPr>
        <w:t xml:space="preserve"> 2014. godine</w:t>
      </w:r>
    </w:p>
    <w:p w:rsidRDefault="00BB2C34" w:rsidP="00752280" w:rsidR="00BB2C34" w:rsidRPr="00BB2C34">
      <w:pPr>
        <w:spacing w:after="120"/>
        <w:ind w:left="5664"/>
        <w:jc w:val="both"/>
        <w:rPr>
          <w:rFonts w:eastAsia="Calibri"/>
          <w:sz w:val="4"/>
          <w:szCs w:val="4"/>
          <w:lang w:eastAsia="en-US"/>
        </w:rPr>
      </w:pPr>
    </w:p>
    <w:p w:rsidRDefault="00752280" w:rsidP="00752280" w:rsidR="00BB2C34">
      <w:pPr>
        <w:spacing w:after="120"/>
        <w:ind w:firstLine="720" w:left="5664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SUTKINJA</w:t>
      </w:r>
    </w:p>
    <w:p w:rsidRDefault="00752280" w:rsidP="00752280" w:rsidR="00752280" w:rsidRPr="00BB2C34">
      <w:pPr>
        <w:spacing w:after="120"/>
        <w:ind w:firstLine="720" w:left="5664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ANA GOLUB GRUIĆ</w:t>
      </w:r>
    </w:p>
    <w:p w:rsidRDefault="00BB2C34" w:rsidP="00BB2C34" w:rsidR="00BB2C34" w:rsidRPr="00BB2C34">
      <w:pPr>
        <w:tabs>
          <w:tab w:pos="6521" w:val="center"/>
        </w:tabs>
        <w:jc w:val="both"/>
        <w:rPr>
          <w:rFonts w:eastAsia="Calibri"/>
          <w:lang w:eastAsia="en-US"/>
        </w:rPr>
      </w:pPr>
      <w:r w:rsidRPr="00BB2C34">
        <w:rPr>
          <w:rFonts w:eastAsia="Calibri"/>
          <w:lang w:eastAsia="en-US"/>
        </w:rPr>
        <w:tab/>
      </w:r>
    </w:p>
    <w:p w:rsidRDefault="00BB2C34" w:rsidP="00BB2C34" w:rsidR="00BB2C34" w:rsidRPr="00BB2C34">
      <w:pPr>
        <w:tabs>
          <w:tab w:pos="6521" w:val="center"/>
        </w:tabs>
        <w:jc w:val="both"/>
        <w:rPr>
          <w:rFonts w:eastAsia="Calibri"/>
          <w:sz w:val="28"/>
          <w:szCs w:val="28"/>
          <w:lang w:eastAsia="en-US"/>
        </w:rPr>
      </w:pPr>
    </w:p>
    <w:p w:rsidRDefault="005169FD" w:rsidP="005169FD" w:rsidR="005169FD" w:rsidRPr="005169FD">
      <w:pPr>
        <w:tabs>
          <w:tab w:pos="6521" w:val="center"/>
        </w:tabs>
        <w:jc w:val="both"/>
        <w:rPr>
          <w:rFonts w:eastAsia="Calibri"/>
          <w:lang w:eastAsia="en-US"/>
        </w:rPr>
      </w:pPr>
      <w:r w:rsidRPr="005169FD">
        <w:rPr>
          <w:rFonts w:eastAsia="Calibri"/>
          <w:lang w:eastAsia="en-US"/>
        </w:rPr>
        <w:t xml:space="preserve">POUKA O PRAVNOM LIJEKU: </w:t>
      </w:r>
    </w:p>
    <w:p w:rsidRDefault="005169FD" w:rsidP="005169FD" w:rsidR="00BB2C34" w:rsidRPr="00BB2C34">
      <w:pPr>
        <w:tabs>
          <w:tab w:pos="6521" w:val="center"/>
        </w:tabs>
        <w:jc w:val="both"/>
        <w:rPr>
          <w:rFonts w:eastAsia="Calibri"/>
          <w:lang w:eastAsia="en-US"/>
        </w:rPr>
      </w:pPr>
      <w:r w:rsidRPr="005169FD">
        <w:rPr>
          <w:rFonts w:eastAsia="Calibri"/>
          <w:lang w:eastAsia="en-US"/>
        </w:rPr>
        <w:t xml:space="preserve">Protiv </w:t>
      </w:r>
      <w:r w:rsidR="00B551FD">
        <w:rPr>
          <w:rFonts w:eastAsia="Calibri"/>
          <w:lang w:eastAsia="en-US"/>
        </w:rPr>
        <w:t xml:space="preserve">ovog zaključka nije dopuštena </w:t>
      </w:r>
      <w:r w:rsidRPr="005169FD">
        <w:rPr>
          <w:rFonts w:eastAsia="Calibri"/>
          <w:lang w:eastAsia="en-US"/>
        </w:rPr>
        <w:t>žalba</w:t>
      </w:r>
      <w:r w:rsidR="00B551FD">
        <w:rPr>
          <w:rFonts w:eastAsia="Calibri"/>
          <w:lang w:eastAsia="en-US"/>
        </w:rPr>
        <w:t>.</w:t>
      </w:r>
      <w:r w:rsidRPr="005169FD">
        <w:rPr>
          <w:rFonts w:eastAsia="Calibri"/>
          <w:lang w:eastAsia="en-US"/>
        </w:rPr>
        <w:t xml:space="preserve"> </w:t>
      </w:r>
      <w:r w:rsidR="00BB2C34" w:rsidRPr="00BB2C34">
        <w:rPr>
          <w:rFonts w:eastAsia="Calibri"/>
          <w:lang w:eastAsia="en-US"/>
        </w:rPr>
        <w:t>Protiv diob</w:t>
      </w:r>
      <w:r w:rsidR="00111287">
        <w:rPr>
          <w:rFonts w:eastAsia="Calibri"/>
          <w:lang w:eastAsia="en-US"/>
        </w:rPr>
        <w:t>e</w:t>
      </w:r>
      <w:r w:rsidR="00BB2C34" w:rsidRPr="00BB2C34">
        <w:rPr>
          <w:rFonts w:eastAsia="Calibri"/>
          <w:lang w:eastAsia="en-US"/>
        </w:rPr>
        <w:t xml:space="preserve">nog popisa vjerovnici mogu izjaviti prigovor ovom sudu i to u roku od 8 dana nakon isteka roka od 15 dana od dana javne objave u </w:t>
      </w:r>
      <w:r w:rsidR="00111287">
        <w:rPr>
          <w:rFonts w:eastAsia="Calibri"/>
          <w:lang w:eastAsia="en-US"/>
        </w:rPr>
        <w:t>˝</w:t>
      </w:r>
      <w:r w:rsidR="00BB2C34" w:rsidRPr="00BB2C34">
        <w:rPr>
          <w:rFonts w:eastAsia="Calibri"/>
          <w:lang w:eastAsia="en-US"/>
        </w:rPr>
        <w:t>Narodnim novinama</w:t>
      </w:r>
      <w:r w:rsidR="00111287">
        <w:rPr>
          <w:rFonts w:eastAsia="Calibri"/>
          <w:lang w:eastAsia="en-US"/>
        </w:rPr>
        <w:t>˝</w:t>
      </w:r>
      <w:r w:rsidR="00BB2C34" w:rsidRPr="00BB2C34">
        <w:rPr>
          <w:rFonts w:eastAsia="Calibri"/>
          <w:lang w:eastAsia="en-US"/>
        </w:rPr>
        <w:t xml:space="preserve"> (čl. </w:t>
      </w:r>
      <w:smartTag w:element="metricconverter" w:uri="urn:schemas-microsoft-com:office:smarttags">
        <w:smartTagPr>
          <w:attr w:val="190. st" w:name="ProductID"/>
        </w:smartTagPr>
        <w:r w:rsidR="00BB2C34" w:rsidRPr="00BB2C34">
          <w:rPr>
            <w:rFonts w:eastAsia="Calibri"/>
            <w:lang w:eastAsia="en-US"/>
          </w:rPr>
          <w:t>190. st</w:t>
        </w:r>
      </w:smartTag>
      <w:r w:rsidR="00BB2C34" w:rsidRPr="00BB2C34">
        <w:rPr>
          <w:rFonts w:eastAsia="Calibri"/>
          <w:lang w:eastAsia="en-US"/>
        </w:rPr>
        <w:t>. 1. SZ-a).</w:t>
      </w:r>
    </w:p>
    <w:p w:rsidRDefault="00BB2C34" w:rsidP="00BB2C34" w:rsidR="00BB2C34" w:rsidRPr="00BB2C34">
      <w:pPr>
        <w:spacing w:lineRule="auto" w:line="360"/>
        <w:jc w:val="both"/>
        <w:rPr>
          <w:rFonts w:eastAsia="Calibri"/>
          <w:sz w:val="32"/>
          <w:szCs w:val="32"/>
          <w:lang w:eastAsia="en-US"/>
        </w:rPr>
      </w:pPr>
    </w:p>
    <w:p w:rsidRDefault="00BB2C34" w:rsidP="00BB2C34" w:rsidR="00BB2C34" w:rsidRPr="00BB2C34">
      <w:pPr>
        <w:spacing w:lineRule="auto" w:line="360"/>
        <w:jc w:val="both"/>
        <w:rPr>
          <w:rFonts w:eastAsia="Calibri"/>
          <w:lang w:eastAsia="en-US"/>
        </w:rPr>
      </w:pPr>
      <w:r w:rsidRPr="00BB2C34">
        <w:rPr>
          <w:rFonts w:eastAsia="Calibri"/>
          <w:lang w:eastAsia="en-US"/>
        </w:rPr>
        <w:t>DNA:</w:t>
      </w:r>
    </w:p>
    <w:p w:rsidRDefault="00111287" w:rsidP="00BB2C34" w:rsidR="00BB2C34" w:rsidRPr="00BB2C34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 stečajnom upravitelju</w:t>
      </w:r>
    </w:p>
    <w:p w:rsidRDefault="00BB2C34" w:rsidP="00BB2C34" w:rsidR="00BB2C34" w:rsidRPr="00BB2C34">
      <w:pPr>
        <w:jc w:val="both"/>
        <w:rPr>
          <w:rFonts w:eastAsia="Calibri"/>
          <w:lang w:eastAsia="en-US"/>
        </w:rPr>
      </w:pPr>
      <w:r w:rsidRPr="00BB2C34">
        <w:rPr>
          <w:rFonts w:eastAsia="Calibri"/>
          <w:lang w:eastAsia="en-US"/>
        </w:rPr>
        <w:t>-  stečajna pisar</w:t>
      </w:r>
      <w:r w:rsidR="00111287">
        <w:rPr>
          <w:rFonts w:eastAsia="Calibri"/>
          <w:lang w:eastAsia="en-US"/>
        </w:rPr>
        <w:t>nica ovog suda, uz diobeni popis</w:t>
      </w:r>
    </w:p>
    <w:p w:rsidRDefault="00BB2C34" w:rsidP="00BB2C34" w:rsidR="00BB2C34" w:rsidRPr="00BB2C34">
      <w:pPr>
        <w:jc w:val="both"/>
        <w:rPr>
          <w:rFonts w:eastAsia="Calibri"/>
          <w:lang w:eastAsia="en-US"/>
        </w:rPr>
      </w:pPr>
      <w:r w:rsidRPr="00BB2C34">
        <w:rPr>
          <w:rFonts w:eastAsia="Calibri"/>
          <w:lang w:eastAsia="en-US"/>
        </w:rPr>
        <w:t xml:space="preserve">-  </w:t>
      </w:r>
      <w:r w:rsidR="00111287" w:rsidRPr="00111287">
        <w:rPr>
          <w:rFonts w:eastAsia="Calibri"/>
          <w:lang w:eastAsia="en-US"/>
        </w:rPr>
        <w:t>mrežnoj stra</w:t>
      </w:r>
      <w:r w:rsidR="00111287">
        <w:rPr>
          <w:rFonts w:eastAsia="Calibri"/>
          <w:lang w:eastAsia="en-US"/>
        </w:rPr>
        <w:t>nici e-Oglasna ploča sudova</w:t>
      </w:r>
      <w:r w:rsidR="00B217A0">
        <w:rPr>
          <w:rFonts w:eastAsia="Calibri"/>
          <w:lang w:eastAsia="en-US"/>
        </w:rPr>
        <w:t xml:space="preserve"> </w:t>
      </w:r>
    </w:p>
    <w:p w:rsidRDefault="00BB2C34" w:rsidP="00BB2C34" w:rsidR="00BB2C34" w:rsidRPr="00BB2C34">
      <w:pPr>
        <w:jc w:val="both"/>
        <w:rPr>
          <w:rFonts w:eastAsia="Calibri"/>
          <w:lang w:eastAsia="en-US"/>
        </w:rPr>
      </w:pPr>
      <w:r w:rsidRPr="00BB2C34">
        <w:rPr>
          <w:rFonts w:eastAsia="Calibri"/>
          <w:lang w:eastAsia="en-US"/>
        </w:rPr>
        <w:t>-  u spis</w:t>
      </w:r>
    </w:p>
    <w:p w:rsidRDefault="00BB2C34" w:rsidP="00BB2C34" w:rsidR="00BB2C34" w:rsidRPr="00BB2C34">
      <w:pPr>
        <w:spacing w:lineRule="auto" w:line="360"/>
        <w:jc w:val="both"/>
        <w:rPr>
          <w:rFonts w:eastAsia="Calibri"/>
          <w:lang w:eastAsia="en-US"/>
        </w:rPr>
      </w:pPr>
    </w:p>
    <w:p w:rsidRDefault="00EF7DFE" w:rsidP="00E52D5A" w:rsidR="00EF7DFE">
      <w:pPr>
        <w:jc w:val="both"/>
      </w:pPr>
    </w:p>
    <w:sectPr w:rsidSect="00943549" w:rsidR="00EF7DFE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BD5" w:rsidR="00C45BD5">
      <w:r>
        <w:separator/>
      </w:r>
    </w:p>
  </w:endnote>
  <w:endnote w:id="0" w:type="continuationSeparator">
    <w:p w:rsidRDefault="00C45BD5" w:rsidR="00C45B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BD5" w:rsidR="00C45BD5">
      <w:r>
        <w:separator/>
      </w:r>
    </w:p>
  </w:footnote>
  <w:footnote w:id="0" w:type="continuationSeparator">
    <w:p w:rsidRDefault="00C45BD5" w:rsidR="00C45B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BD5" w:rsidP="005B7D5C" w:rsidR="00C45B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5BD5" w:rsidR="00C45B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BD5" w:rsidP="007A49C6" w:rsidR="00C45B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73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5BD5" w:rsidP="00F94CEA" w:rsidR="00C45BD5">
    <w:pPr>
      <w:pStyle w:val="Zaglavlje"/>
      <w:jc w:val="right"/>
    </w:pPr>
    <w:r>
      <w:tab/>
    </w:r>
    <w:r w:rsidR="00AA7C47">
      <w:t>11. St-81/2014</w:t>
    </w:r>
  </w:p>
  <w:p w:rsidRDefault="00C45BD5" w:rsidR="00C45BD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7C47" w:rsidP="00BD0385" w:rsidR="00C45BD5">
    <w:pPr>
      <w:pStyle w:val="Zaglavlje"/>
      <w:jc w:val="right"/>
    </w:pPr>
    <w:r>
      <w:t>11. St-81/2014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1AA7"/>
    <w:multiLevelType w:val="hybridMultilevel"/>
    <w:tmpl w:val="9F16B7C8"/>
    <w:lvl w:tplc="EABE357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07AC788E"/>
    <w:multiLevelType w:val="hybridMultilevel"/>
    <w:tmpl w:val="345C0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1E2A5C"/>
    <w:multiLevelType w:val="hybridMultilevel"/>
    <w:tmpl w:val="877C1B42"/>
    <w:lvl w:tplc="26A62040" w:ilvl="0">
      <w:start w:val="1"/>
      <w:numFmt w:val="decimal"/>
      <w:lvlText w:val="%1-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B601D90"/>
    <w:multiLevelType w:val="hybridMultilevel"/>
    <w:tmpl w:val="CF188982"/>
    <w:lvl w:tplc="041A000F" w:ilvl="0">
      <w:start w:val="4"/>
      <w:numFmt w:val="decimal"/>
      <w:lvlText w:val="%1."/>
      <w:lvlJc w:val="left"/>
      <w:pPr>
        <w:tabs>
          <w:tab w:pos="732" w:val="num"/>
        </w:tabs>
        <w:ind w:hanging="360" w:left="732"/>
      </w:pPr>
    </w:lvl>
    <w:lvl w:tplc="041A0019" w:ilvl="1">
      <w:start w:val="1"/>
      <w:numFmt w:val="decimal"/>
      <w:lvlText w:val="%2."/>
      <w:lvlJc w:val="left"/>
      <w:pPr>
        <w:tabs>
          <w:tab w:pos="1452" w:val="num"/>
        </w:tabs>
        <w:ind w:hanging="360" w:left="1452"/>
      </w:pPr>
    </w:lvl>
    <w:lvl w:tplc="041A001B" w:ilvl="2">
      <w:start w:val="1"/>
      <w:numFmt w:val="decimal"/>
      <w:lvlText w:val="%3."/>
      <w:lvlJc w:val="left"/>
      <w:pPr>
        <w:tabs>
          <w:tab w:pos="2172" w:val="num"/>
        </w:tabs>
        <w:ind w:hanging="360" w:left="2172"/>
      </w:pPr>
    </w:lvl>
    <w:lvl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</w:lvl>
    <w:lvl w:tplc="041A0019" w:ilvl="4">
      <w:start w:val="1"/>
      <w:numFmt w:val="decimal"/>
      <w:lvlText w:val="%5."/>
      <w:lvlJc w:val="left"/>
      <w:pPr>
        <w:tabs>
          <w:tab w:pos="3612" w:val="num"/>
        </w:tabs>
        <w:ind w:hanging="360" w:left="3612"/>
      </w:pPr>
    </w:lvl>
    <w:lvl w:tplc="041A001B" w:ilvl="5">
      <w:start w:val="1"/>
      <w:numFmt w:val="decimal"/>
      <w:lvlText w:val="%6."/>
      <w:lvlJc w:val="left"/>
      <w:pPr>
        <w:tabs>
          <w:tab w:pos="4332" w:val="num"/>
        </w:tabs>
        <w:ind w:hanging="360" w:left="4332"/>
      </w:pPr>
    </w:lvl>
    <w:lvl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</w:lvl>
    <w:lvl w:tplc="041A0019" w:ilvl="7">
      <w:start w:val="1"/>
      <w:numFmt w:val="decimal"/>
      <w:lvlText w:val="%8."/>
      <w:lvlJc w:val="left"/>
      <w:pPr>
        <w:tabs>
          <w:tab w:pos="5772" w:val="num"/>
        </w:tabs>
        <w:ind w:hanging="360" w:left="5772"/>
      </w:pPr>
    </w:lvl>
    <w:lvl w:tplc="041A001B" w:ilvl="8">
      <w:start w:val="1"/>
      <w:numFmt w:val="decimal"/>
      <w:lvlText w:val="%9."/>
      <w:lvlJc w:val="left"/>
      <w:pPr>
        <w:tabs>
          <w:tab w:pos="6492" w:val="num"/>
        </w:tabs>
        <w:ind w:hanging="360" w:left="6492"/>
      </w:pPr>
    </w:lvl>
  </w:abstractNum>
  <w:abstractNum w:abstractNumId="4">
    <w:nsid w:val="0DCC7C31"/>
    <w:multiLevelType w:val="hybridMultilevel"/>
    <w:tmpl w:val="AD9CB37C"/>
    <w:lvl w:tplc="6C902E0A" w:ilvl="0"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104C714E"/>
    <w:multiLevelType w:val="hybridMultilevel"/>
    <w:tmpl w:val="0BD40318"/>
    <w:lvl w:tplc="7B8C3418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9A91A74"/>
    <w:multiLevelType w:val="hybridMultilevel"/>
    <w:tmpl w:val="4CEA3EF2"/>
    <w:lvl w:tplc="229C18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C535ADE"/>
    <w:multiLevelType w:val="hybridMultilevel"/>
    <w:tmpl w:val="45880138"/>
    <w:lvl w:tplc="5C6646F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54248E"/>
    <w:multiLevelType w:val="hybridMultilevel"/>
    <w:tmpl w:val="E9223F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1A5AB0"/>
    <w:multiLevelType w:val="hybridMultilevel"/>
    <w:tmpl w:val="1F6AA1B2"/>
    <w:lvl w:tplc="57107B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DEA7DFE"/>
    <w:multiLevelType w:val="hybridMultilevel"/>
    <w:tmpl w:val="67989906"/>
    <w:lvl w:tplc="CBFAEB9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F712212"/>
    <w:multiLevelType w:val="hybridMultilevel"/>
    <w:tmpl w:val="5810BCD2"/>
    <w:lvl w:tplc="0B843EB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47D73577"/>
    <w:multiLevelType w:val="hybridMultilevel"/>
    <w:tmpl w:val="46466484"/>
    <w:lvl w:tplc="08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8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8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8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8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8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8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8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8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857027A"/>
    <w:multiLevelType w:val="hybridMultilevel"/>
    <w:tmpl w:val="E7E00DE0"/>
    <w:lvl w:tplc="4CB664D6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CE74F76"/>
    <w:multiLevelType w:val="hybridMultilevel"/>
    <w:tmpl w:val="7F78A184"/>
    <w:lvl w:tplc="EF74C3EA" w:ilvl="0">
      <w:start w:val="1"/>
      <w:numFmt w:val="upperRoman"/>
      <w:lvlText w:val="%1."/>
      <w:lvlJc w:val="left"/>
      <w:pPr>
        <w:ind w:hanging="720" w:left="14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5">
    <w:nsid w:val="68F713AC"/>
    <w:multiLevelType w:val="hybridMultilevel"/>
    <w:tmpl w:val="4BCE9B10"/>
    <w:lvl w:tplc="8294CB1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94E12ED"/>
    <w:multiLevelType w:val="hybridMultilevel"/>
    <w:tmpl w:val="345C0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4C7AA8"/>
    <w:multiLevelType w:val="hybridMultilevel"/>
    <w:tmpl w:val="9D5C7752"/>
    <w:lvl w:tplc="5FCA4D8E" w:ilvl="0">
      <w:start w:val="1"/>
      <w:numFmt w:val="upperLetter"/>
      <w:lvlText w:val="%1)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72324122"/>
    <w:multiLevelType w:val="hybridMultilevel"/>
    <w:tmpl w:val="A6049A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708511D"/>
    <w:multiLevelType w:val="hybridMultilevel"/>
    <w:tmpl w:val="FD042CD2"/>
    <w:lvl w:tplc="6A9E9B7A" w:ilvl="0">
      <w:start w:val="1"/>
      <w:numFmt w:val="upperLetter"/>
      <w:lvlText w:val="%1)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0">
    <w:nsid w:val="7BF526D4"/>
    <w:multiLevelType w:val="hybridMultilevel"/>
    <w:tmpl w:val="36E41C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1"/>
  </w:num>
  <w:num w:numId="5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"/>
  </w:num>
  <w:num w:numId="10">
    <w:abstractNumId w:val="16"/>
  </w:num>
  <w:num w:numId="11">
    <w:abstractNumId w:val="9"/>
  </w:num>
  <w:num w:numId="12">
    <w:abstractNumId w:val="17"/>
  </w:num>
  <w:num w:numId="13">
    <w:abstractNumId w:val="8"/>
  </w:num>
  <w:num w:numId="14">
    <w:abstractNumId w:val="19"/>
  </w:num>
  <w:num w:numId="15">
    <w:abstractNumId w:val="2"/>
  </w:num>
  <w:num w:numId="16">
    <w:abstractNumId w:val="6"/>
  </w:num>
  <w:num w:numId="17">
    <w:abstractNumId w:val="18"/>
  </w:num>
  <w:num w:numId="18">
    <w:abstractNumId w:val="14"/>
  </w:num>
  <w:num w:numId="19">
    <w:abstractNumId w:val="20"/>
  </w:num>
  <w:num w:numId="20">
    <w:abstractNumId w:val="4"/>
  </w:num>
  <w:num w:numId="2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482"/>
    <w:rsid w:val="000155AA"/>
    <w:rsid w:val="0001681A"/>
    <w:rsid w:val="000248D4"/>
    <w:rsid w:val="00026271"/>
    <w:rsid w:val="00032188"/>
    <w:rsid w:val="00032887"/>
    <w:rsid w:val="00037558"/>
    <w:rsid w:val="00053AEF"/>
    <w:rsid w:val="0006069A"/>
    <w:rsid w:val="00093BAC"/>
    <w:rsid w:val="000B5BBE"/>
    <w:rsid w:val="000F7797"/>
    <w:rsid w:val="00111287"/>
    <w:rsid w:val="00127322"/>
    <w:rsid w:val="001467DF"/>
    <w:rsid w:val="00154C58"/>
    <w:rsid w:val="0016307D"/>
    <w:rsid w:val="00173061"/>
    <w:rsid w:val="0018446E"/>
    <w:rsid w:val="001B0F56"/>
    <w:rsid w:val="001C3BAE"/>
    <w:rsid w:val="001E4B12"/>
    <w:rsid w:val="001F2DBC"/>
    <w:rsid w:val="001F6555"/>
    <w:rsid w:val="00200B12"/>
    <w:rsid w:val="00201C9F"/>
    <w:rsid w:val="00214308"/>
    <w:rsid w:val="00243E58"/>
    <w:rsid w:val="00263AAC"/>
    <w:rsid w:val="0027321F"/>
    <w:rsid w:val="00277099"/>
    <w:rsid w:val="00292B0C"/>
    <w:rsid w:val="00293CF7"/>
    <w:rsid w:val="002A395D"/>
    <w:rsid w:val="002B41C5"/>
    <w:rsid w:val="002C4EDB"/>
    <w:rsid w:val="002D4BD9"/>
    <w:rsid w:val="002E17B6"/>
    <w:rsid w:val="002F2F6F"/>
    <w:rsid w:val="00301643"/>
    <w:rsid w:val="00321482"/>
    <w:rsid w:val="00325B7A"/>
    <w:rsid w:val="00326A97"/>
    <w:rsid w:val="00341369"/>
    <w:rsid w:val="00350596"/>
    <w:rsid w:val="00366AE0"/>
    <w:rsid w:val="003728AD"/>
    <w:rsid w:val="00384E91"/>
    <w:rsid w:val="003B26A3"/>
    <w:rsid w:val="003B382C"/>
    <w:rsid w:val="003C126E"/>
    <w:rsid w:val="003C2B5A"/>
    <w:rsid w:val="003C2ED7"/>
    <w:rsid w:val="003D3A97"/>
    <w:rsid w:val="003E4F45"/>
    <w:rsid w:val="003E5D2D"/>
    <w:rsid w:val="003F1935"/>
    <w:rsid w:val="003F2C11"/>
    <w:rsid w:val="003F79EC"/>
    <w:rsid w:val="0041370E"/>
    <w:rsid w:val="00414677"/>
    <w:rsid w:val="00426124"/>
    <w:rsid w:val="00441386"/>
    <w:rsid w:val="00446890"/>
    <w:rsid w:val="004537BD"/>
    <w:rsid w:val="00456907"/>
    <w:rsid w:val="004615D4"/>
    <w:rsid w:val="00461873"/>
    <w:rsid w:val="0048352D"/>
    <w:rsid w:val="004870B3"/>
    <w:rsid w:val="004912EA"/>
    <w:rsid w:val="004927EE"/>
    <w:rsid w:val="004A6B8F"/>
    <w:rsid w:val="004A7CB0"/>
    <w:rsid w:val="004C526D"/>
    <w:rsid w:val="004E15AE"/>
    <w:rsid w:val="004E2DDB"/>
    <w:rsid w:val="004E386C"/>
    <w:rsid w:val="004E73FE"/>
    <w:rsid w:val="00506206"/>
    <w:rsid w:val="00506AE0"/>
    <w:rsid w:val="005109FD"/>
    <w:rsid w:val="005169FD"/>
    <w:rsid w:val="005216D3"/>
    <w:rsid w:val="0053192B"/>
    <w:rsid w:val="00543AD4"/>
    <w:rsid w:val="0054739B"/>
    <w:rsid w:val="00551F2A"/>
    <w:rsid w:val="005557CB"/>
    <w:rsid w:val="00556141"/>
    <w:rsid w:val="00585E80"/>
    <w:rsid w:val="005A5482"/>
    <w:rsid w:val="005A6C05"/>
    <w:rsid w:val="005B0887"/>
    <w:rsid w:val="005B3FB3"/>
    <w:rsid w:val="005B7D5C"/>
    <w:rsid w:val="005C6B67"/>
    <w:rsid w:val="005D34FB"/>
    <w:rsid w:val="005D6FE8"/>
    <w:rsid w:val="005D791C"/>
    <w:rsid w:val="005E11CF"/>
    <w:rsid w:val="005E3370"/>
    <w:rsid w:val="006070F8"/>
    <w:rsid w:val="0061451A"/>
    <w:rsid w:val="00620DC8"/>
    <w:rsid w:val="00630E8A"/>
    <w:rsid w:val="006400B0"/>
    <w:rsid w:val="00640616"/>
    <w:rsid w:val="0064573B"/>
    <w:rsid w:val="00647FC9"/>
    <w:rsid w:val="00650F66"/>
    <w:rsid w:val="006558C2"/>
    <w:rsid w:val="00661560"/>
    <w:rsid w:val="006645D9"/>
    <w:rsid w:val="00667786"/>
    <w:rsid w:val="006716F6"/>
    <w:rsid w:val="00671D11"/>
    <w:rsid w:val="006B0B13"/>
    <w:rsid w:val="006B66EE"/>
    <w:rsid w:val="006B7778"/>
    <w:rsid w:val="006C2544"/>
    <w:rsid w:val="006D4D69"/>
    <w:rsid w:val="006D639C"/>
    <w:rsid w:val="006E02D6"/>
    <w:rsid w:val="006E098B"/>
    <w:rsid w:val="006F26EC"/>
    <w:rsid w:val="006F4DEE"/>
    <w:rsid w:val="00705392"/>
    <w:rsid w:val="00705DFE"/>
    <w:rsid w:val="00710FA7"/>
    <w:rsid w:val="00716CB0"/>
    <w:rsid w:val="007304D7"/>
    <w:rsid w:val="00736EFC"/>
    <w:rsid w:val="00740C30"/>
    <w:rsid w:val="007473F6"/>
    <w:rsid w:val="00752280"/>
    <w:rsid w:val="00762530"/>
    <w:rsid w:val="00765575"/>
    <w:rsid w:val="007777EF"/>
    <w:rsid w:val="00782224"/>
    <w:rsid w:val="00786860"/>
    <w:rsid w:val="007A1C17"/>
    <w:rsid w:val="007A2049"/>
    <w:rsid w:val="007A49C6"/>
    <w:rsid w:val="00802065"/>
    <w:rsid w:val="0080601A"/>
    <w:rsid w:val="00811084"/>
    <w:rsid w:val="00812DDE"/>
    <w:rsid w:val="008145A6"/>
    <w:rsid w:val="0084440B"/>
    <w:rsid w:val="00845BBA"/>
    <w:rsid w:val="00845DEA"/>
    <w:rsid w:val="008471B1"/>
    <w:rsid w:val="00847858"/>
    <w:rsid w:val="008573E7"/>
    <w:rsid w:val="008976DB"/>
    <w:rsid w:val="008A0FB6"/>
    <w:rsid w:val="008A15AB"/>
    <w:rsid w:val="008A1766"/>
    <w:rsid w:val="008C0423"/>
    <w:rsid w:val="008C122C"/>
    <w:rsid w:val="008C2829"/>
    <w:rsid w:val="008D6D9F"/>
    <w:rsid w:val="008E6402"/>
    <w:rsid w:val="008F0E72"/>
    <w:rsid w:val="008F7FE8"/>
    <w:rsid w:val="00906479"/>
    <w:rsid w:val="009073BF"/>
    <w:rsid w:val="009100E1"/>
    <w:rsid w:val="00920D76"/>
    <w:rsid w:val="00941AC9"/>
    <w:rsid w:val="00943549"/>
    <w:rsid w:val="00981942"/>
    <w:rsid w:val="00982C77"/>
    <w:rsid w:val="00990862"/>
    <w:rsid w:val="009917A3"/>
    <w:rsid w:val="009B2FB9"/>
    <w:rsid w:val="009B5817"/>
    <w:rsid w:val="009C255B"/>
    <w:rsid w:val="009C390C"/>
    <w:rsid w:val="009C4EB0"/>
    <w:rsid w:val="009D4AA1"/>
    <w:rsid w:val="009E0111"/>
    <w:rsid w:val="009E0CCA"/>
    <w:rsid w:val="009F1708"/>
    <w:rsid w:val="009F49AD"/>
    <w:rsid w:val="00A00499"/>
    <w:rsid w:val="00A048D4"/>
    <w:rsid w:val="00A0743A"/>
    <w:rsid w:val="00A1178C"/>
    <w:rsid w:val="00A364EE"/>
    <w:rsid w:val="00A37B6F"/>
    <w:rsid w:val="00A41613"/>
    <w:rsid w:val="00A52C51"/>
    <w:rsid w:val="00A541EC"/>
    <w:rsid w:val="00A74A10"/>
    <w:rsid w:val="00A8543C"/>
    <w:rsid w:val="00A977D4"/>
    <w:rsid w:val="00AA33FE"/>
    <w:rsid w:val="00AA7C47"/>
    <w:rsid w:val="00AD542B"/>
    <w:rsid w:val="00AF5F22"/>
    <w:rsid w:val="00B0602E"/>
    <w:rsid w:val="00B217A0"/>
    <w:rsid w:val="00B251E1"/>
    <w:rsid w:val="00B37FED"/>
    <w:rsid w:val="00B4111F"/>
    <w:rsid w:val="00B551FD"/>
    <w:rsid w:val="00B924C2"/>
    <w:rsid w:val="00B95FB0"/>
    <w:rsid w:val="00B9709E"/>
    <w:rsid w:val="00BB04DD"/>
    <w:rsid w:val="00BB2C34"/>
    <w:rsid w:val="00BC474F"/>
    <w:rsid w:val="00BD0385"/>
    <w:rsid w:val="00BD3602"/>
    <w:rsid w:val="00BE2CD6"/>
    <w:rsid w:val="00BF2E9A"/>
    <w:rsid w:val="00BF46AA"/>
    <w:rsid w:val="00C02F84"/>
    <w:rsid w:val="00C1399A"/>
    <w:rsid w:val="00C1418F"/>
    <w:rsid w:val="00C15BC5"/>
    <w:rsid w:val="00C17937"/>
    <w:rsid w:val="00C33208"/>
    <w:rsid w:val="00C421E4"/>
    <w:rsid w:val="00C43605"/>
    <w:rsid w:val="00C44295"/>
    <w:rsid w:val="00C45BD5"/>
    <w:rsid w:val="00C61C3A"/>
    <w:rsid w:val="00C628D7"/>
    <w:rsid w:val="00C67F32"/>
    <w:rsid w:val="00C70A81"/>
    <w:rsid w:val="00C711A8"/>
    <w:rsid w:val="00C7238A"/>
    <w:rsid w:val="00C7791D"/>
    <w:rsid w:val="00C85BB9"/>
    <w:rsid w:val="00C87BD4"/>
    <w:rsid w:val="00CA3B04"/>
    <w:rsid w:val="00CA48BB"/>
    <w:rsid w:val="00CB6988"/>
    <w:rsid w:val="00CC59AB"/>
    <w:rsid w:val="00CD39DA"/>
    <w:rsid w:val="00CE65C0"/>
    <w:rsid w:val="00CF6B1C"/>
    <w:rsid w:val="00D07565"/>
    <w:rsid w:val="00D16C9A"/>
    <w:rsid w:val="00D22731"/>
    <w:rsid w:val="00D3436A"/>
    <w:rsid w:val="00D67C43"/>
    <w:rsid w:val="00D70E10"/>
    <w:rsid w:val="00D92CF0"/>
    <w:rsid w:val="00DA1B4B"/>
    <w:rsid w:val="00DA2BC7"/>
    <w:rsid w:val="00DA4BD2"/>
    <w:rsid w:val="00DB2798"/>
    <w:rsid w:val="00DC3791"/>
    <w:rsid w:val="00DD493C"/>
    <w:rsid w:val="00DE09EC"/>
    <w:rsid w:val="00DE200B"/>
    <w:rsid w:val="00DF4B7F"/>
    <w:rsid w:val="00DF7A33"/>
    <w:rsid w:val="00E12FD9"/>
    <w:rsid w:val="00E1777E"/>
    <w:rsid w:val="00E26812"/>
    <w:rsid w:val="00E3057B"/>
    <w:rsid w:val="00E30B4C"/>
    <w:rsid w:val="00E52D5A"/>
    <w:rsid w:val="00E5722A"/>
    <w:rsid w:val="00E678C8"/>
    <w:rsid w:val="00E80347"/>
    <w:rsid w:val="00E85A92"/>
    <w:rsid w:val="00E94EB0"/>
    <w:rsid w:val="00EA332A"/>
    <w:rsid w:val="00EA3B07"/>
    <w:rsid w:val="00EC7E7F"/>
    <w:rsid w:val="00ED3B0E"/>
    <w:rsid w:val="00ED686A"/>
    <w:rsid w:val="00EE7126"/>
    <w:rsid w:val="00EF34CF"/>
    <w:rsid w:val="00EF4B78"/>
    <w:rsid w:val="00EF6AB0"/>
    <w:rsid w:val="00EF7DFE"/>
    <w:rsid w:val="00F10BB6"/>
    <w:rsid w:val="00F34EB4"/>
    <w:rsid w:val="00F45FB0"/>
    <w:rsid w:val="00F511B3"/>
    <w:rsid w:val="00F57F61"/>
    <w:rsid w:val="00F666B6"/>
    <w:rsid w:val="00F74FF6"/>
    <w:rsid w:val="00F82711"/>
    <w:rsid w:val="00F82B52"/>
    <w:rsid w:val="00F86993"/>
    <w:rsid w:val="00F87D94"/>
    <w:rsid w:val="00F91D50"/>
    <w:rsid w:val="00F94CEA"/>
    <w:rsid w:val="00FA13E6"/>
    <w:rsid w:val="00FA40A5"/>
    <w:rsid w:val="00FA7125"/>
    <w:rsid w:val="00FB6DA2"/>
    <w:rsid w:val="00FC1E70"/>
    <w:rsid w:val="00FE3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E2DDB"/>
    <w:rPr>
      <w:sz w:val="24"/>
      <w:szCs w:val="24"/>
    </w:rPr>
  </w:style>
  <w:style w:styleId="Naslov1" w:type="paragraph">
    <w:name w:val="heading 1"/>
    <w:basedOn w:val="Normal"/>
    <w:next w:val="Normal"/>
    <w:qFormat/>
    <w:rsid w:val="004E2DD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rsid w:val="004E2DDB"/>
    <w:pPr>
      <w:framePr w:hRule="exact" w:yAlign="bottom" w:xAlign="center" w:hAnchor="page" w:wrap="auto" w:hSpace="180" w:h="1980" w:w="7920"/>
      <w:ind w:left="2880"/>
    </w:pPr>
    <w:rPr>
      <w:rFonts w:cs="Arial"/>
      <w:b/>
      <w:i/>
    </w:rPr>
  </w:style>
  <w:style w:styleId="Tijeloteksta" w:type="paragraph">
    <w:name w:val="Body Text"/>
    <w:basedOn w:val="Normal"/>
    <w:rsid w:val="004E2DDB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link w:val="TekstbaloniaChar"/>
    <w:semiHidden/>
    <w:rsid w:val="009E0C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943549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Bezproreda" w:type="paragraph">
    <w:name w:val="No Spacing"/>
    <w:uiPriority w:val="1"/>
    <w:qFormat/>
    <w:rsid w:val="00943549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FB6DA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FB6DA2"/>
    <w:rPr>
      <w:color w:val="800080"/>
      <w:u w:val="single"/>
    </w:rPr>
  </w:style>
  <w:style w:customStyle="true" w:styleId="xl65" w:type="paragraph">
    <w:name w:val="xl65"/>
    <w:basedOn w:val="Normal"/>
    <w:rsid w:val="00FB6DA2"/>
    <w:pPr>
      <w:spacing w:afterAutospacing="true" w:after="100" w:beforeAutospacing="true" w:before="100"/>
    </w:pPr>
  </w:style>
  <w:style w:customStyle="true" w:styleId="xl66" w:type="paragraph">
    <w:name w:val="xl66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7" w:type="paragraph">
    <w:name w:val="xl67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8" w:type="paragraph">
    <w:name w:val="xl68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9" w:type="paragraph">
    <w:name w:val="xl69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0" w:type="paragraph">
    <w:name w:val="xl70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1" w:type="paragraph">
    <w:name w:val="xl71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</w:style>
  <w:style w:customStyle="true" w:styleId="xl72" w:type="paragraph">
    <w:name w:val="xl72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3" w:type="paragraph">
    <w:name w:val="xl73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4" w:type="paragraph">
    <w:name w:val="xl74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273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73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73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73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73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E2DDB"/>
    <w:rPr>
      <w:sz w:val="24"/>
      <w:szCs w:val="24"/>
    </w:rPr>
  </w:style>
  <w:style w:styleId="Naslov1" w:type="paragraph">
    <w:name w:val="heading 1"/>
    <w:basedOn w:val="Normal"/>
    <w:next w:val="Normal"/>
    <w:qFormat/>
    <w:rsid w:val="004E2DD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rsid w:val="004E2DDB"/>
    <w:pPr>
      <w:framePr w:h="1980" w:hAnchor="page" w:hRule="exact" w:hSpace="180" w:w="7920" w:wrap="auto" w:xAlign="center" w:yAlign="bottom"/>
      <w:ind w:left="2880"/>
    </w:pPr>
    <w:rPr>
      <w:rFonts w:cs="Arial"/>
      <w:b/>
      <w:i/>
    </w:rPr>
  </w:style>
  <w:style w:styleId="Tijeloteksta" w:type="paragraph">
    <w:name w:val="Body Text"/>
    <w:basedOn w:val="Normal"/>
    <w:rsid w:val="004E2DDB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link w:val="TekstbaloniaChar"/>
    <w:semiHidden/>
    <w:rsid w:val="009E0C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943549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Bezproreda" w:type="paragraph">
    <w:name w:val="No Spacing"/>
    <w:uiPriority w:val="1"/>
    <w:qFormat/>
    <w:rsid w:val="00943549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FB6DA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FB6DA2"/>
    <w:rPr>
      <w:color w:val="800080"/>
      <w:u w:val="single"/>
    </w:rPr>
  </w:style>
  <w:style w:customStyle="1" w:styleId="xl65" w:type="paragraph">
    <w:name w:val="xl65"/>
    <w:basedOn w:val="Normal"/>
    <w:rsid w:val="00FB6DA2"/>
    <w:pPr>
      <w:spacing w:after="100" w:afterAutospacing="1" w:before="100" w:beforeAutospacing="1"/>
    </w:pPr>
  </w:style>
  <w:style w:customStyle="1" w:styleId="xl66" w:type="paragraph">
    <w:name w:val="xl66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7" w:type="paragraph">
    <w:name w:val="xl67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8" w:type="paragraph">
    <w:name w:val="xl68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9" w:type="paragraph">
    <w:name w:val="xl69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0" w:type="paragraph">
    <w:name w:val="xl70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1" w:type="paragraph">
    <w:name w:val="xl71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</w:style>
  <w:style w:customStyle="1" w:styleId="xl72" w:type="paragraph">
    <w:name w:val="xl72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3" w:type="paragraph">
    <w:name w:val="xl73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4" w:type="paragraph">
    <w:name w:val="xl74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273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73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73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73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73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3630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St-81/2014-133</izvorni_sadrzaj>
    <derivirana_varijabla naziv="DomainObject.Oznaka_1">St-81/2014-133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2014.</izvorni_sadrzaj>
    <derivirana_varijabla naziv="DomainObject.Predmet.DatumOsnivanja_1">26.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St-81/2014</izvorni_sadrzaj>
    <derivirana_varijabla naziv="DomainObject.Predmet.OznakaBroj_1">St-81/2014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VETERINARSKA STANICA SINJ, društvo s ograničenom odgovornošću; Goran Ančić; Stjepan Batarelo; Hrvoje Čepelak; Ivana Čepelak; Nikša Filipović Grčić; Mara Grčić-rako; Željko Jukić; Sandra Marković; Silvijo Masnić; Branko Norac-kevo; Ljubomir Šipić; Frano Vrgoč; Nevenka Vukas; FANON društvo s ograničenom odgovornošću za trgovinu zastupanog po punomoćniku KORUŠIĆ, HRG I VUKALOVIĆ, javno trgovačko društvo za obavljanje odvjetničkih poslova; Hrvatske vode, pravna osoba za upravljanje vodama; HEP-Operator distribucijskog sustava d.o.o. za distribuciju i opskrbu električne energije; EKOPLANET d. o. o. za prijevoz i usluge; GRAD SINJ; PHOENIX Farmacija dioničko društvo za promet lijekovima i opremom na veliko; ČISTOĆA CETINSKE KRAJINE d.o.o. za obavljanje komunalnih djelatnosti; ING-ATEST d.o.o. za trgovinu i usluge zastupanog po punomoćniku Vinko Radovani; INTEGRA COMPUTERS, vl. Boris Romac; ČISTOĆA CETINSKE KRAJINE d.o.o. za obavljanje komunalnih djelatnosti; CENTAR ZA REPRODUKCIJU U STOČARSTVU HRVATSKE d.o.o. zastupanog po punomoćniku Josip Štefičić</izvorni_sadrzaj>
    <derivirana_varijabla naziv="DomainObject.Predmet.StrankaFormated_1">  VETERINARSKA STANICA SINJ, društvo s ograničenom odgovornošću; Goran Ančić; Stjepan Batarelo; Hrvoje Čepelak; Ivana Čepelak; Nikša Filipović Grčić; Mara Grčić-rako; Željko Jukić; Sandra Marković; Silvijo Masnić; Branko Norac-kevo; Ljubomir Šipić; Frano Vrgoč; Nevenka Vukas; FANON društvo s ograničenom odgovornošću za trgovinu zastupanog po punomoćniku KORUŠIĆ, HRG I VUKALOVIĆ, javno trgovačko društvo za obavljanje odvjetničkih poslova; Hrvatske vode, pravna osoba za upravljanje vodama; HEP-Operator distribucijskog sustava d.o.o. za distribuciju i opskrbu električne energije; EKOPLANET d. o. o. za prijevoz i usluge; GRAD SINJ; PHOENIX Farmacija dioničko društvo za promet lijekovima i opremom na veliko; ČISTOĆA CETINSKE KRAJINE d.o.o. za obavljanje komunalnih djelatnosti; ING-ATEST d.o.o. za trgovinu i usluge zastupanog po punomoćniku Vinko Radovani; INTEGRA COMPUTERS, vl. Boris Romac; ČISTOĆA CETINSKE KRAJINE d.o.o. za obavljanje komunalnih djelatnosti; CENTAR ZA REPRODUKCIJU U STOČARSTVU HRVATSKE d.o.o. zastupanog po punomoćniku Josip Štefičić</derivirana_varijabla>
  </DomainObject.Predmet.StrankaFormated>
  <DomainObject.Predmet.StrankaFormatedOIB>
    <izvorni_sadrzaj>  VETERINARSKA STANICA SINJ, društvo s ograničenom odgovornošću, OIB 16857436111; Goran Ančić, OIB 12281764797; Stjepan Batarelo, OIB 83838019963; Hrvoje Čepelak, OIB 78004229471; Ivana Čepelak, OIB 64619131934; Nikša Filipović Grčić, OIB 89207882802; Mara Grčić-rako, OIB 85556265336; Željko Jukić, OIB 02225593201; Sandra Marković, OIB 90723077529; Silvijo Masnić, OIB 50089086883; Branko Norac-kevo, OIB 76382633556; Ljubomir Šipić, OIB 61195730901; Frano Vrgoč, OIB 32625447236; Nevenka Vukas, OIB 71411490144; FANON društvo s ograničenom odgovornošću za trgovinu, OIB 30703851882 zastupanog po punomoćniku KORUŠIĆ, HRG I VUKALOVIĆ, javno trgovačko društvo za obavljanje odvjetničkih poslova; Hrvatske vode, pravna osoba za upravljanje vodama, OIB 28921383001; HEP-Operator distribucijskog sustava d.o.o. za distribuciju i opskrbu električne energije, OIB 46830600751; EKOPLANET d. o. o. za prijevoz i usluge, OIB 23951171568; GRAD SINJ, OIB 03210055420; PHOENIX Farmacija dioničko društvo za promet lijekovima i opremom na veliko, OIB 36755252122; ČISTOĆA CETINSKE KRAJINE d.o.o. za obavljanje komunalnih djelatnosti, OIB 79243957155; ING-ATEST d.o.o. za trgovinu i usluge, OIB 21777333810 zastupanog po punomoćniku Vinko Radovani; INTEGRA COMPUTERS, vl. Boris Romac, OIB 24867085894; ČISTOĆA CETINSKE KRAJINE d.o.o. za obavljanje komunalnih djelatnosti, OIB 79243957155; CENTAR ZA REPRODUKCIJU U STOČARSTVU HRVATSKE d.o.o., OIB 18386202945 zastupanog po punomoćniku Josip Štefičić</izvorni_sadrzaj>
    <derivirana_varijabla naziv="DomainObject.Predmet.StrankaFormatedOIB_1">  VETERINARSKA STANICA SINJ, društvo s ograničenom odgovornošću, OIB 16857436111; Goran Ančić, OIB 12281764797; Stjepan Batarelo, OIB 83838019963; Hrvoje Čepelak, OIB 78004229471; Ivana Čepelak, OIB 64619131934; Nikša Filipović Grčić, OIB 89207882802; Mara Grčić-rako, OIB 85556265336; Željko Jukić, OIB 02225593201; Sandra Marković, OIB 90723077529; Silvijo Masnić, OIB 50089086883; Branko Norac-kevo, OIB 76382633556; Ljubomir Šipić, OIB 61195730901; Frano Vrgoč, OIB 32625447236; Nevenka Vukas, OIB 71411490144; FANON društvo s ograničenom odgovornošću za trgovinu, OIB 30703851882 zastupanog po punomoćniku KORUŠIĆ, HRG I VUKALOVIĆ, javno trgovačko društvo za obavljanje odvjetničkih poslova; Hrvatske vode, pravna osoba za upravljanje vodama, OIB 28921383001; HEP-Operator distribucijskog sustava d.o.o. za distribuciju i opskrbu električne energije, OIB 46830600751; EKOPLANET d. o. o. za prijevoz i usluge, OIB 23951171568; GRAD SINJ, OIB 03210055420; PHOENIX Farmacija dioničko društvo za promet lijekovima i opremom na veliko, OIB 36755252122; ČISTOĆA CETINSKE KRAJINE d.o.o. za obavljanje komunalnih djelatnosti, OIB 79243957155; ING-ATEST d.o.o. za trgovinu i usluge, OIB 21777333810 zastupanog po punomoćniku Vinko Radovani; INTEGRA COMPUTERS, vl. Boris Romac, OIB 24867085894; ČISTOĆA CETINSKE KRAJINE d.o.o. za obavljanje komunalnih djelatnosti, OIB 79243957155; CENTAR ZA REPRODUKCIJU U STOČARSTVU HRVATSKE d.o.o., OIB 18386202945 zastupanog po punomoćniku Josip Štefičić</derivirana_varijabla>
  </DomainObject.Predmet.StrankaFormatedOIB>
  <DomainObject.Predmet.StrankaFormatedWithAdress>
    <izvorni_sadrzaj> VETERINARSKA STANICA SINJ, društvo s ograničenom odgovornošću, Put Piketa 2, 21230 Sinj; Goran Ančić, Odrina 16 A, 21230 Sinj; Stjepan Batarelo, SPLITSKA ULICA 45 (ranije: SINJ, SPLITSKA ULICA, 43), 21230 Sinj; Hrvoje Čepelak, Domaldova Ulica 4, 21230 Sinj; Ivana Čepelak, Domaldova Ulica 4, 21230 Sinj; Nikša Filipović Grčić, Ulica Domovinskog Rata 56, 21230 Sinj; Mara Grčić-rako, Ivana Filipovića Grčića 4, 21230 Sinj; Željko Jukić, Ercegovci 41c, 21232 Ercegovci; Sandra Marković, Brekin Put 12, 21230 Sinj; Silvijo Masnić, GLAVICE 184 A (ranije: GLAVICE, GLAVICE, 0), 21230 Glavice; Branko Norac-kevo, Priblaće 74, 21230 Sinj; Ljubomir Šipić, Ulica Vedrinskih Branitelja 55, 21240 Vedrine; Frano Vrgoč, Put Piketa 13, 21230 Sinj; Nevenka Vukas, Put Piketa 3, 21230 Sinj; FANON društvo s ograničenom odgovornošću za trgovinu, Vladimira Nazora 126, 42206 Petrijanec zastupanog po punomoćniku KORUŠIĆ, HRG I VUKALOVIĆ, javno trgovačko društvo za obavljanje odvjetničkih poslova; Hrvatske vode, pravna osoba za upravljanje vodama, Grada Vukovara 220, Zagreb; HEP-Operator distribucijskog sustava d.o.o. za distribuciju i opskrbu električne energije, Poljička cesta 73, 21000 Split; EKOPLANET d. o. o. za prijevoz i usluge, J. Puljanina 9, 52100 Pula; GRAD SINJ, Dragašev prolaz 10, 21230 Sinj; PHOENIX Farmacija dioničko društvo za promet lijekovima i opremom na veliko, Ozaljska 95, Zagreb; ČISTOĆA CETINSKE KRAJINE d.o.o. za obavljanje komunalnih djelatnosti, 126. brigade HV-a 13, 21230 Sinj; ING-ATEST d.o.o. za trgovinu i usluge, Hrvatske mornarice 1/a, 21000 Split zastupanog po punomoćniku Vinko Radovani; INTEGRA COMPUTERS, vl. Boris Romac, Frane Bulića 4, 21230 Sinj; ČISTOĆA CETINSKE KRAJINE d.o.o. za obavljanje komunalnih djelatnosti, 126. brigade HV-a 13, 21230 Sinj; CENTAR ZA REPRODUKCIJU U STOČARSTVU HRVATSKE d.o.o., Potočka 20, 48260 Križevci zastupanog po punomoćniku Josip Štefičić</izvorni_sadrzaj>
    <derivirana_varijabla naziv="DomainObject.Predmet.StrankaFormatedWithAdress_1"> VETERINARSKA STANICA SINJ, društvo s ograničenom odgovornošću, Put Piketa 2, 21230 Sinj; Goran Ančić, Odrina 16 A, 21230 Sinj; Stjepan Batarelo, SPLITSKA ULICA 45 (ranije: SINJ, SPLITSKA ULICA, 43), 21230 Sinj; Hrvoje Čepelak, Domaldova Ulica 4, 21230 Sinj; Ivana Čepelak, Domaldova Ulica 4, 21230 Sinj; Nikša Filipović Grčić, Ulica Domovinskog Rata 56, 21230 Sinj; Mara Grčić-rako, Ivana Filipovića Grčića 4, 21230 Sinj; Željko Jukić, Ercegovci 41c, 21232 Ercegovci; Sandra Marković, Brekin Put 12, 21230 Sinj; Silvijo Masnić, GLAVICE 184 A (ranije: GLAVICE, GLAVICE, 0), 21230 Glavice; Branko Norac-kevo, Priblaće 74, 21230 Sinj; Ljubomir Šipić, Ulica Vedrinskih Branitelja 55, 21240 Vedrine; Frano Vrgoč, Put Piketa 13, 21230 Sinj; Nevenka Vukas, Put Piketa 3, 21230 Sinj; FANON društvo s ograničenom odgovornošću za trgovinu, Vladimira Nazora 126, 42206 Petrijanec zastupanog po punomoćniku KORUŠIĆ, HRG I VUKALOVIĆ, javno trgovačko društvo za obavljanje odvjetničkih poslova; Hrvatske vode, pravna osoba za upravljanje vodama, Grada Vukovara 220, Zagreb; HEP-Operator distribucijskog sustava d.o.o. za distribuciju i opskrbu električne energije, Poljička cesta 73, 21000 Split; EKOPLANET d. o. o. za prijevoz i usluge, J. Puljanina 9, 52100 Pula; GRAD SINJ, Dragašev prolaz 10, 21230 Sinj; PHOENIX Farmacija dioničko društvo za promet lijekovima i opremom na veliko, Ozaljska 95, Zagreb; ČISTOĆA CETINSKE KRAJINE d.o.o. za obavljanje komunalnih djelatnosti, 126. brigade HV-a 13, 21230 Sinj; ING-ATEST d.o.o. za trgovinu i usluge, Hrvatske mornarice 1/a, 21000 Split zastupanog po punomoćniku Vinko Radovani; INTEGRA COMPUTERS, vl. Boris Romac, Frane Bulića 4, 21230 Sinj; ČISTOĆA CETINSKE KRAJINE d.o.o. za obavljanje komunalnih djelatnosti, 126. brigade HV-a 13, 21230 Sinj; CENTAR ZA REPRODUKCIJU U STOČARSTVU HRVATSKE d.o.o., Potočka 20, 48260 Križevci zastupanog po punomoćniku Josip Štefičić</derivirana_varijabla>
  </DomainObject.Predmet.StrankaFormatedWithAdress>
  <DomainObject.Predmet.StrankaFormatedWithAdressOIB>
    <izvorni_sadrzaj> VETERINARSKA STANICA SINJ, društvo s ograničenom odgovornošću, OIB 16857436111, Put Piketa 2, 21230 Sinj; Goran Ančić, OIB 12281764797, Odrina 16 A, 21230 Sinj; Stjepan Batarelo, OIB 83838019963, SPLITSKA ULICA 45 (ranije: SINJ, SPLITSKA ULICA, 43), 21230 Sinj; Hrvoje Čepelak, OIB 78004229471, Domaldova Ulica 4, 21230 Sinj; Ivana Čepelak, OIB 64619131934, Domaldova Ulica 4, 21230 Sinj; Nikša Filipović Grčić, OIB 89207882802, Ulica Domovinskog Rata 56, 21230 Sinj; Mara Grčić-rako, OIB 85556265336, Ivana Filipovića Grčića 4, 21230 Sinj; Željko Jukić, OIB 02225593201, Ercegovci 41c, 21232 Ercegovci; Sandra Marković, OIB 90723077529, Brekin Put 12, 21230 Sinj; Silvijo Masnić, OIB 50089086883, GLAVICE 184 A (ranije: GLAVICE, GLAVICE, 0), 21230 Glavice; Branko Norac-kevo, OIB 76382633556, Priblaće 74, 21230 Sinj; Ljubomir Šipić, OIB 61195730901, Ulica Vedrinskih Branitelja 55, 21240 Vedrine; Frano Vrgoč, OIB 32625447236, Put Piketa 13, 21230 Sinj; Nevenka Vukas, OIB 71411490144, Put Piketa 3, 21230 Sinj; FANON društvo s ograničenom odgovornošću za trgovinu, OIB 30703851882, Vladimira Nazora 126, 42206 Petrijanec zastupanog po punomoćniku KORUŠIĆ, HRG I VUKALOVIĆ, javno trgovačko društvo za obavljanje odvjetničkih poslova; Hrvatske vode, pravna osoba za upravljanje vodama, OIB 28921383001, Grada Vukovara 220, Zagreb; HEP-Operator distribucijskog sustava d.o.o. za distribuciju i opskrbu električne energije, OIB 46830600751, Poljička cesta 73, 21000 Split; EKOPLANET d. o. o. za prijevoz i usluge, OIB 23951171568, J. Puljanina 9, 52100 Pula; GRAD SINJ, OIB 03210055420, Dragašev prolaz 10, 21230 Sinj; PHOENIX Farmacija dioničko društvo za promet lijekovima i opremom na veliko, OIB 36755252122, Ozaljska 95, Zagreb; ČISTOĆA CETINSKE KRAJINE d.o.o. za obavljanje komunalnih djelatnosti, OIB 79243957155, 126. brigade HV-a 13, 21230 Sinj; ING-ATEST d.o.o. za trgovinu i usluge, OIB 21777333810, Hrvatske mornarice 1/a, 21000 Split zastupanog po punomoćniku Vinko Radovani; INTEGRA COMPUTERS, vl. Boris Romac, OIB 24867085894, Frane Bulića 4, 21230 Sinj; ČISTOĆA CETINSKE KRAJINE d.o.o. za obavljanje komunalnih djelatnosti, OIB 79243957155, 126. brigade HV-a 13, 21230 Sinj; CENTAR ZA REPRODUKCIJU U STOČARSTVU HRVATSKE d.o.o., OIB 18386202945, Potočka 20, 48260 Križevci zastupanog po punomoćniku Josip Štefičić</izvorni_sadrzaj>
    <derivirana_varijabla naziv="DomainObject.Predmet.StrankaFormatedWithAdressOIB_1"> VETERINARSKA STANICA SINJ, društvo s ograničenom odgovornošću, OIB 16857436111, Put Piketa 2, 21230 Sinj; Goran Ančić, OIB 12281764797, Odrina 16 A, 21230 Sinj; Stjepan Batarelo, OIB 83838019963, SPLITSKA ULICA 45 (ranije: SINJ, SPLITSKA ULICA, 43), 21230 Sinj; Hrvoje Čepelak, OIB 78004229471, Domaldova Ulica 4, 21230 Sinj; Ivana Čepelak, OIB 64619131934, Domaldova Ulica 4, 21230 Sinj; Nikša Filipović Grčić, OIB 89207882802, Ulica Domovinskog Rata 56, 21230 Sinj; Mara Grčić-rako, OIB 85556265336, Ivana Filipovića Grčića 4, 21230 Sinj; Željko Jukić, OIB 02225593201, Ercegovci 41c, 21232 Ercegovci; Sandra Marković, OIB 90723077529, Brekin Put 12, 21230 Sinj; Silvijo Masnić, OIB 50089086883, GLAVICE 184 A (ranije: GLAVICE, GLAVICE, 0), 21230 Glavice; Branko Norac-kevo, OIB 76382633556, Priblaće 74, 21230 Sinj; Ljubomir Šipić, OIB 61195730901, Ulica Vedrinskih Branitelja 55, 21240 Vedrine; Frano Vrgoč, OIB 32625447236, Put Piketa 13, 21230 Sinj; Nevenka Vukas, OIB 71411490144, Put Piketa 3, 21230 Sinj; FANON društvo s ograničenom odgovornošću za trgovinu, OIB 30703851882, Vladimira Nazora 126, 42206 Petrijanec zastupanog po punomoćniku KORUŠIĆ, HRG I VUKALOVIĆ, javno trgovačko društvo za obavljanje odvjetničkih poslova; Hrvatske vode, pravna osoba za upravljanje vodama, OIB 28921383001, Grada Vukovara 220, Zagreb; HEP-Operator distribucijskog sustava d.o.o. za distribuciju i opskrbu električne energije, OIB 46830600751, Poljička cesta 73, 21000 Split; EKOPLANET d. o. o. za prijevoz i usluge, OIB 23951171568, J. Puljanina 9, 52100 Pula; GRAD SINJ, OIB 03210055420, Dragašev prolaz 10, 21230 Sinj; PHOENIX Farmacija dioničko društvo za promet lijekovima i opremom na veliko, OIB 36755252122, Ozaljska 95, Zagreb; ČISTOĆA CETINSKE KRAJINE d.o.o. za obavljanje komunalnih djelatnosti, OIB 79243957155, 126. brigade HV-a 13, 21230 Sinj; ING-ATEST d.o.o. za trgovinu i usluge, OIB 21777333810, Hrvatske mornarice 1/a, 21000 Split zastupanog po punomoćniku Vinko Radovani; INTEGRA COMPUTERS, vl. Boris Romac, OIB 24867085894, Frane Bulića 4, 21230 Sinj; ČISTOĆA CETINSKE KRAJINE d.o.o. za obavljanje komunalnih djelatnosti, OIB 79243957155, 126. brigade HV-a 13, 21230 Sinj; CENTAR ZA REPRODUKCIJU U STOČARSTVU HRVATSKE d.o.o., OIB 18386202945, Potočka 20, 48260 Križevci zastupanog po punomoćniku Josip Štefičić</derivirana_varijabla>
  </DomainObject.Predmet.StrankaFormatedWithAdressOIB>
  <DomainObject.Predmet.StrankaWithAdress>
    <izvorni_sadrzaj>VETERINARSKA STANICA SINJ, društvo s ograničenom odgovornošću Put Piketa 2,21230 Sinj,Goran Ančić Odrina 16 A,21230 Sinj,Stjepan Batarelo SPLITSKA ULICA 45 (ranije: SINJ, SPLITSKA ULICA, 43),21230 Sinj,Hrvoje Čepelak Domaldova Ulica 4,21230 Sinj,Ivana Čepelak Domaldova Ulica 4,21230 Sinj,Nikša Filipović Grčić Ulica Domovinskog Rata 56,21230 Sinj,Mara Grčić-rako Ivana Filipovića Grčića 4,21230 Sinj,Željko Jukić Ercegovci 41c,21232 Ercegovci,Sandra Marković Brekin Put 12,21230 Sinj,Silvijo Masnić GLAVICE 184 A (ranije: GLAVICE, GLAVICE, 0),21230 Glavice,Branko Norac-kevo Priblaće 74,21230 Sinj,Ljubomir Šipić Ulica Vedrinskih Branitelja 55,21240 Vedrine,Frano Vrgoč Put Piketa 13,21230 Sinj,Nevenka Vukas Put Piketa 3,21230 Sinj,FANON društvo s ograničenom odgovornošću za trgovinu Vladimira Nazora 126,42206 Petrijanec,Hrvatske vode, pravna osoba za upravljanje vodama Grada Vukovara 220,Zagreb,HEP-Operator distribucijskog sustava d.o.o. za distribuciju i opskrbu električne energije Poljička cesta 73,21000 Split,EKOPLANET d. o. o. za prijevoz i usluge J. Puljanina 9,52100 Pula,GRAD SINJ Dragašev prolaz 10,21230 Sinj,PHOENIX Farmacija dioničko društvo za promet lijekovima i opremom na veliko Ozaljska 95,Zagreb,ČISTOĆA CETINSKE KRAJINE d.o.o. za obavljanje komunalnih djelatnosti 126. brigade HV-a 13,21230 Sinj,ING-ATEST d.o.o. za trgovinu i usluge Hrvatske mornarice 1/a,21000 Split,INTEGRA COMPUTERS, vl. Boris Romac Frane Bulića 4,21230 Sinj,ČISTOĆA CETINSKE KRAJINE d.o.o. za obavljanje komunalnih djelatnosti 126. brigade HV-a 13,21230 Sinj,CENTAR ZA REPRODUKCIJU U STOČARSTVU HRVATSKE d.o.o. Potočka 20,48260 Križevci</izvorni_sadrzaj>
    <derivirana_varijabla naziv="DomainObject.Predmet.StrankaWithAdress_1">VETERINARSKA STANICA SINJ, društvo s ograničenom odgovornošću Put Piketa 2,21230 Sinj,Goran Ančić Odrina 16 A,21230 Sinj,Stjepan Batarelo SPLITSKA ULICA 45 (ranije: SINJ, SPLITSKA ULICA, 43),21230 Sinj,Hrvoje Čepelak Domaldova Ulica 4,21230 Sinj,Ivana Čepelak Domaldova Ulica 4,21230 Sinj,Nikša Filipović Grčić Ulica Domovinskog Rata 56,21230 Sinj,Mara Grčić-rako Ivana Filipovića Grčića 4,21230 Sinj,Željko Jukić Ercegovci 41c,21232 Ercegovci,Sandra Marković Brekin Put 12,21230 Sinj,Silvijo Masnić GLAVICE 184 A (ranije: GLAVICE, GLAVICE, 0),21230 Glavice,Branko Norac-kevo Priblaće 74,21230 Sinj,Ljubomir Šipić Ulica Vedrinskih Branitelja 55,21240 Vedrine,Frano Vrgoč Put Piketa 13,21230 Sinj,Nevenka Vukas Put Piketa 3,21230 Sinj,FANON društvo s ograničenom odgovornošću za trgovinu Vladimira Nazora 126,42206 Petrijanec,Hrvatske vode, pravna osoba za upravljanje vodama Grada Vukovara 220,Zagreb,HEP-Operator distribucijskog sustava d.o.o. za distribuciju i opskrbu električne energije Poljička cesta 73,21000 Split,EKOPLANET d. o. o. za prijevoz i usluge J. Puljanina 9,52100 Pula,GRAD SINJ Dragašev prolaz 10,21230 Sinj,PHOENIX Farmacija dioničko društvo za promet lijekovima i opremom na veliko Ozaljska 95,Zagreb,ČISTOĆA CETINSKE KRAJINE d.o.o. za obavljanje komunalnih djelatnosti 126. brigade HV-a 13,21230 Sinj,ING-ATEST d.o.o. za trgovinu i usluge Hrvatske mornarice 1/a,21000 Split,INTEGRA COMPUTERS, vl. Boris Romac Frane Bulića 4,21230 Sinj,ČISTOĆA CETINSKE KRAJINE d.o.o. za obavljanje komunalnih djelatnosti 126. brigade HV-a 13,21230 Sinj,CENTAR ZA REPRODUKCIJU U STOČARSTVU HRVATSKE d.o.o. Potočka 20,48260 Križevci</derivirana_varijabla>
  </DomainObject.Predmet.StrankaWithAdress>
  <DomainObject.Predmet.StrankaWithAdressOIB>
    <izvorni_sadrzaj>VETERINARSKA STANICA SINJ, društvo s ograničenom odgovornošću, OIB 16857436111, Put Piketa 2,21230 Sinj,Goran Ančić, OIB 12281764797, Odrina 16 A,21230 Sinj,Stjepan Batarelo, OIB 83838019963, SPLITSKA ULICA 45 (ranije: SINJ, SPLITSKA ULICA, 43),21230 Sinj,Hrvoje Čepelak, OIB 78004229471, Domaldova Ulica 4,21230 Sinj,Ivana Čepelak, OIB 64619131934, Domaldova Ulica 4,21230 Sinj,Nikša Filipović Grčić, OIB 89207882802, Ulica Domovinskog Rata 56,21230 Sinj,Mara Grčić-rako, OIB 85556265336, Ivana Filipovića Grčića 4,21230 Sinj,Željko Jukić, OIB 02225593201, Ercegovci 41c,21232 Ercegovci,Sandra Marković, OIB 90723077529, Brekin Put 12,21230 Sinj,Silvijo Masnić, OIB 50089086883, GLAVICE 184 A (ranije: GLAVICE, GLAVICE, 0),21230 Glavice,Branko Norac-kevo, OIB 76382633556, Priblaće 74,21230 Sinj,Ljubomir Šipić, OIB 61195730901, Ulica Vedrinskih Branitelja 55,21240 Vedrine,Frano Vrgoč, OIB 32625447236, Put Piketa 13,21230 Sinj,Nevenka Vukas, OIB 71411490144, Put Piketa 3,21230 Sinj,FANON društvo s ograničenom odgovornošću za trgovinu, OIB 30703851882, Vladimira Nazora 126,42206 Petrijanec,Hrvatske vode, pravna osoba za upravljanje vodama, OIB 28921383001, Grada Vukovara 220,Zagreb,HEP-Operator distribucijskog sustava d.o.o. za distribuciju i opskrbu električne energije, OIB 46830600751, Poljička cesta 73,21000 Split,EKOPLANET d. o. o. za prijevoz i usluge, OIB 23951171568, J. Puljanina 9,52100 Pula,GRAD SINJ, OIB 03210055420, Dragašev prolaz 10,21230 Sinj,PHOENIX Farmacija dioničko društvo za promet lijekovima i opremom na veliko, OIB 36755252122, Ozaljska 95,Zagreb,ČISTOĆA CETINSKE KRAJINE d.o.o. za obavljanje komunalnih djelatnosti, OIB 79243957155, 126. brigade HV-a 13,21230 Sinj,ING-ATEST d.o.o. za trgovinu i usluge, OIB 21777333810, Hrvatske mornarice 1/a,21000 Split,INTEGRA COMPUTERS, vl. Boris Romac, OIB 24867085894, Frane Bulića 4,21230 Sinj,ČISTOĆA CETINSKE KRAJINE d.o.o. za obavljanje komunalnih djelatnosti, OIB 79243957155, 126. brigade HV-a 13,21230 Sinj,CENTAR ZA REPRODUKCIJU U STOČARSTVU HRVATSKE d.o.o., OIB 18386202945, Potočka 20,48260 Križevci</izvorni_sadrzaj>
    <derivirana_varijabla naziv="DomainObject.Predmet.StrankaWithAdressOIB_1">VETERINARSKA STANICA SINJ, društvo s ograničenom odgovornošću, OIB 16857436111, Put Piketa 2,21230 Sinj,Goran Ančić, OIB 12281764797, Odrina 16 A,21230 Sinj,Stjepan Batarelo, OIB 83838019963, SPLITSKA ULICA 45 (ranije: SINJ, SPLITSKA ULICA, 43),21230 Sinj,Hrvoje Čepelak, OIB 78004229471, Domaldova Ulica 4,21230 Sinj,Ivana Čepelak, OIB 64619131934, Domaldova Ulica 4,21230 Sinj,Nikša Filipović Grčić, OIB 89207882802, Ulica Domovinskog Rata 56,21230 Sinj,Mara Grčić-rako, OIB 85556265336, Ivana Filipovića Grčića 4,21230 Sinj,Željko Jukić, OIB 02225593201, Ercegovci 41c,21232 Ercegovci,Sandra Marković, OIB 90723077529, Brekin Put 12,21230 Sinj,Silvijo Masnić, OIB 50089086883, GLAVICE 184 A (ranije: GLAVICE, GLAVICE, 0),21230 Glavice,Branko Norac-kevo, OIB 76382633556, Priblaće 74,21230 Sinj,Ljubomir Šipić, OIB 61195730901, Ulica Vedrinskih Branitelja 55,21240 Vedrine,Frano Vrgoč, OIB 32625447236, Put Piketa 13,21230 Sinj,Nevenka Vukas, OIB 71411490144, Put Piketa 3,21230 Sinj,FANON društvo s ograničenom odgovornošću za trgovinu, OIB 30703851882, Vladimira Nazora 126,42206 Petrijanec,Hrvatske vode, pravna osoba za upravljanje vodama, OIB 28921383001, Grada Vukovara 220,Zagreb,HEP-Operator distribucijskog sustava d.o.o. za distribuciju i opskrbu električne energije, OIB 46830600751, Poljička cesta 73,21000 Split,EKOPLANET d. o. o. za prijevoz i usluge, OIB 23951171568, J. Puljanina 9,52100 Pula,GRAD SINJ, OIB 03210055420, Dragašev prolaz 10,21230 Sinj,PHOENIX Farmacija dioničko društvo za promet lijekovima i opremom na veliko, OIB 36755252122, Ozaljska 95,Zagreb,ČISTOĆA CETINSKE KRAJINE d.o.o. za obavljanje komunalnih djelatnosti, OIB 79243957155, 126. brigade HV-a 13,21230 Sinj,ING-ATEST d.o.o. za trgovinu i usluge, OIB 21777333810, Hrvatske mornarice 1/a,21000 Split,INTEGRA COMPUTERS, vl. Boris Romac, OIB 24867085894, Frane Bulića 4,21230 Sinj,ČISTOĆA CETINSKE KRAJINE d.o.o. za obavljanje komunalnih djelatnosti, OIB 79243957155, 126. brigade HV-a 13,21230 Sinj,CENTAR ZA REPRODUKCIJU U STOČARSTVU HRVATSKE d.o.o., OIB 18386202945, Potočka 20,48260 Križevci</derivirana_varijabla>
  </DomainObject.Predmet.StrankaWithAdressOIB>
  <DomainObject.Predmet.StrankaNazivFormated>
    <izvorni_sadrzaj>VETERINARSKA STANICA SINJ, društvo s ograničenom odgovornošću,Goran Ančić,Stjepan Batarelo,Hrvoje Čepelak,Ivana Čepelak,Nikša Filipović Grčić,Mara Grčić-rako,Željko Jukić,Sandra Marković,Silvijo Masnić,Branko Norac-kevo,Ljubomir Šipić,Frano Vrgoč,Nevenka Vukas,FANON društvo s ograničenom odgovornošću za trgovinu,Hrvatske vode, pravna osoba za upravljanje vodama,HEP-Operator distribucijskog sustava d.o.o. za distribuciju i opskrbu električne energije,EKOPLANET d. o. o. za prijevoz i usluge,GRAD SINJ,PHOENIX Farmacija dioničko društvo za promet lijekovima i opremom na veliko,ČISTOĆA CETINSKE KRAJINE d.o.o. za obavljanje komunalnih djelatnosti,ING-ATEST d.o.o. za trgovinu i usluge,INTEGRA COMPUTERS, vl. Boris Romac,ČISTOĆA CETINSKE KRAJINE d.o.o. za obavljanje komunalnih djelatnosti,CENTAR ZA REPRODUKCIJU U STOČARSTVU HRVATSKE d.o.o.</izvorni_sadrzaj>
    <derivirana_varijabla naziv="DomainObject.Predmet.StrankaNazivFormated_1">VETERINARSKA STANICA SINJ, društvo s ograničenom odgovornošću,Goran Ančić,Stjepan Batarelo,Hrvoje Čepelak,Ivana Čepelak,Nikša Filipović Grčić,Mara Grčić-rako,Željko Jukić,Sandra Marković,Silvijo Masnić,Branko Norac-kevo,Ljubomir Šipić,Frano Vrgoč,Nevenka Vukas,FANON društvo s ograničenom odgovornošću za trgovinu,Hrvatske vode, pravna osoba za upravljanje vodama,HEP-Operator distribucijskog sustava d.o.o. za distribuciju i opskrbu električne energije,EKOPLANET d. o. o. za prijevoz i usluge,GRAD SINJ,PHOENIX Farmacija dioničko društvo za promet lijekovima i opremom na veliko,ČISTOĆA CETINSKE KRAJINE d.o.o. za obavljanje komunalnih djelatnosti,ING-ATEST d.o.o. za trgovinu i usluge,INTEGRA COMPUTERS, vl. Boris Romac,ČISTOĆA CETINSKE KRAJINE d.o.o. za obavljanje komunalnih djelatnosti,CENTAR ZA REPRODUKCIJU U STOČARSTVU HRVATSKE d.o.o.</derivirana_varijabla>
  </DomainObject.Predmet.StrankaNazivFormated>
  <DomainObject.Predmet.StrankaNazivFormatedOIB>
    <izvorni_sadrzaj>VETERINARSKA STANICA SINJ, društvo s ograničenom odgovornošću, OIB 16857436111,Goran Ančić, OIB 12281764797,Stjepan Batarelo, OIB 83838019963,Hrvoje Čepelak, OIB 78004229471,Ivana Čepelak, OIB 64619131934,Nikša Filipović Grčić, OIB 89207882802,Mara Grčić-rako, OIB 85556265336,Željko Jukić, OIB 02225593201,Sandra Marković, OIB 90723077529,Silvijo Masnić, OIB 50089086883,Branko Norac-kevo, OIB 76382633556,Ljubomir Šipić, OIB 61195730901,Frano Vrgoč, OIB 32625447236,Nevenka Vukas, OIB 71411490144,FANON društvo s ograničenom odgovornošću za trgovinu, OIB 30703851882,Hrvatske vode, pravna osoba za upravljanje vodama, OIB 28921383001,HEP-Operator distribucijskog sustava d.o.o. za distribuciju i opskrbu električne energije, OIB 46830600751,EKOPLANET d. o. o. za prijevoz i usluge, OIB 23951171568,GRAD SINJ, OIB 03210055420,PHOENIX Farmacija dioničko društvo za promet lijekovima i opremom na veliko, OIB 36755252122,ČISTOĆA CETINSKE KRAJINE d.o.o. za obavljanje komunalnih djelatnosti, OIB 79243957155,ING-ATEST d.o.o. za trgovinu i usluge, OIB 21777333810,INTEGRA COMPUTERS, vl. Boris Romac, OIB 24867085894,ČISTOĆA CETINSKE KRAJINE d.o.o. za obavljanje komunalnih djelatnosti, OIB 79243957155,CENTAR ZA REPRODUKCIJU U STOČARSTVU HRVATSKE d.o.o., OIB 18386202945</izvorni_sadrzaj>
    <derivirana_varijabla naziv="DomainObject.Predmet.StrankaNazivFormatedOIB_1">VETERINARSKA STANICA SINJ, društvo s ograničenom odgovornošću, OIB 16857436111,Goran Ančić, OIB 12281764797,Stjepan Batarelo, OIB 83838019963,Hrvoje Čepelak, OIB 78004229471,Ivana Čepelak, OIB 64619131934,Nikša Filipović Grčić, OIB 89207882802,Mara Grčić-rako, OIB 85556265336,Željko Jukić, OIB 02225593201,Sandra Marković, OIB 90723077529,Silvijo Masnić, OIB 50089086883,Branko Norac-kevo, OIB 76382633556,Ljubomir Šipić, OIB 61195730901,Frano Vrgoč, OIB 32625447236,Nevenka Vukas, OIB 71411490144,FANON društvo s ograničenom odgovornošću za trgovinu, OIB 30703851882,Hrvatske vode, pravna osoba za upravljanje vodama, OIB 28921383001,HEP-Operator distribucijskog sustava d.o.o. za distribuciju i opskrbu električne energije, OIB 46830600751,EKOPLANET d. o. o. za prijevoz i usluge, OIB 23951171568,GRAD SINJ, OIB 03210055420,PHOENIX Farmacija dioničko društvo za promet lijekovima i opremom na veliko, OIB 36755252122,ČISTOĆA CETINSKE KRAJINE d.o.o. za obavljanje komunalnih djelatnosti, OIB 79243957155,ING-ATEST d.o.o. za trgovinu i usluge, OIB 21777333810,INTEGRA COMPUTERS, vl. Boris Romac, OIB 24867085894,ČISTOĆA CETINSKE KRAJINE d.o.o. za obavljanje komunalnih djelatnosti, OIB 79243957155,CENTAR ZA REPRODUKCIJU U STOČARSTVU HRVATSKE d.o.o., OIB 18386202945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VETERINARSKA STANICA SINJ, društvo s ograničenom odgovornošću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 zastupanog po punomoćniku 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 zastupanog po punomoćniku Vinko Radovani</item>
      <item>INTEGRA COMPUTERS, vl. Boris Romac</item>
      <item>ČISTOĆA CETINSKE KRAJINE d.o.o. za obavljanje komunalnih djelatnosti</item>
      <item>CENTAR ZA REPRODUKCIJU U STOČARSTVU HRVATSKE d.o.o. zastupanog po punomoćniku Josip Štefičić</item>
    </izvorni_sadrzaj>
    <derivirana_varijabla naziv="DomainObject.Predmet.StrankaListFormated_1">
      <item>VETERINARSKA STANICA SINJ, društvo s ograničenom odgovornošću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 zastupanog po punomoćniku 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 zastupanog po punomoćniku Vinko Radovani</item>
      <item>INTEGRA COMPUTERS, vl. Boris Romac</item>
      <item>ČISTOĆA CETINSKE KRAJINE d.o.o. za obavljanje komunalnih djelatnosti</item>
      <item>CENTAR ZA REPRODUKCIJU U STOČARSTVU HRVATSKE d.o.o. zastupanog po punomoćniku Josip Štefičić</item>
    </derivirana_varijabla>
  </DomainObject.Predmet.StrankaListFormated>
  <DomainObject.Predmet.StrankaListFormatedOIB>
    <izvorni_sadrzaj>
      <item>VETERINARSKA STANICA SINJ, društvo s ograničenom odgovornošću,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 zastupanog po punomoćniku KORUŠIĆ, HRG I VUKALOVIĆ, javno trgovačko društvo za obavljanje odvjetničkih poslova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 zastupanog po punomoćniku Vinko Radovani</item>
      <item>INTEGRA COMPUTERS, vl. Boris Romac, OIB 24867085894</item>
      <item>ČISTOĆA CETINSKE KRAJINE d.o.o. za obavljanje komunalnih djelatnosti, OIB 79243957155</item>
      <item>CENTAR ZA REPRODUKCIJU U STOČARSTVU HRVATSKE d.o.o., OIB 18386202945 zastupanog po punomoćniku Josip Štefičić</item>
    </izvorni_sadrzaj>
    <derivirana_varijabla naziv="DomainObject.Predmet.StrankaListFormatedOIB_1">
      <item>VETERINARSKA STANICA SINJ, društvo s ograničenom odgovornošću,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 zastupanog po punomoćniku KORUŠIĆ, HRG I VUKALOVIĆ, javno trgovačko društvo za obavljanje odvjetničkih poslova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 zastupanog po punomoćniku Vinko Radovani</item>
      <item>INTEGRA COMPUTERS, vl. Boris Romac, OIB 24867085894</item>
      <item>ČISTOĆA CETINSKE KRAJINE d.o.o. za obavljanje komunalnih djelatnosti, OIB 79243957155</item>
      <item>CENTAR ZA REPRODUKCIJU U STOČARSTVU HRVATSKE d.o.o., OIB 18386202945 zastupanog po punomoćniku Josip Štefičić</item>
    </derivirana_varijabla>
  </DomainObject.Predmet.StrankaListFormatedOIB>
  <DomainObject.Predmet.StrankaListFormatedWithAdress>
    <izvorni_sadrzaj>
      <item>VETERINARSKA STANICA SINJ, društvo s ograničenom odgovornošću, Put Piketa 2, 21230 Sinj</item>
      <item>Goran Ančić, Odrina 16 A, 21230 Sinj</item>
      <item>Stjepan Batarelo, SPLITSKA ULICA 45 (ranije: SINJ, SPLITSKA ULICA, 43), 21230 Sinj</item>
      <item>Hrvoje Čepelak, Domaldova Ulica 4, 21230 Sinj</item>
      <item>Ivana Čepelak, Domaldova Ulica 4, 21230 Sinj</item>
      <item>Nikša Filipović Grčić, Ulica Domovinskog Rata 56, 21230 Sinj</item>
      <item>Mara Grčić-rako, Ivana Filipovića Grčića 4, 21230 Sinj</item>
      <item>Željko Jukić, Ercegovci 41c, 21232 Ercegovci</item>
      <item>Sandra Marković, Brekin Put 12, 21230 Sinj</item>
      <item>Silvijo Masnić, GLAVICE 184 A (ranije: GLAVICE, GLAVICE, 0), 21230 Glavice</item>
      <item>Branko Norac-kevo, Priblaće 74, 21230 Sinj</item>
      <item>Ljubomir Šipić, Ulica Vedrinskih Branitelja 55, 21240 Vedrine</item>
      <item>Frano Vrgoč, Put Piketa 13, 21230 Sinj</item>
      <item>Nevenka Vukas, Put Piketa 3, 21230 Sinj</item>
      <item>FANON društvo s ograničenom odgovornošću za trgovinu, Vladimira Nazora 126, 42206 Petrijanec zastupanog po punomoćniku KORUŠIĆ, HRG I VUKALOVIĆ, javno trgovačko društvo za obavljanje odvjetničkih poslova</item>
      <item>Hrvatske vode, pravna osoba za upravljanje vodama, Grada Vukovara 220, Zagreb</item>
      <item>HEP-Operator distribucijskog sustava d.o.o. za distribuciju i opskrbu električne energije, Poljička cesta 73, 21000 Split</item>
      <item>EKOPLANET d. o. o. za prijevoz i usluge, J. Puljanina 9, 52100 Pula</item>
      <item>GRAD SINJ, Dragašev prolaz 10, 21230 Sinj</item>
      <item>PHOENIX Farmacija dioničko društvo za promet lijekovima i opremom na veliko, Ozaljska 95, Zagreb</item>
      <item>ČISTOĆA CETINSKE KRAJINE d.o.o. za obavljanje komunalnih djelatnosti, 126. brigade HV-a 13, 21230 Sinj</item>
      <item>ING-ATEST d.o.o. za trgovinu i usluge, Hrvatske mornarice 1/a, 21000 Split zastupanog po punomoćniku Vinko Radovani</item>
      <item>INTEGRA COMPUTERS, vl. Boris Romac, Frane Bulića 4, 21230 Sinj</item>
      <item>ČISTOĆA CETINSKE KRAJINE d.o.o. za obavljanje komunalnih djelatnosti, 126. brigade HV-a 13, 21230 Sinj</item>
      <item>CENTAR ZA REPRODUKCIJU U STOČARSTVU HRVATSKE d.o.o., Potočka 20, 48260 Križevci zastupanog po punomoćniku Josip Štefičić</item>
    </izvorni_sadrzaj>
    <derivirana_varijabla naziv="DomainObject.Predmet.StrankaListFormatedWithAdress_1">
      <item>VETERINARSKA STANICA SINJ, društvo s ograničenom odgovornošću, Put Piketa 2, 21230 Sinj</item>
      <item>Goran Ančić, Odrina 16 A, 21230 Sinj</item>
      <item>Stjepan Batarelo, SPLITSKA ULICA 45 (ranije: SINJ, SPLITSKA ULICA, 43), 21230 Sinj</item>
      <item>Hrvoje Čepelak, Domaldova Ulica 4, 21230 Sinj</item>
      <item>Ivana Čepelak, Domaldova Ulica 4, 21230 Sinj</item>
      <item>Nikša Filipović Grčić, Ulica Domovinskog Rata 56, 21230 Sinj</item>
      <item>Mara Grčić-rako, Ivana Filipovića Grčića 4, 21230 Sinj</item>
      <item>Željko Jukić, Ercegovci 41c, 21232 Ercegovci</item>
      <item>Sandra Marković, Brekin Put 12, 21230 Sinj</item>
      <item>Silvijo Masnić, GLAVICE 184 A (ranije: GLAVICE, GLAVICE, 0), 21230 Glavice</item>
      <item>Branko Norac-kevo, Priblaće 74, 21230 Sinj</item>
      <item>Ljubomir Šipić, Ulica Vedrinskih Branitelja 55, 21240 Vedrine</item>
      <item>Frano Vrgoč, Put Piketa 13, 21230 Sinj</item>
      <item>Nevenka Vukas, Put Piketa 3, 21230 Sinj</item>
      <item>FANON društvo s ograničenom odgovornošću za trgovinu, Vladimira Nazora 126, 42206 Petrijanec zastupanog po punomoćniku KORUŠIĆ, HRG I VUKALOVIĆ, javno trgovačko društvo za obavljanje odvjetničkih poslova</item>
      <item>Hrvatske vode, pravna osoba za upravljanje vodama, Grada Vukovara 220, Zagreb</item>
      <item>HEP-Operator distribucijskog sustava d.o.o. za distribuciju i opskrbu električne energije, Poljička cesta 73, 21000 Split</item>
      <item>EKOPLANET d. o. o. za prijevoz i usluge, J. Puljanina 9, 52100 Pula</item>
      <item>GRAD SINJ, Dragašev prolaz 10, 21230 Sinj</item>
      <item>PHOENIX Farmacija dioničko društvo za promet lijekovima i opremom na veliko, Ozaljska 95, Zagreb</item>
      <item>ČISTOĆA CETINSKE KRAJINE d.o.o. za obavljanje komunalnih djelatnosti, 126. brigade HV-a 13, 21230 Sinj</item>
      <item>ING-ATEST d.o.o. za trgovinu i usluge, Hrvatske mornarice 1/a, 21000 Split zastupanog po punomoćniku Vinko Radovani</item>
      <item>INTEGRA COMPUTERS, vl. Boris Romac, Frane Bulića 4, 21230 Sinj</item>
      <item>ČISTOĆA CETINSKE KRAJINE d.o.o. za obavljanje komunalnih djelatnosti, 126. brigade HV-a 13, 21230 Sinj</item>
      <item>CENTAR ZA REPRODUKCIJU U STOČARSTVU HRVATSKE d.o.o., Potočka 20, 48260 Križevci zastupanog po punomoćniku Josip Štefičić</item>
    </derivirana_varijabla>
  </DomainObject.Predmet.StrankaListFormatedWithAdress>
  <DomainObject.Predmet.StrankaListFormatedWithAdressOIB>
    <izvorni_sadrzaj>
      <item>VETERINARSKA STANICA SINJ, društvo s ograničenom odgovornošću, OIB 16857436111, Put Piketa 2, 21230 Sinj</item>
      <item>Goran Ančić, OIB 12281764797, Odrina 16 A, 21230 Sinj</item>
      <item>Stjepan Batarelo, OIB 83838019963, SPLITSKA ULICA 45 (ranije: SINJ, SPLITSKA ULICA, 43), 21230 Sinj</item>
      <item>Hrvoje Čepelak, OIB 78004229471, Domaldova Ulica 4, 21230 Sinj</item>
      <item>Ivana Čepelak, OIB 64619131934, Domaldova Ulica 4, 21230 Sinj</item>
      <item>Nikša Filipović Grčić, OIB 89207882802, Ulica Domovinskog Rata 56, 21230 Sinj</item>
      <item>Mara Grčić-rako, OIB 85556265336, Ivana Filipovića Grčića 4, 21230 Sinj</item>
      <item>Željko Jukić, OIB 02225593201, Ercegovci 41c, 21232 Ercegovci</item>
      <item>Sandra Marković, OIB 90723077529, Brekin Put 12, 21230 Sinj</item>
      <item>Silvijo Masnić, OIB 50089086883, GLAVICE 184 A (ranije: GLAVICE, GLAVICE, 0), 21230 Glavice</item>
      <item>Branko Norac-kevo, OIB 76382633556, Priblaće 74, 21230 Sinj</item>
      <item>Ljubomir Šipić, OIB 61195730901, Ulica Vedrinskih Branitelja 55, 21240 Vedrine</item>
      <item>Frano Vrgoč, OIB 32625447236, Put Piketa 13, 21230 Sinj</item>
      <item>Nevenka Vukas, OIB 71411490144, Put Piketa 3, 21230 Sinj</item>
      <item>FANON društvo s ograničenom odgovornošću za trgovinu, OIB 30703851882, Vladimira Nazora 126, 42206 Petrijanec zastupanog po punomoćniku KORUŠIĆ, HRG I VUKALOVIĆ, javno trgovačko društvo za obavljanje odvjetničkih poslova</item>
      <item>Hrvatske vode, pravna osoba za upravljanje vodama, OIB 28921383001, Grada Vukovara 220, Zagreb</item>
      <item>HEP-Operator distribucijskog sustava d.o.o. za distribuciju i opskrbu električne energije, OIB 46830600751, Poljička cesta 73, 21000 Split</item>
      <item>EKOPLANET d. o. o. za prijevoz i usluge, OIB 23951171568, J. Puljanina 9, 52100 Pula</item>
      <item>GRAD SINJ, OIB 03210055420, Dragašev prolaz 10, 21230 Sinj</item>
      <item>PHOENIX Farmacija dioničko društvo za promet lijekovima i opremom na veliko, OIB 36755252122, Ozaljska 95, Zagreb</item>
      <item>ČISTOĆA CETINSKE KRAJINE d.o.o. za obavljanje komunalnih djelatnosti, OIB 79243957155, 126. brigade HV-a 13, 21230 Sinj</item>
      <item>ING-ATEST d.o.o. za trgovinu i usluge, OIB 21777333810, Hrvatske mornarice 1/a, 21000 Split zastupanog po punomoćniku Vinko Radovani</item>
      <item>INTEGRA COMPUTERS, vl. Boris Romac, OIB 24867085894, Frane Bulića 4, 21230 Sinj</item>
      <item>ČISTOĆA CETINSKE KRAJINE d.o.o. za obavljanje komunalnih djelatnosti, OIB 79243957155, 126. brigade HV-a 13, 21230 Sinj</item>
      <item>CENTAR ZA REPRODUKCIJU U STOČARSTVU HRVATSKE d.o.o., OIB 18386202945, Potočka 20, 48260 Križevci zastupanog po punomoćniku Josip Štefičić</item>
    </izvorni_sadrzaj>
    <derivirana_varijabla naziv="DomainObject.Predmet.StrankaListFormatedWithAdressOIB_1">
      <item>VETERINARSKA STANICA SINJ, društvo s ograničenom odgovornošću, OIB 16857436111, Put Piketa 2, 21230 Sinj</item>
      <item>Goran Ančić, OIB 12281764797, Odrina 16 A, 21230 Sinj</item>
      <item>Stjepan Batarelo, OIB 83838019963, SPLITSKA ULICA 45 (ranije: SINJ, SPLITSKA ULICA, 43), 21230 Sinj</item>
      <item>Hrvoje Čepelak, OIB 78004229471, Domaldova Ulica 4, 21230 Sinj</item>
      <item>Ivana Čepelak, OIB 64619131934, Domaldova Ulica 4, 21230 Sinj</item>
      <item>Nikša Filipović Grčić, OIB 89207882802, Ulica Domovinskog Rata 56, 21230 Sinj</item>
      <item>Mara Grčić-rako, OIB 85556265336, Ivana Filipovića Grčića 4, 21230 Sinj</item>
      <item>Željko Jukić, OIB 02225593201, Ercegovci 41c, 21232 Ercegovci</item>
      <item>Sandra Marković, OIB 90723077529, Brekin Put 12, 21230 Sinj</item>
      <item>Silvijo Masnić, OIB 50089086883, GLAVICE 184 A (ranije: GLAVICE, GLAVICE, 0), 21230 Glavice</item>
      <item>Branko Norac-kevo, OIB 76382633556, Priblaće 74, 21230 Sinj</item>
      <item>Ljubomir Šipić, OIB 61195730901, Ulica Vedrinskih Branitelja 55, 21240 Vedrine</item>
      <item>Frano Vrgoč, OIB 32625447236, Put Piketa 13, 21230 Sinj</item>
      <item>Nevenka Vukas, OIB 71411490144, Put Piketa 3, 21230 Sinj</item>
      <item>FANON društvo s ograničenom odgovornošću za trgovinu, OIB 30703851882, Vladimira Nazora 126, 42206 Petrijanec zastupanog po punomoćniku KORUŠIĆ, HRG I VUKALOVIĆ, javno trgovačko društvo za obavljanje odvjetničkih poslova</item>
      <item>Hrvatske vode, pravna osoba za upravljanje vodama, OIB 28921383001, Grada Vukovara 220, Zagreb</item>
      <item>HEP-Operator distribucijskog sustava d.o.o. za distribuciju i opskrbu električne energije, OIB 46830600751, Poljička cesta 73, 21000 Split</item>
      <item>EKOPLANET d. o. o. za prijevoz i usluge, OIB 23951171568, J. Puljanina 9, 52100 Pula</item>
      <item>GRAD SINJ, OIB 03210055420, Dragašev prolaz 10, 21230 Sinj</item>
      <item>PHOENIX Farmacija dioničko društvo za promet lijekovima i opremom na veliko, OIB 36755252122, Ozaljska 95, Zagreb</item>
      <item>ČISTOĆA CETINSKE KRAJINE d.o.o. za obavljanje komunalnih djelatnosti, OIB 79243957155, 126. brigade HV-a 13, 21230 Sinj</item>
      <item>ING-ATEST d.o.o. za trgovinu i usluge, OIB 21777333810, Hrvatske mornarice 1/a, 21000 Split zastupanog po punomoćniku Vinko Radovani</item>
      <item>INTEGRA COMPUTERS, vl. Boris Romac, OIB 24867085894, Frane Bulića 4, 21230 Sinj</item>
      <item>ČISTOĆA CETINSKE KRAJINE d.o.o. za obavljanje komunalnih djelatnosti, OIB 79243957155, 126. brigade HV-a 13, 21230 Sinj</item>
      <item>CENTAR ZA REPRODUKCIJU U STOČARSTVU HRVATSKE d.o.o., OIB 18386202945, Potočka 20, 48260 Križevci zastupanog po punomoćniku Josip Štefičić</item>
    </derivirana_varijabla>
  </DomainObject.Predmet.StrankaListFormatedWithAdressOIB>
  <DomainObject.Predmet.StrankaListNazivFormated>
    <izvorni_sadrzaj>
      <item>VETERINARSKA STANICA SINJ, društvo s ograničenom odgovornošću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INTEGRA COMPUTERS, vl. Boris Romac</item>
      <item>ČISTOĆA CETINSKE KRAJINE d.o.o. za obavljanje komunalnih djelatnosti</item>
      <item>CENTAR ZA REPRODUKCIJU U STOČARSTVU HRVATSKE d.o.o.</item>
    </izvorni_sadrzaj>
    <derivirana_varijabla naziv="DomainObject.Predmet.StrankaListNazivFormated_1">
      <item>VETERINARSKA STANICA SINJ, društvo s ograničenom odgovornošću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INTEGRA COMPUTERS, vl. Boris Romac</item>
      <item>ČISTOĆA CETINSKE KRAJINE d.o.o. za obavljanje komunalnih djelatnosti</item>
      <item>CENTAR ZA REPRODUKCIJU U STOČARSTVU HRVATSKE d.o.o.</item>
    </derivirana_varijabla>
  </DomainObject.Predmet.StrankaListNazivFormated>
  <DomainObject.Predmet.StrankaListNazivFormatedOIB>
    <izvorni_sadrzaj>
      <item>VETERINARSKA STANICA SINJ, društvo s ograničenom odgovornošću,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</item>
      <item>INTEGRA COMPUTERS, vl. Boris Romac, OIB 24867085894</item>
      <item>ČISTOĆA CETINSKE KRAJINE d.o.o. za obavljanje komunalnih djelatnosti, OIB 79243957155</item>
      <item>CENTAR ZA REPRODUKCIJU U STOČARSTVU HRVATSKE d.o.o., OIB 18386202945</item>
    </izvorni_sadrzaj>
    <derivirana_varijabla naziv="DomainObject.Predmet.StrankaListNazivFormatedOIB_1">
      <item>VETERINARSKA STANICA SINJ, društvo s ograničenom odgovornošću,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</item>
      <item>INTEGRA COMPUTERS, vl. Boris Romac, OIB 24867085894</item>
      <item>ČISTOĆA CETINSKE KRAJINE d.o.o. za obavljanje komunalnih djelatnosti, OIB 79243957155</item>
      <item>CENTAR ZA REPRODUKCIJU U STOČARSTVU HRVATSKE d.o.o., OIB 18386202945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Ivo Gaurina</item>
      <item>Ivan Eterović</item>
      <item>RH Ministarstvo financija, Porezna uprava</item>
      <item>KORUŠIĆ, HRG I VUKALOVIĆ, javno trgovačko društvo za obavljanje odvjetničkih poslova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  <item>Agencija za osiguranje radničkih potraživanja u slučaju stečaja poslodavca</item>
    </izvorni_sadrzaj>
    <derivirana_varijabla naziv="DomainObject.Predmet.OstaliListFormated_1">
      <item>Ivo Gaurina</item>
      <item>Ivan Eterović</item>
      <item>RH Ministarstvo financija, Porezna uprava</item>
      <item>KORUŠIĆ, HRG I VUKALOVIĆ, javno trgovačko društvo za obavljanje odvjetničkih poslova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  <item>Agencija za osiguranje radničkih potraživanja u slučaju stečaja poslodavca</item>
    </derivirana_varijabla>
  </DomainObject.Predmet.OstaliListFormated>
  <DomainObject.Predmet.OstaliListFormatedOIB>
    <izvorni_sadrzaj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  <item>Agencija za osiguranje radničkih potraživanja u slučaju stečaja poslodavca, OIB 04323472109</item>
    </izvorni_sadrzaj>
    <derivirana_varijabla naziv="DomainObject.Predmet.OstaliListFormatedOIB_1"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Ivo Gaurina, Put Medinjaka 34, 21230 Sinj</item>
      <item>Ivan Eterović, Škrape 40, 21000 Split</item>
      <item>RH Ministarstvo financija, Porezna uprava</item>
      <item>KORUŠIĆ, HRG I VUKALOVIĆ, javno trgovačko društvo za obavljanje odvjetničkih poslova,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  <item>Agencija za osiguranje radničkih potraživanja u slučaju stečaja poslodavca, Frankopanska 11, 10000 Zagreb</item>
    </izvorni_sadrzaj>
    <derivirana_varijabla naziv="DomainObject.Predmet.OstaliListFormatedWithAdress_1">
      <item>Ivo Gaurina, Put Medinjaka 34, 21230 Sinj</item>
      <item>Ivan Eterović, Škrape 40, 21000 Split</item>
      <item>RH Ministarstvo financija, Porezna uprava</item>
      <item>KORUŠIĆ, HRG I VUKALOVIĆ, javno trgovačko društvo za obavljanje odvjetničkih poslova,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Ivo Gaurina, OIB 36693308504, Put Medinjaka 34, 21230 Sinj</item>
      <item>Ivan Eterović, OIB 76765128473, Škrape 40, 21000 Split</item>
      <item>RH Ministarstvo financija, Porezna uprava, OIB 18683136487</item>
      <item>KORUŠIĆ, HRG I VUKALOVIĆ, javno trgovačko društvo za obavljanje odvjetničkih poslova, OIB 69808735644,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  <item>Agencija za osiguranje radničkih potraživanja u slučaju stečaja poslodavca, OIB 04323472109, Frankopanska 11, 10000 Zagreb</item>
    </izvorni_sadrzaj>
    <derivirana_varijabla naziv="DomainObject.Predmet.OstaliListFormatedWithAdressOIB_1">
      <item>Ivo Gaurina, OIB 36693308504, Put Medinjaka 34, 21230 Sinj</item>
      <item>Ivan Eterović, OIB 76765128473, Škrape 40, 21000 Split</item>
      <item>RH Ministarstvo financija, Porezna uprava, OIB 18683136487</item>
      <item>KORUŠIĆ, HRG I VUKALOVIĆ, javno trgovačko društvo za obavljanje odvjetničkih poslova, OIB 69808735644,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Ivo Gaurina</item>
      <item>Ivan Eterović</item>
      <item>RH Ministarstvo financija, Porezna uprava</item>
      <item>KORUŠIĆ, HRG I VUKALOVIĆ, javno trgovačko društvo za obavljanje odvjetničkih poslova</item>
      <item>Vinko Radovani</item>
      <item>Josip Štefičić</item>
      <item>Narodne novine d.d.</item>
      <item>Agencija za osiguranje radničkih potraživanja u slučaju stečaja poslodavca</item>
    </izvorni_sadrzaj>
    <derivirana_varijabla naziv="DomainObject.Predmet.OstaliListNazivFormated_1">
      <item>Ivo Gaurina</item>
      <item>Ivan Eterović</item>
      <item>RH Ministarstvo financija, Porezna uprava</item>
      <item>KORUŠIĆ, HRG I VUKALOVIĆ, javno trgovačko društvo za obavljanje odvjetničkih poslova</item>
      <item>Vinko Radovani</item>
      <item>Josip Štefičić</item>
      <item>Narodne novine d.d.</item>
      <item>Agencija za osiguranje radničkih potraživanja u slučaju stečaja poslodavca</item>
    </derivirana_varijabla>
  </DomainObject.Predmet.OstaliListNazivFormated>
  <DomainObject.Predmet.OstaliListNazivFormatedOIB>
    <izvorni_sadrzaj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</item>
      <item>Vinko Radovani</item>
      <item>Josip Štefičić</item>
      <item>Narodne novine d.d.</item>
      <item>Agencija za osiguranje radničkih potraživanja u slučaju stečaja poslodavca, OIB 04323472109</item>
    </izvorni_sadrzaj>
    <derivirana_varijabla naziv="DomainObject.Predmet.OstaliListNazivFormatedOIB_1"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</item>
      <item>Vinko Radovani</item>
      <item>Josip Štefičić</item>
      <item>Narodne novine d.d.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St-81/2014-133</izvorni_sadrzaj>
    <derivirana_varijabla naziv="DomainObject.PoslovniBrojDokumenta_1">St-81/2014-133</derivirana_varijabla>
  </DomainObject.PoslovniBrojDokumenta>
  <DomainObject.Predmet.StrankaIDrugi>
    <izvorni_sadrzaj>VETERINARSKA STANICA SINJ, društvo s ograničenom odgovornošću i dr.</izvorni_sadrzaj>
    <derivirana_varijabla naziv="DomainObject.Predmet.StrankaIDrugi_1">VETERINARSKA STANICA SINJ, društvo s ograničenom odgovornošću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VETERINARSKA STANICA SINJ, društvo s ograničenom odgovornošću, OIB 16857436111, Put Piketa 2, 21230 Sinj i dr.</izvorni_sadrzaj>
    <derivirana_varijabla naziv="DomainObject.Predmet.StrankaIDrugiAdressOIB_1">VETERINARSKA STANICA SINJ, društvo s ograničenom odgovornošću, OIB 16857436111, Put Piketa 2, 21230 Sinj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STANICA SINJ, društvo s ograničenom odgovornošću</item>
      <item>Ivo Gaurina</item>
      <item>Ivan Eterović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RH Ministarstvo financija, Porezna uprava</item>
      <item>FANON društvo s ograničenom odgovornošću za trgovinu</item>
      <item>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Vinko Radovani</item>
      <item>INTEGRA COMPUTERS, vl. Boris Romac</item>
      <item>ČISTOĆA CETINSKE KRAJINE d.o.o. za obavljanje komunalnih djelatnosti</item>
      <item>CENTAR ZA REPRODUKCIJU U STOČARSTVU HRVATSKE d.o.o.</item>
      <item>Josip Štefičić</item>
      <item>Narodne novine d.d.</item>
      <item>Agencija za osiguranje radničkih potraživanja u slučaju stečaja poslodavca</item>
    </izvorni_sadrzaj>
    <derivirana_varijabla naziv="DomainObject.Predmet.SudioniciListNaziv_1">
      <item>VETERINARSKA STANICA SINJ, društvo s ograničenom odgovornošću</item>
      <item>Ivo Gaurina</item>
      <item>Ivan Eterović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RH Ministarstvo financija, Porezna uprava</item>
      <item>FANON društvo s ograničenom odgovornošću za trgovinu</item>
      <item>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Vinko Radovani</item>
      <item>INTEGRA COMPUTERS, vl. Boris Romac</item>
      <item>ČISTOĆA CETINSKE KRAJINE d.o.o. za obavljanje komunalnih djelatnosti</item>
      <item>CENTAR ZA REPRODUKCIJU U STOČARSTVU HRVATSKE d.o.o.</item>
      <item>Josip Štefičić</item>
      <item>Narodne novine d.d.</item>
      <item>Agencija za osiguranje radničkih potraživanja u slučaju stečaja poslodavca</item>
    </derivirana_varijabla>
  </DomainObject.Predmet.SudioniciListNaziv>
  <DomainObject.Predmet.SudioniciListAdressOIB>
    <izvorni_sadrzaj>
      <item>VETERINARSKA STANICA SINJ, društvo s ograničenom odgovornošću, OIB 16857436111, Put Piketa 2,21230 Sinj</item>
      <item>Ivo Gaurina, OIB 36693308504, Put Medinjaka 34,21230 Sinj</item>
      <item>Ivan Eterović, OIB 76765128473, Škrape 40,21000 Split</item>
      <item>Goran Ančić, OIB 12281764797, Odrina 16 A,21230 Sinj</item>
      <item>Stjepan Batarelo, OIB 83838019963, SPLITSKA ULICA 45 (ranije: SINJ, SPLITSKA ULICA, 43),21230 Sinj</item>
      <item>Hrvoje Čepelak, OIB 78004229471, Domaldova Ulica 4,21230 Sinj</item>
      <item>Ivana Čepelak, OIB 64619131934, Domaldova Ulica 4,21230 Sinj</item>
      <item>Nikša Filipović Grčić, OIB 89207882802, Ulica Domovinskog Rata 56,21230 Sinj</item>
      <item>Mara Grčić-rako, OIB 85556265336, Ivana Filipovića Grčića 4,21230 Sinj</item>
      <item>Željko Jukić, OIB 02225593201, Ercegovci 41c,21232 Ercegovci</item>
      <item>Sandra Marković, OIB 90723077529, Brekin Put 12,21230 Sinj</item>
      <item>Silvijo Masnić, OIB 50089086883, GLAVICE 184 A (ranije: GLAVICE, GLAVICE, 0),21230 Glavice</item>
      <item>Branko Norac-kevo, OIB 76382633556, Priblaće 74,21230 Sinj</item>
      <item>Ljubomir Šipić, OIB 61195730901, Ulica Vedrinskih Branitelja 55,21240 Vedrine</item>
      <item>Frano Vrgoč, OIB 32625447236, Put Piketa 13,21230 Sinj</item>
      <item>Nevenka Vukas, OIB 71411490144, Put Piketa 3,21230 Sinj</item>
      <item>RH Ministarstvo financija, Porezna uprava, OIB 18683136487</item>
      <item>FANON društvo s ograničenom odgovornošću za trgovinu, OIB 30703851882, Vladimira Nazora 126,42206 Petrijanec</item>
      <item>KORUŠIĆ, HRG I VUKALOVIĆ, javno trgovačko društvo za obavljanje odvjetničkih poslova, OIB 69808735644, Anina ulica 2/II,42000 Varaždin</item>
      <item>Hrvatske vode, pravna osoba za upravljanje vodama, OIB 28921383001, Grada Vukovara 220,Zagreb</item>
      <item>HEP-Operator distribucijskog sustava d.o.o. za distribuciju i opskrbu električne energije, OIB 46830600751, Poljička cesta 73,21000 Split</item>
      <item>EKOPLANET d. o. o. za prijevoz i usluge, OIB 23951171568, J. Puljanina 9,52100 Pula</item>
      <item>GRAD SINJ, OIB 03210055420, Dragašev prolaz 10,21230 Sinj</item>
      <item>PHOENIX Farmacija dioničko društvo za promet lijekovima i opremom na veliko, OIB 36755252122, Ozaljska 95,Zagreb</item>
      <item>ČISTOĆA CETINSKE KRAJINE d.o.o. za obavljanje komunalnih djelatnosti, OIB 79243957155, 126. brigade HV-a 13,21230 Sinj</item>
      <item>ING-ATEST d.o.o. za trgovinu i usluge, OIB 21777333810, Hrvatske mornarice 1/a,21000 Split</item>
      <item>Vinko Radovani, Hrvatske mornarice 1J,21000 Split</item>
      <item>INTEGRA COMPUTERS, vl. Boris Romac, OIB 24867085894, Frane Bulića 4,21230 Sinj</item>
      <item>ČISTOĆA CETINSKE KRAJINE d.o.o. za obavljanje komunalnih djelatnosti, OIB 79243957155, 126. brigade HV-a 13,21230 Sinj</item>
      <item>CENTAR ZA REPRODUKCIJU U STOČARSTVU HRVATSKE d.o.o., OIB 18386202945, Potočka 20,48260 Križevci</item>
      <item>Josip Štefičić, Ivana Jeličića 45,51260 Selce</item>
      <item>Narodne novine d.d., Savski gaj, XIII. put 6,10000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VETERINARSKA STANICA SINJ, društvo s ograničenom odgovornošću, OIB 16857436111, Put Piketa 2,21230 Sinj</item>
      <item>Ivo Gaurina, OIB 36693308504, Put Medinjaka 34,21230 Sinj</item>
      <item>Ivan Eterović, OIB 76765128473, Škrape 40,21000 Split</item>
      <item>Goran Ančić, OIB 12281764797, Odrina 16 A,21230 Sinj</item>
      <item>Stjepan Batarelo, OIB 83838019963, SPLITSKA ULICA 45 (ranije: SINJ, SPLITSKA ULICA, 43),21230 Sinj</item>
      <item>Hrvoje Čepelak, OIB 78004229471, Domaldova Ulica 4,21230 Sinj</item>
      <item>Ivana Čepelak, OIB 64619131934, Domaldova Ulica 4,21230 Sinj</item>
      <item>Nikša Filipović Grčić, OIB 89207882802, Ulica Domovinskog Rata 56,21230 Sinj</item>
      <item>Mara Grčić-rako, OIB 85556265336, Ivana Filipovića Grčića 4,21230 Sinj</item>
      <item>Željko Jukić, OIB 02225593201, Ercegovci 41c,21232 Ercegovci</item>
      <item>Sandra Marković, OIB 90723077529, Brekin Put 12,21230 Sinj</item>
      <item>Silvijo Masnić, OIB 50089086883, GLAVICE 184 A (ranije: GLAVICE, GLAVICE, 0),21230 Glavice</item>
      <item>Branko Norac-kevo, OIB 76382633556, Priblaće 74,21230 Sinj</item>
      <item>Ljubomir Šipić, OIB 61195730901, Ulica Vedrinskih Branitelja 55,21240 Vedrine</item>
      <item>Frano Vrgoč, OIB 32625447236, Put Piketa 13,21230 Sinj</item>
      <item>Nevenka Vukas, OIB 71411490144, Put Piketa 3,21230 Sinj</item>
      <item>RH Ministarstvo financija, Porezna uprava, OIB 18683136487</item>
      <item>FANON društvo s ograničenom odgovornošću za trgovinu, OIB 30703851882, Vladimira Nazora 126,42206 Petrijanec</item>
      <item>KORUŠIĆ, HRG I VUKALOVIĆ, javno trgovačko društvo za obavljanje odvjetničkih poslova, OIB 69808735644, Anina ulica 2/II,42000 Varaždin</item>
      <item>Hrvatske vode, pravna osoba za upravljanje vodama, OIB 28921383001, Grada Vukovara 220,Zagreb</item>
      <item>HEP-Operator distribucijskog sustava d.o.o. za distribuciju i opskrbu električne energije, OIB 46830600751, Poljička cesta 73,21000 Split</item>
      <item>EKOPLANET d. o. o. za prijevoz i usluge, OIB 23951171568, J. Puljanina 9,52100 Pula</item>
      <item>GRAD SINJ, OIB 03210055420, Dragašev prolaz 10,21230 Sinj</item>
      <item>PHOENIX Farmacija dioničko društvo za promet lijekovima i opremom na veliko, OIB 36755252122, Ozaljska 95,Zagreb</item>
      <item>ČISTOĆA CETINSKE KRAJINE d.o.o. za obavljanje komunalnih djelatnosti, OIB 79243957155, 126. brigade HV-a 13,21230 Sinj</item>
      <item>ING-ATEST d.o.o. za trgovinu i usluge, OIB 21777333810, Hrvatske mornarice 1/a,21000 Split</item>
      <item>Vinko Radovani, Hrvatske mornarice 1J,21000 Split</item>
      <item>INTEGRA COMPUTERS, vl. Boris Romac, OIB 24867085894, Frane Bulića 4,21230 Sinj</item>
      <item>ČISTOĆA CETINSKE KRAJINE d.o.o. za obavljanje komunalnih djelatnosti, OIB 79243957155, 126. brigade HV-a 13,21230 Sinj</item>
      <item>CENTAR ZA REPRODUKCIJU U STOČARSTVU HRVATSKE d.o.o., OIB 18386202945, Potočka 20,48260 Križevci</item>
      <item>Josip Štefičić, Ivana Jeličića 45,51260 Selce</item>
      <item>Narodne novine d.d., Savski gaj, XIII. put 6,10000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16857436111</item>
      <item>, OIB 36693308504</item>
      <item>, OIB 76765128473</item>
      <item>, OIB 12281764797</item>
      <item>, OIB 83838019963</item>
      <item>, OIB 78004229471</item>
      <item>, OIB 64619131934</item>
      <item>, OIB 89207882802</item>
      <item>, OIB 85556265336</item>
      <item>, OIB 02225593201</item>
      <item>, OIB 90723077529</item>
      <item>, OIB 50089086883</item>
      <item>, OIB 76382633556</item>
      <item>, OIB 61195730901</item>
      <item>, OIB 32625447236</item>
      <item>, OIB 71411490144</item>
      <item>, OIB 18683136487</item>
      <item>, OIB 30703851882</item>
      <item>, OIB 69808735644</item>
      <item>, OIB 28921383001</item>
      <item>, OIB 46830600751</item>
      <item>, OIB 23951171568</item>
      <item>, OIB 03210055420</item>
      <item>, OIB 36755252122</item>
      <item>, OIB 79243957155</item>
      <item>, OIB 21777333810</item>
      <item>, OIB null</item>
      <item>, OIB 24867085894</item>
      <item>, OIB 79243957155</item>
      <item>, OIB 18386202945</item>
      <item>, OIB null</item>
      <item>, OIB null</item>
      <item>, OIB 04323472109</item>
    </izvorni_sadrzaj>
    <derivirana_varijabla naziv="DomainObject.Predmet.SudioniciListNazivOIB_1">
      <item>, OIB 16857436111</item>
      <item>, OIB 36693308504</item>
      <item>, OIB 76765128473</item>
      <item>, OIB 12281764797</item>
      <item>, OIB 83838019963</item>
      <item>, OIB 78004229471</item>
      <item>, OIB 64619131934</item>
      <item>, OIB 89207882802</item>
      <item>, OIB 85556265336</item>
      <item>, OIB 02225593201</item>
      <item>, OIB 90723077529</item>
      <item>, OIB 50089086883</item>
      <item>, OIB 76382633556</item>
      <item>, OIB 61195730901</item>
      <item>, OIB 32625447236</item>
      <item>, OIB 71411490144</item>
      <item>, OIB 18683136487</item>
      <item>, OIB 30703851882</item>
      <item>, OIB 69808735644</item>
      <item>, OIB 28921383001</item>
      <item>, OIB 46830600751</item>
      <item>, OIB 23951171568</item>
      <item>, OIB 03210055420</item>
      <item>, OIB 36755252122</item>
      <item>, OIB 79243957155</item>
      <item>, OIB 21777333810</item>
      <item>, OIB null</item>
      <item>, OIB 24867085894</item>
      <item>, OIB 79243957155</item>
      <item>, OIB 18386202945</item>
      <item>, OIB null</item>
      <item>, OIB null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BA9463-8150-4FEE-9301-73C2B488E8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580</properties:Words>
  <properties:Characters>3105</properties:Characters>
  <properties:Lines>70</properties:Lines>
  <properties:Paragraphs>30</properties:Paragraphs>
  <properties:TotalTime>16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>REPUBLIKA HRVATSKA</vt:lpstr>
      <vt:lpstr>REPUBLIKA HRVATSKA</vt:lpstr>
      <vt:lpstr>REPUBLIKA HRVATSKA</vt:lpstr>
    </vt:vector>
  </properties:TitlesOfParts>
  <properties:LinksUpToDate>false</properties:LinksUpToDate>
  <properties:CharactersWithSpaces>3692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2016-03-15T08:29:00Z</dcterms:created>
  <dc:creator>Trgovački sud Split</dc:creator>
  <cp:lastModifiedBy>Ana Golub Gruić</cp:lastModifiedBy>
  <cp:lastPrinted>2016-03-15T09:02:00Z</cp:lastPrinted>
  <dcterms:modified xmlns:xsi="http://www.w3.org/2001/XMLSchema-instance" xsi:type="dcterms:W3CDTF">2016-03-15T09:03:00Z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St-81/2014-133 / Odluka - Zaključak - suglasnost na diobu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