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213e" w14:paraId="bd1213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8F48CB">
        <w:rPr>
          <w:sz w:val="24"/>
        </w:rPr>
        <w:t>2</w:t>
      </w:r>
      <w:r w:rsidR="00E25DF8">
        <w:rPr>
          <w:sz w:val="24"/>
        </w:rPr>
        <w:t>97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0F071F" w:rsidP="000F071F" w:rsidR="000F071F">
      <w:pPr>
        <w:ind w:firstLine="708"/>
        <w:jc w:val="center"/>
        <w:rPr>
          <w:sz w:val="24"/>
        </w:rPr>
      </w:pPr>
      <w:r>
        <w:rPr>
          <w:sz w:val="24"/>
        </w:rPr>
        <w:t>R E P U B L I KA  H R V A T S K A</w:t>
      </w:r>
    </w:p>
    <w:p w:rsidRDefault="00133DAD" w:rsidP="000F071F" w:rsidR="00133DAD" w:rsidRPr="00133DAD">
      <w:pPr>
        <w:ind w:firstLine="708"/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422C5" w:rsidR="004422C5" w:rsidRP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 </w:t>
      </w:r>
      <w:r w:rsidR="00E25DF8" w:rsidRPr="00E25DF8">
        <w:rPr>
          <w:sz w:val="24"/>
          <w:szCs w:val="24"/>
        </w:rPr>
        <w:t>HORIZONT, CENTAR ZA RAZVOJ</w:t>
      </w:r>
      <w:r w:rsidR="00E25DF8">
        <w:rPr>
          <w:sz w:val="24"/>
          <w:szCs w:val="24"/>
        </w:rPr>
        <w:t xml:space="preserve"> </w:t>
      </w:r>
      <w:r w:rsidR="00E25DF8" w:rsidRPr="00E25DF8">
        <w:rPr>
          <w:sz w:val="24"/>
          <w:szCs w:val="24"/>
        </w:rPr>
        <w:t>LJUDSKIH POTENCIJALA</w:t>
      </w:r>
      <w:r w:rsidR="00E25DF8">
        <w:rPr>
          <w:sz w:val="24"/>
          <w:szCs w:val="24"/>
        </w:rPr>
        <w:t xml:space="preserve">, </w:t>
      </w:r>
      <w:r w:rsidR="00E25DF8" w:rsidRPr="00E25DF8">
        <w:rPr>
          <w:sz w:val="24"/>
          <w:szCs w:val="24"/>
        </w:rPr>
        <w:t>Zagreb</w:t>
      </w:r>
      <w:r w:rsidR="00E25DF8">
        <w:rPr>
          <w:sz w:val="24"/>
          <w:szCs w:val="24"/>
        </w:rPr>
        <w:t>,</w:t>
      </w:r>
      <w:r w:rsidR="00E25DF8" w:rsidRPr="00E25DF8">
        <w:rPr>
          <w:sz w:val="24"/>
          <w:szCs w:val="24"/>
        </w:rPr>
        <w:t xml:space="preserve"> </w:t>
      </w:r>
      <w:proofErr w:type="spellStart"/>
      <w:r w:rsidR="00E25DF8" w:rsidRPr="00E25DF8">
        <w:rPr>
          <w:sz w:val="24"/>
          <w:szCs w:val="24"/>
        </w:rPr>
        <w:t>Haulikova</w:t>
      </w:r>
      <w:proofErr w:type="spellEnd"/>
      <w:r w:rsidR="00E25DF8" w:rsidRPr="00E25DF8">
        <w:rPr>
          <w:sz w:val="24"/>
          <w:szCs w:val="24"/>
        </w:rPr>
        <w:t xml:space="preserve"> 3, </w:t>
      </w:r>
      <w:r w:rsidR="00E25DF8">
        <w:rPr>
          <w:sz w:val="24"/>
          <w:szCs w:val="24"/>
        </w:rPr>
        <w:t xml:space="preserve">OIB: </w:t>
      </w:r>
      <w:r w:rsidR="00E25DF8" w:rsidRPr="00E25DF8">
        <w:rPr>
          <w:sz w:val="24"/>
          <w:szCs w:val="24"/>
        </w:rPr>
        <w:t>07414906695</w:t>
      </w:r>
      <w:r w:rsidR="00E25DF8">
        <w:rPr>
          <w:sz w:val="24"/>
          <w:szCs w:val="24"/>
        </w:rPr>
        <w:t xml:space="preserve">, </w:t>
      </w:r>
      <w:r w:rsidR="008F48CB" w:rsidRPr="00FA2AA5">
        <w:rPr>
          <w:sz w:val="24"/>
          <w:szCs w:val="24"/>
        </w:rPr>
        <w:t>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0F071F" w:rsidR="00CB33EE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0F071F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0F071F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CE5857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E5857" w:rsidP="00CF56FE" w:rsidR="00CE5857">
      <w:pPr>
        <w:jc w:val="both"/>
        <w:rPr>
          <w:sz w:val="24"/>
        </w:rPr>
      </w:pPr>
    </w:p>
    <w:p w:rsidRDefault="00CE5857" w:rsidP="00CE5857" w:rsidR="00CE5857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CE5857" w:rsidP="00CE5857" w:rsidR="00CE5857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CE5857" w:rsidP="00CF56FE" w:rsidR="00CE5857">
      <w:pPr>
        <w:jc w:val="both"/>
        <w:rPr>
          <w:sz w:val="24"/>
          <w:szCs w:val="24"/>
        </w:rPr>
      </w:pPr>
    </w:p>
    <w:sectPr w:rsidSect="004566B3" w:rsidR="00CE5857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7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071F"/>
    <w:rsid w:val="000F329D"/>
    <w:rsid w:val="000F3B59"/>
    <w:rsid w:val="001039EA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381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475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51399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E5857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DF8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0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0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88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St-1297/2015</izvorni_sadrzaj>
    <derivirana_varijabla naziv="DomainObject.Predmet.OznakaBroj_1">St-1297/2015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HORIZONT, CENTAR ZA RAZVOJ LJUDSKIH POTENCIJALA</izvorni_sadrzaj>
    <derivirana_varijabla naziv="DomainObject.Predmet.ProtustrankaFormated_1">  HORIZONT, CENTAR ZA RAZVOJ LJUDSKIH POTENCIJALA</derivirana_varijabla>
  </DomainObject.Predmet.ProtustrankaFormated>
  <DomainObject.Predmet.ProtustrankaFormatedOIB>
    <izvorni_sadrzaj>  HORIZONT, CENTAR ZA RAZVOJ LJUDSKIH POTENCIJALA, OIB 07414906695</izvorni_sadrzaj>
    <derivirana_varijabla naziv="DomainObject.Predmet.ProtustrankaFormatedOIB_1">  HORIZONT, CENTAR ZA RAZVOJ LJUDSKIH POTENCIJALA, OIB 07414906695</derivirana_varijabla>
  </DomainObject.Predmet.ProtustrankaFormatedOIB>
  <DomainObject.Predmet.ProtustrankaFormatedWithAdress>
    <izvorni_sadrzaj> HORIZONT, CENTAR ZA RAZVOJ LJUDSKIH POTENCIJALA, Haulikova 3, 10000 Zagreb</izvorni_sadrzaj>
    <derivirana_varijabla naziv="DomainObject.Predmet.ProtustrankaFormatedWithAdress_1"> HORIZONT, CENTAR ZA RAZVOJ LJUDSKIH POTENCIJALA, Haulikova 3, 10000 Zagreb</derivirana_varijabla>
  </DomainObject.Predmet.ProtustrankaFormatedWithAdress>
  <DomainObject.Predmet.ProtustrankaFormatedWithAdressOIB>
    <izvorni_sadrzaj> HORIZONT, CENTAR ZA RAZVOJ LJUDSKIH POTENCIJALA, OIB 07414906695, Haulikova 3, 10000 Zagreb</izvorni_sadrzaj>
    <derivirana_varijabla naziv="DomainObject.Predmet.ProtustrankaFormatedWithAdressOIB_1"> HORIZONT, CENTAR ZA RAZVOJ LJUDSKIH POTENCIJALA, OIB 07414906695, Haulikova 3, 10000 Zagreb</derivirana_varijabla>
  </DomainObject.Predmet.ProtustrankaFormatedWithAdressOIB>
  <DomainObject.Predmet.ProtustrankaWithAdress>
    <izvorni_sadrzaj>HORIZONT, CENTAR ZA RAZVOJ LJUDSKIH POTENCIJALA Haulikova 3, 10000 Zagreb</izvorni_sadrzaj>
    <derivirana_varijabla naziv="DomainObject.Predmet.ProtustrankaWithAdress_1">HORIZONT, CENTAR ZA RAZVOJ LJUDSKIH POTENCIJALA Haulikova 3, 10000 Zagreb</derivirana_varijabla>
  </DomainObject.Predmet.ProtustrankaWithAdress>
  <DomainObject.Predmet.ProtustrankaWithAdressOIB>
    <izvorni_sadrzaj>HORIZONT, CENTAR ZA RAZVOJ LJUDSKIH POTENCIJALA, OIB 07414906695, Haulikova 3, 10000 Zagreb</izvorni_sadrzaj>
    <derivirana_varijabla naziv="DomainObject.Predmet.ProtustrankaWithAdressOIB_1">HORIZONT, CENTAR ZA RAZVOJ LJUDSKIH POTENCIJALA, OIB 07414906695, Haulikova 3, 10000 Zagreb</derivirana_varijabla>
  </DomainObject.Predmet.ProtustrankaWithAdressOIB>
  <DomainObject.Predmet.ProtustrankaNazivFormated>
    <izvorni_sadrzaj>HORIZONT, CENTAR ZA RAZVOJ LJUDSKIH POTENCIJALA</izvorni_sadrzaj>
    <derivirana_varijabla naziv="DomainObject.Predmet.ProtustrankaNazivFormated_1">HORIZONT, CENTAR ZA RAZVOJ LJUDSKIH POTENCIJALA</derivirana_varijabla>
  </DomainObject.Predmet.ProtustrankaNazivFormated>
  <DomainObject.Predmet.ProtustrankaNazivFormatedOIB>
    <izvorni_sadrzaj>HORIZONT, CENTAR ZA RAZVOJ LJUDSKIH POTENCIJALA, OIB 07414906695</izvorni_sadrzaj>
    <derivirana_varijabla naziv="DomainObject.Predmet.ProtustrankaNazivFormatedOIB_1">HORIZONT, CENTAR ZA RAZVOJ LJUDSKIH POTENCIJALA, OIB 07414906695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HORIZONT, CENTAR ZA RAZVOJ LJUDSKIH POTENCIJALA</item>
    </izvorni_sadrzaj>
    <derivirana_varijabla naziv="DomainObject.Predmet.ProtuStrankaListFormated_1">
      <item>HORIZONT, CENTAR ZA RAZVOJ LJUDSKIH POTENCIJALA</item>
    </derivirana_varijabla>
  </DomainObject.Predmet.ProtuStrankaListFormated>
  <DomainObject.Predmet.ProtuStrankaListFormatedOIB>
    <izvorni_sadrzaj>
      <item>HORIZONT, CENTAR ZA RAZVOJ LJUDSKIH POTENCIJALA, OIB 07414906695</item>
    </izvorni_sadrzaj>
    <derivirana_varijabla naziv="DomainObject.Predmet.ProtuStrankaListFormatedOIB_1">
      <item>HORIZONT, CENTAR ZA RAZVOJ LJUDSKIH POTENCIJALA, OIB 07414906695</item>
    </derivirana_varijabla>
  </DomainObject.Predmet.ProtuStrankaListFormatedOIB>
  <DomainObject.Predmet.ProtuStrankaListFormatedWithAdress>
    <izvorni_sadrzaj>
      <item>HORIZONT, CENTAR ZA RAZVOJ LJUDSKIH POTENCIJALA, Haulikova 3, 10000 Zagreb</item>
    </izvorni_sadrzaj>
    <derivirana_varijabla naziv="DomainObject.Predmet.ProtuStrankaListFormatedWithAdress_1">
      <item>HORIZONT, CENTAR ZA RAZVOJ LJUDSKIH POTENCIJALA, Haulikova 3, 10000 Zagreb</item>
    </derivirana_varijabla>
  </DomainObject.Predmet.ProtuStrankaListFormatedWithAdress>
  <DomainObject.Predmet.ProtuStrankaListFormatedWithAdressOIB>
    <izvorni_sadrzaj>
      <item>HORIZONT, CENTAR ZA RAZVOJ LJUDSKIH POTENCIJALA, OIB 07414906695, Haulikova 3, 10000 Zagreb</item>
    </izvorni_sadrzaj>
    <derivirana_varijabla naziv="DomainObject.Predmet.ProtuStrankaListFormatedWithAdressOIB_1">
      <item>HORIZONT, CENTAR ZA RAZVOJ LJUDSKIH POTENCIJALA, OIB 07414906695, Haulikova 3, 10000 Zagreb</item>
    </derivirana_varijabla>
  </DomainObject.Predmet.ProtuStrankaListFormatedWithAdressOIB>
  <DomainObject.Predmet.ProtuStrankaListNazivFormated>
    <izvorni_sadrzaj>
      <item>HORIZONT, CENTAR ZA RAZVOJ LJUDSKIH POTENCIJALA</item>
    </izvorni_sadrzaj>
    <derivirana_varijabla naziv="DomainObject.Predmet.ProtuStrankaListNazivFormated_1">
      <item>HORIZONT, CENTAR ZA RAZVOJ LJUDSKIH POTENCIJALA</item>
    </derivirana_varijabla>
  </DomainObject.Predmet.ProtuStrankaListNazivFormated>
  <DomainObject.Predmet.ProtuStrankaListNazivFormatedOIB>
    <izvorni_sadrzaj>
      <item>HORIZONT, CENTAR ZA RAZVOJ LJUDSKIH POTENCIJALA, OIB 07414906695</item>
    </izvorni_sadrzaj>
    <derivirana_varijabla naziv="DomainObject.Predmet.ProtuStrankaListNazivFormatedOIB_1">
      <item>HORIZONT, CENTAR ZA RAZVOJ LJUDSKIH POTENCIJALA, OIB 07414906695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HORIZONT, CENTAR ZA RAZVOJ LJUDSKIH POTENCIJALA</izvorni_sadrzaj>
    <derivirana_varijabla naziv="DomainObject.Predmet.ProtustrankaIDrugi_1">HORIZONT, CENTAR ZA RAZVOJ LJUDSKIH POTENCIJALA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HORIZONT, CENTAR ZA RAZVOJ LJUDSKIH POTENCIJALA, OIB 07414906695, Haulikova 3, 10000 Zagreb</izvorni_sadrzaj>
    <derivirana_varijabla naziv="DomainObject.Predmet.ProtustrankaIDrugiAdressOIB_1">HORIZONT, CENTAR ZA RAZVOJ LJUDSKIH POTENCIJALA, OIB 07414906695, Haulikova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HORIZONT, CENTAR ZA RAZVOJ LJUDSKIH POTENCIJALA</item>
    </izvorni_sadrzaj>
    <derivirana_varijabla naziv="DomainObject.Predmet.SudioniciListNaziv_1">
      <item>FINA Regionalni centar Zagreb</item>
      <item>HORIZONT, CENTAR ZA RAZVOJ LJUDSKIH POTENCIJALA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HORIZONT, CENTAR ZA RAZVOJ LJUDSKIH POTENCIJALA, OIB 07414906695, Haulikova 3,10000 Zagreb</item>
    </izvorni_sadrzaj>
    <derivirana_varijabla naziv="DomainObject.Predmet.SudioniciListAdressOIB_1">
      <item>FINA Regionalni centar Zagreb, OIB 85821130368, Trg svibanjskih žrtava 1995. 1,10000 Zagreb</item>
      <item>HORIZONT, CENTAR ZA RAZVOJ LJUDSKIH POTENCIJALA, OIB 07414906695, Haulikova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07414906695</item>
    </izvorni_sadrzaj>
    <derivirana_varijabla naziv="DomainObject.Predmet.SudioniciListNazivOIB_1">
      <item>, OIB 85821130368</item>
      <item>, OIB 07414906695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1661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2015-10-27T12:38:00Z</dcterms:created>
  <dc:creator>Korisnik</dc:creator>
  <cp:lastModifiedBy>Jadranka Zelić</cp:lastModifiedBy>
  <cp:lastPrinted>2015-10-29T12:58:00Z</cp:lastPrinted>
  <dcterms:modified xmlns:xsi="http://www.w3.org/2001/XMLSchema-instance" xsi:type="dcterms:W3CDTF">2015-10-29T12:58:00Z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