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3c65" w14:paraId="ba23c6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676954">
        <w:rPr>
          <w:b/>
          <w:lang w:val="hr-HR"/>
        </w:rPr>
        <w:t>345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76954">
        <w:rPr>
          <w:lang w:val="hr-HR"/>
        </w:rPr>
        <w:t>UDRUGA MODNIH DIZAJNERA SPLITSKE ŽUPANIJE, Kaštel Kambelovac, Cesta dr. F. Tuđmana 5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676954">
        <w:rPr>
          <w:lang w:val="hr-HR"/>
        </w:rPr>
        <w:t>37228541229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E0F4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76954">
        <w:rPr>
          <w:lang w:val="hr-HR"/>
        </w:rPr>
        <w:t>UDRUGA MODNIH DIZAJNERA SPLITSKE ŽUPANIJE, Kaštel Kambelovac, Cesta dr. F. Tuđmana 5, OIB: 37228541229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76954">
        <w:rPr>
          <w:lang w:val="hr-HR"/>
        </w:rPr>
        <w:t>37.290,17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E0F4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E0F4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0F4C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76954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B7F1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F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7F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7F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7F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St-2345/2015</izvorni_sadrzaj>
    <derivirana_varijabla naziv="DomainObject.Predmet.OznakaBroj_1">St-2345/2015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MODNIH DIZAJNERA SPLITSKE ŽUPANIJE</izvorni_sadrzaj>
    <derivirana_varijabla naziv="DomainObject.Predmet.ProtustrankaFormated_1">  UDRUGA MODNIH DIZAJNERA SPLITSKE ŽUPANIJE</derivirana_varijabla>
  </DomainObject.Predmet.ProtustrankaFormated>
  <DomainObject.Predmet.ProtustrankaFormatedOIB>
    <izvorni_sadrzaj>  UDRUGA MODNIH DIZAJNERA SPLITSKE ŽUPANIJE, OIB 37228541229</izvorni_sadrzaj>
    <derivirana_varijabla naziv="DomainObject.Predmet.ProtustrankaFormatedOIB_1">  UDRUGA MODNIH DIZAJNERA SPLITSKE ŽUPANIJE, OIB 37228541229</derivirana_varijabla>
  </DomainObject.Predmet.ProtustrankaFormatedOIB>
  <DomainObject.Predmet.ProtustrankaFormatedWithAdress>
    <izvorni_sadrzaj> UDRUGA MODNIH DIZAJNERA SPLITSKE ŽUPANIJE, Cesta dr. F. Tuđmana 5, 21214 Kaštel Kambelovac</izvorni_sadrzaj>
    <derivirana_varijabla naziv="DomainObject.Predmet.ProtustrankaFormatedWithAdress_1"> UDRUGA MODNIH DIZAJNERA SPLITSKE ŽUPANIJE, Cesta dr. F. Tuđmana 5, 21214 Kaštel Kambelovac</derivirana_varijabla>
  </DomainObject.Predmet.ProtustrankaFormatedWithAdress>
  <DomainObject.Predmet.ProtustrankaFormatedWithAdressOIB>
    <izvorni_sadrzaj> UDRUGA MODNIH DIZAJNERA SPLITSKE ŽUPANIJE, OIB 37228541229, Cesta dr. F. Tuđmana 5, 21214 Kaštel Kambelovac</izvorni_sadrzaj>
    <derivirana_varijabla naziv="DomainObject.Predmet.ProtustrankaFormatedWithAdressOIB_1"> UDRUGA MODNIH DIZAJNERA SPLITSKE ŽUPANIJE, OIB 37228541229, Cesta dr. F. Tuđmana 5, 21214 Kaštel Kambelovac</derivirana_varijabla>
  </DomainObject.Predmet.ProtustrankaFormatedWithAdressOIB>
  <DomainObject.Predmet.ProtustrankaWithAdress>
    <izvorni_sadrzaj>UDRUGA MODNIH DIZAJNERA SPLITSKE ŽUPANIJE Cesta dr. F. Tuđmana 5, 21214 Kaštel Kambelovac</izvorni_sadrzaj>
    <derivirana_varijabla naziv="DomainObject.Predmet.ProtustrankaWithAdress_1">UDRUGA MODNIH DIZAJNERA SPLITSKE ŽUPANIJE Cesta dr. F. Tuđmana 5, 21214 Kaštel Kambelovac</derivirana_varijabla>
  </DomainObject.Predmet.ProtustrankaWithAdress>
  <DomainObject.Predmet.ProtustrankaWithAdressOIB>
    <izvorni_sadrzaj>UDRUGA MODNIH DIZAJNERA SPLITSKE ŽUPANIJE, OIB 37228541229, Cesta dr. F. Tuđmana 5, 21214 Kaštel Kambelovac</izvorni_sadrzaj>
    <derivirana_varijabla naziv="DomainObject.Predmet.ProtustrankaWithAdressOIB_1">UDRUGA MODNIH DIZAJNERA SPLITSKE ŽUPANIJE, OIB 37228541229, Cesta dr. F. Tuđmana 5, 21214 Kaštel Kambelovac</derivirana_varijabla>
  </DomainObject.Predmet.ProtustrankaWithAdressOIB>
  <DomainObject.Predmet.ProtustrankaNazivFormated>
    <izvorni_sadrzaj>UDRUGA MODNIH DIZAJNERA SPLITSKE ŽUPANIJE</izvorni_sadrzaj>
    <derivirana_varijabla naziv="DomainObject.Predmet.ProtustrankaNazivFormated_1">UDRUGA MODNIH DIZAJNERA SPLITSKE ŽUPANIJE</derivirana_varijabla>
  </DomainObject.Predmet.ProtustrankaNazivFormated>
  <DomainObject.Predmet.ProtustrankaNazivFormatedOIB>
    <izvorni_sadrzaj>UDRUGA MODNIH DIZAJNERA SPLITSKE ŽUPANIJE, OIB 37228541229</izvorni_sadrzaj>
    <derivirana_varijabla naziv="DomainObject.Predmet.ProtustrankaNazivFormatedOIB_1">UDRUGA MODNIH DIZAJNERA SPLITSKE ŽUPANIJE, OIB 37228541229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37290.17</izvorni_sadrzaj>
    <derivirana_varijabla naziv="DomainObject.Predmet.TrenutnaVrijednost_1">37290.17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MODNIH DIZAJNERA SPLITSKE ŽUPANIJE</item>
    </izvorni_sadrzaj>
    <derivirana_varijabla naziv="DomainObject.Predmet.ProtuStrankaListFormated_1">
      <item>UDRUGA MODNIH DIZAJNERA SPLITSKE ŽUPANIJE</item>
    </derivirana_varijabla>
  </DomainObject.Predmet.ProtuStrankaListFormated>
  <DomainObject.Predmet.ProtuStrankaListFormatedOIB>
    <izvorni_sadrzaj>
      <item>UDRUGA MODNIH DIZAJNERA SPLITSKE ŽUPANIJE, OIB 37228541229</item>
    </izvorni_sadrzaj>
    <derivirana_varijabla naziv="DomainObject.Predmet.ProtuStrankaListFormatedOIB_1">
      <item>UDRUGA MODNIH DIZAJNERA SPLITSKE ŽUPANIJE, OIB 37228541229</item>
    </derivirana_varijabla>
  </DomainObject.Predmet.ProtuStrankaListFormatedOIB>
  <DomainObject.Predmet.ProtuStrankaListFormatedWithAdress>
    <izvorni_sadrzaj>
      <item>UDRUGA MODNIH DIZAJNERA SPLITSKE ŽUPANIJE, Cesta dr. F. Tuđmana 5, 21214 Kaštel Kambelovac</item>
    </izvorni_sadrzaj>
    <derivirana_varijabla naziv="DomainObject.Predmet.ProtuStrankaListFormatedWithAdress_1">
      <item>UDRUGA MODNIH DIZAJNERA SPLITSKE ŽUPANIJE, Cesta dr. F. Tuđmana 5, 21214 Kaštel Kambelovac</item>
    </derivirana_varijabla>
  </DomainObject.Predmet.ProtuStrankaListFormatedWithAdress>
  <DomainObject.Predmet.ProtuStrankaListFormatedWithAdressOIB>
    <izvorni_sadrzaj>
      <item>UDRUGA MODNIH DIZAJNERA SPLITSKE ŽUPANIJE, OIB 37228541229, Cesta dr. F. Tuđmana 5, 21214 Kaštel Kambelovac</item>
    </izvorni_sadrzaj>
    <derivirana_varijabla naziv="DomainObject.Predmet.ProtuStrankaListFormatedWithAdressOIB_1">
      <item>UDRUGA MODNIH DIZAJNERA SPLITSKE ŽUPANIJE, OIB 37228541229, Cesta dr. F. Tuđmana 5, 21214 Kaštel Kambelovac</item>
    </derivirana_varijabla>
  </DomainObject.Predmet.ProtuStrankaListFormatedWithAdressOIB>
  <DomainObject.Predmet.ProtuStrankaListNazivFormated>
    <izvorni_sadrzaj>
      <item>UDRUGA MODNIH DIZAJNERA SPLITSKE ŽUPANIJE</item>
    </izvorni_sadrzaj>
    <derivirana_varijabla naziv="DomainObject.Predmet.ProtuStrankaListNazivFormated_1">
      <item>UDRUGA MODNIH DIZAJNERA SPLITSKE ŽUPANIJE</item>
    </derivirana_varijabla>
  </DomainObject.Predmet.ProtuStrankaListNazivFormated>
  <DomainObject.Predmet.ProtuStrankaListNazivFormatedOIB>
    <izvorni_sadrzaj>
      <item>UDRUGA MODNIH DIZAJNERA SPLITSKE ŽUPANIJE, OIB 37228541229</item>
    </izvorni_sadrzaj>
    <derivirana_varijabla naziv="DomainObject.Predmet.ProtuStrankaListNazivFormatedOIB_1">
      <item>UDRUGA MODNIH DIZAJNERA SPLITSKE ŽUPANIJE, OIB 37228541229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MODNIH DIZAJNERA SPLITSKE ŽUPANIJE</izvorni_sadrzaj>
    <derivirana_varijabla naziv="DomainObject.Predmet.ProtustrankaIDrugi_1">UDRUGA MODNIH DIZAJNERA SPLITSKE ŽUPANIJE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MODNIH DIZAJNERA SPLITSKE ŽUPANIJE, OIB 37228541229, Cesta dr. F. Tuđmana 5, 21214 Kaštel Kambelovac</izvorni_sadrzaj>
    <derivirana_varijabla naziv="DomainObject.Predmet.ProtustrankaIDrugiAdressOIB_1">UDRUGA MODNIH DIZAJNERA SPLITSKE ŽUPANIJE, OIB 37228541229, Cesta dr. F. Tuđmana 5,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MODNIH DIZAJNERA SPLITSKE ŽUPANIJE</item>
      <item>FINANCIJSKA AGENCIJA, RC SPLIT</item>
    </izvorni_sadrzaj>
    <derivirana_varijabla naziv="DomainObject.Predmet.SudioniciListNaziv_1">
      <item>UDRUGA MODNIH DIZAJNERA SPLITSKE ŽUPANIJE</item>
      <item>FINANCIJSKA AGENCIJA, RC SPLIT</item>
    </derivirana_varijabla>
  </DomainObject.Predmet.SudioniciListNaziv>
  <DomainObject.Predmet.SudioniciListAdressOIB>
    <izvorni_sadrzaj>
      <item>UDRUGA MODNIH DIZAJNERA SPLITSKE ŽUPANIJE, OIB 37228541229, Cesta dr. F. Tuđmana 5,21214 Kaštel Kambelovac</item>
      <item>FINANCIJSKA AGENCIJA, RC SPLIT, OIB 85821130368, Mažuranićevo šetalište 24 b,21000 Split</item>
    </izvorni_sadrzaj>
    <derivirana_varijabla naziv="DomainObject.Predmet.SudioniciListAdressOIB_1">
      <item>UDRUGA MODNIH DIZAJNERA SPLITSKE ŽUPANIJE, OIB 37228541229, Cesta dr. F. Tuđmana 5,21214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37228541229</item>
      <item>, OIB 85821130368</item>
    </izvorni_sadrzaj>
    <derivirana_varijabla naziv="DomainObject.Predmet.SudioniciListNazivOIB_1">
      <item>, OIB 37228541229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E7C89-4F23-437C-B1FD-2129AE165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1808</properties:Characters>
  <properties:Lines>51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2016-02-01T10:54:00Z</cp:lastPrinted>
  <dcterms:modified xmlns:xsi="http://www.w3.org/2001/XMLSchema-instance" xsi:type="dcterms:W3CDTF">2016-02-01T10:54:00Z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