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a069" w14:paraId="480a069" w:rsidRDefault="00BA6C1D" w:rsidP="00BA6C1D" w:rsidR="00BA6C1D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A6C1D" w:rsidP="00BA6C1D" w:rsidR="00BA6C1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BA6C1D" w:rsidP="00BA6C1D" w:rsidR="00BA6C1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BA6C1D" w:rsidP="00BA6C1D" w:rsidR="00BA6C1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St-677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BA6C1D" w:rsidP="00BA6C1D" w:rsidR="00BA6C1D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BA6C1D" w:rsidP="00BA6C1D" w:rsidR="00BA6C1D" w:rsidRPr="004C4B9E">
      <w:pPr>
        <w:jc w:val="both"/>
        <w:rPr>
          <w:sz w:val="23"/>
          <w:szCs w:val="23"/>
        </w:rPr>
      </w:pPr>
    </w:p>
    <w:p w:rsidRDefault="00BA6C1D" w:rsidP="00BA6C1D" w:rsidR="00BA6C1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BA6C1D" w:rsidP="00BA6C1D" w:rsidR="00BA6C1D" w:rsidRPr="004C4B9E">
      <w:pPr>
        <w:rPr>
          <w:sz w:val="23"/>
          <w:szCs w:val="23"/>
        </w:rPr>
      </w:pPr>
    </w:p>
    <w:p w:rsidRDefault="00BA6C1D" w:rsidP="00BA6C1D" w:rsidR="00BA6C1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BA6C1D" w:rsidP="00BA6C1D" w:rsidR="00BA6C1D" w:rsidRPr="004C4B9E">
      <w:pPr>
        <w:rPr>
          <w:sz w:val="23"/>
          <w:szCs w:val="23"/>
        </w:rPr>
      </w:pPr>
    </w:p>
    <w:p w:rsidRDefault="00BA6C1D" w:rsidP="00BA6C1D" w:rsidR="00BA6C1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J.T. 09 d.o.o., Pula, Rohreggerova 70, OIB: 90460794097, dana 18. travnja 2016</w:t>
      </w:r>
      <w:r w:rsidRPr="004C4B9E">
        <w:rPr>
          <w:sz w:val="23"/>
          <w:szCs w:val="23"/>
        </w:rPr>
        <w:t xml:space="preserve">. </w:t>
      </w:r>
    </w:p>
    <w:p w:rsidRDefault="00BA6C1D" w:rsidP="00BA6C1D" w:rsidR="00BA6C1D" w:rsidRPr="004C4B9E">
      <w:pPr>
        <w:jc w:val="both"/>
        <w:rPr>
          <w:sz w:val="23"/>
          <w:szCs w:val="23"/>
        </w:rPr>
      </w:pPr>
    </w:p>
    <w:p w:rsidRDefault="00BA6C1D" w:rsidP="00BA6C1D" w:rsidR="00BA6C1D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BA6C1D" w:rsidP="00BA6C1D" w:rsidR="00BA6C1D" w:rsidRPr="004C4B9E">
      <w:pPr>
        <w:jc w:val="both"/>
        <w:rPr>
          <w:sz w:val="23"/>
          <w:szCs w:val="23"/>
        </w:rPr>
      </w:pPr>
    </w:p>
    <w:p w:rsidRDefault="00BA6C1D" w:rsidP="00BA6C1D" w:rsidR="00BA6C1D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J.T. 09 d.o.o., Pula, Rohreggerova 70, OIB: 90460794097</w:t>
      </w:r>
      <w:r w:rsidRPr="004C4B9E">
        <w:rPr>
          <w:sz w:val="23"/>
          <w:szCs w:val="23"/>
          <w:lang w:val="pl-PL"/>
        </w:rPr>
        <w:t xml:space="preserve">, te se odlučuje održati </w:t>
      </w:r>
      <w:r w:rsidRPr="00D35A25">
        <w:rPr>
          <w:sz w:val="23"/>
          <w:szCs w:val="23"/>
          <w:lang w:val="pl-PL"/>
        </w:rPr>
        <w:t xml:space="preserve">ročište, pa se </w:t>
      </w:r>
      <w:r w:rsidRPr="00D35A25">
        <w:rPr>
          <w:b/>
          <w:sz w:val="23"/>
          <w:szCs w:val="23"/>
          <w:lang w:val="pl-PL"/>
        </w:rPr>
        <w:t xml:space="preserve">ročište zakazuje za dan </w:t>
      </w:r>
      <w:r w:rsidR="00D35A25" w:rsidRPr="00D35A25">
        <w:rPr>
          <w:b/>
          <w:sz w:val="23"/>
          <w:szCs w:val="23"/>
          <w:lang w:val="pl-PL"/>
        </w:rPr>
        <w:t>8. lipnja 2016. u 9</w:t>
      </w:r>
      <w:r w:rsidRPr="00D35A25">
        <w:rPr>
          <w:b/>
          <w:sz w:val="23"/>
          <w:szCs w:val="23"/>
          <w:lang w:val="pl-PL"/>
        </w:rPr>
        <w:t>:</w:t>
      </w:r>
      <w:r w:rsidR="00D35A25" w:rsidRPr="00D35A25">
        <w:rPr>
          <w:b/>
          <w:sz w:val="23"/>
          <w:szCs w:val="23"/>
          <w:lang w:val="pl-PL"/>
        </w:rPr>
        <w:t>3</w:t>
      </w:r>
      <w:r w:rsidRPr="00D35A25">
        <w:rPr>
          <w:b/>
          <w:sz w:val="23"/>
          <w:szCs w:val="23"/>
          <w:lang w:val="pl-PL"/>
        </w:rPr>
        <w:t>0 sati, u</w:t>
      </w:r>
      <w:r w:rsidRPr="00D35A25">
        <w:rPr>
          <w:b/>
          <w:sz w:val="23"/>
          <w:szCs w:val="23"/>
        </w:rPr>
        <w:t xml:space="preserve"> Trgovačkom sudu u </w:t>
      </w:r>
      <w:r w:rsidRPr="004C4B9E">
        <w:rPr>
          <w:b/>
          <w:sz w:val="23"/>
          <w:szCs w:val="23"/>
        </w:rPr>
        <w:t>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BA6C1D" w:rsidP="00BA6C1D" w:rsidR="00BA6C1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BA6C1D" w:rsidP="00BA6C1D" w:rsidR="00BA6C1D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J.T. 09 d.o.o., Pula, Rohreggerova 70, OIB: 90460794097, </w:t>
      </w:r>
    </w:p>
    <w:p w:rsidRDefault="00BA6C1D" w:rsidP="00BA6C1D" w:rsidR="00BA6C1D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Josip Škuflić, </w:t>
      </w:r>
      <w:r>
        <w:rPr>
          <w:sz w:val="23"/>
          <w:szCs w:val="23"/>
        </w:rPr>
        <w:t>Pula, Rohreggerova 70</w:t>
      </w:r>
      <w:r>
        <w:rPr>
          <w:sz w:val="23"/>
          <w:szCs w:val="23"/>
          <w:lang w:val="sv-SE"/>
        </w:rPr>
        <w:t>,</w:t>
      </w:r>
    </w:p>
    <w:p w:rsidRDefault="00BA6C1D" w:rsidP="00BA6C1D" w:rsidR="00BA6C1D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BA6C1D" w:rsidP="00BA6C1D" w:rsidR="00BA6C1D" w:rsidRPr="004040C4">
      <w:pPr>
        <w:jc w:val="both"/>
        <w:rPr>
          <w:sz w:val="23"/>
          <w:szCs w:val="23"/>
          <w:lang w:val="sv-SE"/>
        </w:rPr>
      </w:pPr>
    </w:p>
    <w:p w:rsidRDefault="00BA6C1D" w:rsidP="00BA6C1D" w:rsidR="00BA6C1D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J.T. 09 d.o.o., Pula, Rohreggerova 70, OIB: 90460794097,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BA6C1D" w:rsidP="00BA6C1D" w:rsidR="00BA6C1D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BA6C1D" w:rsidP="00BA6C1D" w:rsidR="00BA6C1D" w:rsidRPr="00D10EBB">
      <w:pPr>
        <w:jc w:val="both"/>
        <w:rPr>
          <w:sz w:val="23"/>
          <w:szCs w:val="23"/>
        </w:rPr>
      </w:pPr>
    </w:p>
    <w:p w:rsidRDefault="00BA6C1D" w:rsidP="00BA6C1D" w:rsidR="00BA6C1D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18. travnja 2016</w:t>
      </w:r>
      <w:r w:rsidRPr="004C4B9E">
        <w:rPr>
          <w:sz w:val="23"/>
          <w:szCs w:val="23"/>
        </w:rPr>
        <w:t>.</w:t>
      </w:r>
    </w:p>
    <w:p w:rsidRDefault="00BA6C1D" w:rsidP="00BA6C1D" w:rsidR="00BA6C1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BA6C1D" w:rsidP="00BA6C1D" w:rsidR="00BA6C1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BA6C1D" w:rsidP="00BA6C1D" w:rsidR="00BA6C1D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BA6C1D" w:rsidP="00BA6C1D" w:rsidR="00BA6C1D">
      <w:pPr>
        <w:jc w:val="both"/>
        <w:rPr>
          <w:sz w:val="23"/>
          <w:szCs w:val="23"/>
        </w:rPr>
      </w:pPr>
    </w:p>
    <w:p w:rsidRDefault="00BA6C1D" w:rsidP="00BA6C1D" w:rsidR="00BA6C1D" w:rsidRPr="004C4B9E">
      <w:pPr>
        <w:jc w:val="both"/>
        <w:rPr>
          <w:sz w:val="23"/>
          <w:szCs w:val="23"/>
        </w:rPr>
      </w:pPr>
    </w:p>
    <w:p w:rsidRDefault="00BA6C1D" w:rsidP="00BA6C1D" w:rsidR="00BA6C1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BA6C1D" w:rsidP="00BA6C1D" w:rsidR="00BA6C1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BA6C1D" w:rsidP="00BA6C1D" w:rsidR="00BA6C1D" w:rsidRPr="004C4B9E">
      <w:pPr>
        <w:jc w:val="both"/>
        <w:rPr>
          <w:sz w:val="23"/>
          <w:szCs w:val="23"/>
        </w:rPr>
      </w:pPr>
    </w:p>
    <w:p w:rsidRDefault="00BA6C1D" w:rsidP="00BA6C1D" w:rsidR="00BA6C1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BA6C1D" w:rsidP="00BA6C1D" w:rsidR="00BA6C1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BA6C1D" w:rsidP="00BA6C1D" w:rsidR="00BA6C1D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J.T. 09 d.o.o., Pula, Rohreggerova 70</w:t>
      </w:r>
    </w:p>
    <w:p w:rsidRDefault="00BA6C1D" w:rsidP="00BA6C1D" w:rsidR="00BA6C1D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 xml:space="preserve">Josip Škuflić, </w:t>
      </w:r>
      <w:r>
        <w:rPr>
          <w:sz w:val="23"/>
          <w:szCs w:val="23"/>
        </w:rPr>
        <w:t>Pula, Rohreggerova 70</w:t>
      </w:r>
    </w:p>
    <w:p w:rsidRDefault="00BA6C1D" w:rsidP="00BA6C1D" w:rsidR="00BA6C1D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B32B31" w:rsidR="00500701"/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A25" w:rsidR="004E18E2">
      <w:r>
        <w:separator/>
      </w:r>
    </w:p>
  </w:endnote>
  <w:endnote w:id="0" w:type="continuationSeparator">
    <w:p w:rsidRDefault="00D35A25" w:rsidR="004E1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A25" w:rsidR="004E18E2">
      <w:r>
        <w:separator/>
      </w:r>
    </w:p>
  </w:footnote>
  <w:footnote w:id="0" w:type="continuationSeparator">
    <w:p w:rsidRDefault="00D35A25" w:rsidR="004E1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A6C1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B32B3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6C1D"/>
    <w:rsid w:val="004E18E2"/>
    <w:rsid w:val="00554328"/>
    <w:rsid w:val="00985388"/>
    <w:rsid w:val="00B32B31"/>
    <w:rsid w:val="00BA6C1D"/>
    <w:rsid w:val="00D3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6C1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6C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6C1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6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6C1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B3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B3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B3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B3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6C1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6C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6C1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6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6C1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B3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B3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B3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B3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J.T. 09 d.o.o. PULA</izvorni_sadrzaj>
    <derivirana_varijabla naziv="DomainObject.Predmet.ProtustrankaFormated_1">  J.T. 09 d.o.o. PULA</derivirana_varijabla>
  </DomainObject.Predmet.ProtustrankaFormated>
  <DomainObject.Predmet.ProtustrankaFormatedOIB>
    <izvorni_sadrzaj>  J.T. 09 d.o.o. PULA, OIB 90460794097</izvorni_sadrzaj>
    <derivirana_varijabla naziv="DomainObject.Predmet.ProtustrankaFormatedOIB_1">  J.T. 09 d.o.o. PULA, OIB 90460794097</derivirana_varijabla>
  </DomainObject.Predmet.ProtustrankaFormatedOIB>
  <DomainObject.Predmet.ProtustrankaFormatedWithAdress>
    <izvorni_sadrzaj> J.T. 09 d.o.o. PULA, Rohreggerova 70, 52100 Pula</izvorni_sadrzaj>
    <derivirana_varijabla naziv="DomainObject.Predmet.ProtustrankaFormatedWithAdress_1"> J.T. 09 d.o.o. PULA, Rohreggerova 70, 52100 Pula</derivirana_varijabla>
  </DomainObject.Predmet.ProtustrankaFormatedWithAdress>
  <DomainObject.Predmet.ProtustrankaFormatedWithAdressOIB>
    <izvorni_sadrzaj> J.T. 09 d.o.o. PULA, OIB 90460794097, Rohreggerova 70, 52100 Pula</izvorni_sadrzaj>
    <derivirana_varijabla naziv="DomainObject.Predmet.ProtustrankaFormatedWithAdressOIB_1"> J.T. 09 d.o.o. PULA, OIB 90460794097, Rohreggerova 70, 52100 Pula</derivirana_varijabla>
  </DomainObject.Predmet.ProtustrankaFormatedWithAdressOIB>
  <DomainObject.Predmet.ProtustrankaWithAdress>
    <izvorni_sadrzaj>J.T. 09 d.o.o. PULA Rohreggerova 70, 52100 Pula</izvorni_sadrzaj>
    <derivirana_varijabla naziv="DomainObject.Predmet.ProtustrankaWithAdress_1">J.T. 09 d.o.o. PULA Rohreggerova 70, 52100 Pula</derivirana_varijabla>
  </DomainObject.Predmet.ProtustrankaWithAdress>
  <DomainObject.Predmet.ProtustrankaWithAdressOIB>
    <izvorni_sadrzaj>J.T. 09 d.o.o. PULA, OIB 90460794097, Rohreggerova 70, 52100 Pula</izvorni_sadrzaj>
    <derivirana_varijabla naziv="DomainObject.Predmet.ProtustrankaWithAdressOIB_1">J.T. 09 d.o.o. PULA, OIB 90460794097, Rohreggerova 70, 52100 Pula</derivirana_varijabla>
  </DomainObject.Predmet.ProtustrankaWithAdressOIB>
  <DomainObject.Predmet.ProtustrankaNazivFormated>
    <izvorni_sadrzaj>J.T. 09 d.o.o. PULA</izvorni_sadrzaj>
    <derivirana_varijabla naziv="DomainObject.Predmet.ProtustrankaNazivFormated_1">J.T. 09 d.o.o. PULA</derivirana_varijabla>
  </DomainObject.Predmet.ProtustrankaNazivFormated>
  <DomainObject.Predmet.ProtustrankaNazivFormatedOIB>
    <izvorni_sadrzaj>J.T. 09 d.o.o. PULA, OIB 90460794097</izvorni_sadrzaj>
    <derivirana_varijabla naziv="DomainObject.Predmet.ProtustrankaNazivFormatedOIB_1">J.T. 09 d.o.o. PULA, OIB 90460794097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31332.83</izvorni_sadrzaj>
    <derivirana_varijabla naziv="DomainObject.Predmet.TrenutnaVrijednost_1">31332.83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J.T. 09 d.o.o. PULA</item>
    </izvorni_sadrzaj>
    <derivirana_varijabla naziv="DomainObject.Predmet.ProtuStrankaListFormated_1">
      <item>J.T. 09 d.o.o. PULA</item>
    </derivirana_varijabla>
  </DomainObject.Predmet.ProtuStrankaListFormated>
  <DomainObject.Predmet.ProtuStrankaListFormatedOIB>
    <izvorni_sadrzaj>
      <item>J.T. 09 d.o.o. PULA, OIB 90460794097</item>
    </izvorni_sadrzaj>
    <derivirana_varijabla naziv="DomainObject.Predmet.ProtuStrankaListFormatedOIB_1">
      <item>J.T. 09 d.o.o. PULA, OIB 90460794097</item>
    </derivirana_varijabla>
  </DomainObject.Predmet.ProtuStrankaListFormatedOIB>
  <DomainObject.Predmet.ProtuStrankaListFormatedWithAdress>
    <izvorni_sadrzaj>
      <item>J.T. 09 d.o.o. PULA, Rohreggerova 70, 52100 Pula</item>
    </izvorni_sadrzaj>
    <derivirana_varijabla naziv="DomainObject.Predmet.ProtuStrankaListFormatedWithAdress_1">
      <item>J.T. 09 d.o.o. PULA, Rohreggerova 70, 52100 Pula</item>
    </derivirana_varijabla>
  </DomainObject.Predmet.ProtuStrankaListFormatedWithAdress>
  <DomainObject.Predmet.ProtuStrankaListFormatedWithAdressOIB>
    <izvorni_sadrzaj>
      <item>J.T. 09 d.o.o. PULA, OIB 90460794097, Rohreggerova 70, 52100 Pula</item>
    </izvorni_sadrzaj>
    <derivirana_varijabla naziv="DomainObject.Predmet.ProtuStrankaListFormatedWithAdressOIB_1">
      <item>J.T. 09 d.o.o. PULA, OIB 90460794097, Rohreggerova 70, 52100 Pula</item>
    </derivirana_varijabla>
  </DomainObject.Predmet.ProtuStrankaListFormatedWithAdressOIB>
  <DomainObject.Predmet.ProtuStrankaListNazivFormated>
    <izvorni_sadrzaj>
      <item>J.T. 09 d.o.o. PULA</item>
    </izvorni_sadrzaj>
    <derivirana_varijabla naziv="DomainObject.Predmet.ProtuStrankaListNazivFormated_1">
      <item>J.T. 09 d.o.o. PULA</item>
    </derivirana_varijabla>
  </DomainObject.Predmet.ProtuStrankaListNazivFormated>
  <DomainObject.Predmet.ProtuStrankaListNazivFormatedOIB>
    <izvorni_sadrzaj>
      <item>J.T. 09 d.o.o. PULA, OIB 90460794097</item>
    </izvorni_sadrzaj>
    <derivirana_varijabla naziv="DomainObject.Predmet.ProtuStrankaListNazivFormatedOIB_1">
      <item>J.T. 09 d.o.o. PULA, OIB 90460794097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J.T. 09 d.o.o. PULA</izvorni_sadrzaj>
    <derivirana_varijabla naziv="DomainObject.Predmet.ProtustrankaIDrugi_1">J.T. 09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J.T. 09 d.o.o. PULA, OIB 90460794097, Rohreggerova 70, 52100 Pula</izvorni_sadrzaj>
    <derivirana_varijabla naziv="DomainObject.Predmet.ProtustrankaIDrugiAdressOIB_1">J.T. 09 d.o.o. PULA, OIB 90460794097, Rohreggerova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J.T. 09 d.o.o. PULA</item>
    </izvorni_sadrzaj>
    <derivirana_varijabla naziv="DomainObject.Predmet.SudioniciListNaziv_1">
      <item>FINANCIJSKA AGENCIJA, RC RIJEKA, PODRUŽNICA PULA, PULA</item>
      <item>J.T. 09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J.T. 09 d.o.o. PULA, OIB 90460794097, Rohreggerova 70,52100 Pula</item>
    </izvorni_sadrzaj>
    <derivirana_varijabla naziv="DomainObject.Predmet.SudioniciListAdressOIB_1">
      <item>FINANCIJSKA AGENCIJA, RC RIJEKA, PODRUŽNICA PULA, PULA, OIB 85821130368, Giardini 5,52100 Pula</item>
      <item>J.T. 09 d.o.o. PULA, OIB 90460794097, Rohreggerova 70,52100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90460794097</item>
    </izvorni_sadrzaj>
    <derivirana_varijabla naziv="DomainObject.Predmet.SudioniciListNazivOIB_1">
      <item>, OIB 85821130368</item>
      <item>, OIB 90460794097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1561</properties:Characters>
  <properties:Lines>48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2016-04-18T06:37:00Z</dcterms:created>
  <dc:creator>Jasmina Matika</dc:creator>
  <cp:lastModifiedBy>Jasmina Matika</cp:lastModifiedBy>
  <dcterms:modified xmlns:xsi="http://www.w3.org/2001/XMLSchema-instance" xsi:type="dcterms:W3CDTF">2016-04-18T13:09:00Z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