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a58f" w14:paraId="cbaa58f" w:rsidRDefault="004D15FE" w:rsidP="00910611" w:rsidR="004D15F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15FE" w:rsidP="00910611" w:rsidR="004D15FE">
      <w:r>
        <w:rPr>
          <w:rFonts w:eastAsia="MS Mincho"/>
        </w:rPr>
        <w:t xml:space="preserve">   REPUBLIKA HRVATSKA</w:t>
      </w:r>
    </w:p>
    <w:p w:rsidRDefault="004D15FE" w:rsidP="00910611" w:rsidR="004D15FE">
      <w:r>
        <w:rPr>
          <w:rFonts w:eastAsia="MS Mincho"/>
        </w:rPr>
        <w:t>TRGOVAČKI SUD U RIJECI</w:t>
      </w:r>
    </w:p>
    <w:p w:rsidRDefault="004D15FE" w:rsidR="004D15F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A33DDC">
        <w:t xml:space="preserve"> OIB 88785964957,</w:t>
      </w:r>
      <w:r w:rsidRPr="007E4CA9">
        <w:t xml:space="preserve"> po stečajnom sucu ovog suda Danieli Korlević, u </w:t>
      </w:r>
      <w:r w:rsidR="00087D5D">
        <w:t xml:space="preserve">nastavku postupka radi naknadne diobe stečajne mase </w:t>
      </w:r>
      <w:r w:rsidRPr="007E4CA9">
        <w:t>dužnik</w:t>
      </w:r>
      <w:r w:rsidR="00087D5D">
        <w:t>a</w:t>
      </w:r>
      <w:r w:rsidRPr="007E4CA9">
        <w:t xml:space="preserve"> </w:t>
      </w:r>
      <w:r w:rsidRPr="007E4CA9">
        <w:rPr>
          <w:b/>
        </w:rPr>
        <w:t>M</w:t>
      </w:r>
      <w:r w:rsidR="00087D5D">
        <w:rPr>
          <w:b/>
        </w:rPr>
        <w:t>IGRO</w:t>
      </w:r>
      <w:r w:rsidRPr="007E4CA9">
        <w:rPr>
          <w:b/>
        </w:rPr>
        <w:t xml:space="preserve"> d.o.o. </w:t>
      </w:r>
      <w:r w:rsidR="00087D5D">
        <w:rPr>
          <w:b/>
        </w:rPr>
        <w:t xml:space="preserve">za turizam i trgovinu, Banjole, Dračice 31/D,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B92EC0">
        <w:t>03. studenoga</w:t>
      </w:r>
      <w:r w:rsidR="00A33DDC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 w:rsidRPr="00B92EC0">
      <w:pPr>
        <w:jc w:val="center"/>
      </w:pPr>
      <w:r w:rsidRPr="00B92EC0">
        <w:t>r i j e š i o    j e</w:t>
      </w:r>
    </w:p>
    <w:p w:rsidRDefault="000C188E" w:rsidP="00514F50" w:rsidR="000C188E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0C188E">
        <w:t xml:space="preserve">01. </w:t>
      </w:r>
      <w:r w:rsidR="00B92EC0">
        <w:t>lipnja</w:t>
      </w:r>
      <w:r w:rsidR="00E24948">
        <w:t xml:space="preserve"> do </w:t>
      </w:r>
      <w:r w:rsidR="00B92EC0">
        <w:t>25</w:t>
      </w:r>
      <w:r w:rsidR="00E24948">
        <w:t xml:space="preserve">. </w:t>
      </w:r>
      <w:r w:rsidR="00B92EC0">
        <w:t>listopada</w:t>
      </w:r>
      <w:r w:rsidR="00F1762F">
        <w:t xml:space="preserve"> 2017</w:t>
      </w:r>
      <w:r w:rsidR="00E24948">
        <w:t>.</w:t>
      </w:r>
      <w:r w:rsidR="00A33DDC">
        <w:t xml:space="preserve"> </w:t>
      </w:r>
      <w:r w:rsidR="00E24948">
        <w:t>g</w:t>
      </w:r>
      <w:r w:rsidR="00A33DDC">
        <w:t>odine</w:t>
      </w:r>
      <w:r w:rsidR="00E24948">
        <w:t xml:space="preserve"> </w:t>
      </w:r>
      <w:r w:rsidRPr="007E4CA9">
        <w:t xml:space="preserve">u ukupnom iznosu </w:t>
      </w:r>
      <w:r w:rsidR="00E86D64">
        <w:t>od</w:t>
      </w:r>
      <w:r w:rsidR="00F1762F">
        <w:t xml:space="preserve"> 8</w:t>
      </w:r>
      <w:r w:rsidR="00B92EC0">
        <w:t>42,30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B92EC0">
      <w:pPr>
        <w:jc w:val="center"/>
      </w:pPr>
      <w:r w:rsidRPr="00B92EC0">
        <w:t>Obrazloženje</w:t>
      </w:r>
    </w:p>
    <w:p w:rsidRDefault="00514F50" w:rsidP="00514F50" w:rsidR="00514F50">
      <w:pPr>
        <w:jc w:val="both"/>
      </w:pPr>
    </w:p>
    <w:p w:rsidRDefault="00087D5D" w:rsidP="00716506" w:rsidR="00A33DDC">
      <w:pPr>
        <w:ind w:firstLine="708"/>
        <w:jc w:val="both"/>
      </w:pPr>
      <w:r>
        <w:t>Stečajni upravitelj je</w:t>
      </w:r>
      <w:r w:rsidR="00E86D64">
        <w:t xml:space="preserve"> </w:t>
      </w:r>
      <w:r w:rsidR="00B92EC0">
        <w:t>26. listopada</w:t>
      </w:r>
      <w:r w:rsidR="00A33DDC">
        <w:t xml:space="preserve"> 2017</w:t>
      </w:r>
      <w:r w:rsidR="00E86D64">
        <w:t>.</w:t>
      </w:r>
      <w:r w:rsidR="00A33DDC">
        <w:t xml:space="preserve"> </w:t>
      </w:r>
      <w:r w:rsidR="00E86D64">
        <w:t>g</w:t>
      </w:r>
      <w:r w:rsidR="00A33DDC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F1762F" w:rsidRPr="00F1762F">
        <w:t xml:space="preserve">01. </w:t>
      </w:r>
      <w:r w:rsidR="00B92EC0">
        <w:t>lipnja</w:t>
      </w:r>
      <w:r w:rsidR="00F1762F" w:rsidRPr="00F1762F">
        <w:t xml:space="preserve"> do </w:t>
      </w:r>
      <w:r w:rsidR="00B92EC0">
        <w:t xml:space="preserve">25. listopada </w:t>
      </w:r>
      <w:r w:rsidR="00F1762F" w:rsidRPr="00F1762F">
        <w:t xml:space="preserve">2017. </w:t>
      </w:r>
      <w:r w:rsidR="00A33DDC" w:rsidRPr="00A33DDC">
        <w:t xml:space="preserve">godine u ukupnom iznosu od </w:t>
      </w:r>
      <w:r w:rsidR="00B92EC0">
        <w:t>842,30</w:t>
      </w:r>
      <w:r w:rsidR="00A33DDC" w:rsidRPr="00A33DDC">
        <w:t xml:space="preserve">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A33DDC" w:rsidR="000C188E">
      <w:pPr>
        <w:jc w:val="both"/>
      </w:pPr>
      <w:r w:rsidRPr="007E4CA9">
        <w:t xml:space="preserve">           U obračunu stvarnih troškova specificiran</w:t>
      </w:r>
      <w:r w:rsidR="00A33DDC">
        <w:t>i su sljedeći nastali troškovi:</w:t>
      </w:r>
      <w:r w:rsidR="00FC56E2">
        <w:t xml:space="preserve"> </w:t>
      </w:r>
      <w:r w:rsidR="000C188E">
        <w:t xml:space="preserve">putni trošak lokalne vožnje od </w:t>
      </w:r>
      <w:r w:rsidR="00B92EC0" w:rsidRPr="00F1762F">
        <w:t xml:space="preserve">01. </w:t>
      </w:r>
      <w:r w:rsidR="00B92EC0">
        <w:t>lipnja</w:t>
      </w:r>
      <w:r w:rsidR="00B92EC0" w:rsidRPr="00F1762F">
        <w:t xml:space="preserve"> do </w:t>
      </w:r>
      <w:r w:rsidR="00B92EC0">
        <w:t xml:space="preserve">25. listopada </w:t>
      </w:r>
      <w:r w:rsidR="00F1762F">
        <w:t>2017</w:t>
      </w:r>
      <w:r w:rsidR="00A33DDC" w:rsidRPr="00A33DDC">
        <w:t xml:space="preserve">. godine </w:t>
      </w:r>
      <w:r w:rsidR="00A33DDC">
        <w:t xml:space="preserve">u iznosu od </w:t>
      </w:r>
      <w:r w:rsidR="00B92EC0">
        <w:t>96</w:t>
      </w:r>
      <w:r w:rsidR="00A33DDC">
        <w:t xml:space="preserve">,00 kn </w:t>
      </w:r>
      <w:r w:rsidR="000C188E">
        <w:t>(</w:t>
      </w:r>
      <w:r w:rsidR="00B92EC0">
        <w:t>48</w:t>
      </w:r>
      <w:r w:rsidR="000C188E">
        <w:t xml:space="preserve"> km x 2,00 kn/km) prema dnevniku putovanja priloženim uz</w:t>
      </w:r>
      <w:r w:rsidR="00A33DDC">
        <w:t xml:space="preserve"> </w:t>
      </w:r>
      <w:r w:rsidR="000C188E">
        <w:t xml:space="preserve">zahtjev za naknadu troškova, </w:t>
      </w:r>
      <w:r w:rsidR="00A33DDC">
        <w:t xml:space="preserve">trošak </w:t>
      </w:r>
      <w:r w:rsidR="000C188E">
        <w:t>mobilnog telefona u iznosu od 110,00 kn</w:t>
      </w:r>
      <w:r w:rsidR="00F1762F">
        <w:t xml:space="preserve"> i putni trošak na relaciji Pula – Rijeka – Pula dana </w:t>
      </w:r>
      <w:r w:rsidR="00B92EC0">
        <w:t>18. listopada</w:t>
      </w:r>
      <w:r w:rsidR="00F1762F">
        <w:t xml:space="preserve"> 2017. godine u iznosu 408,00 kn (204 km x 2,00 kn/km),</w:t>
      </w:r>
      <w:r w:rsidR="00FC56E2">
        <w:t xml:space="preserve"> </w:t>
      </w:r>
      <w:r w:rsidR="00F1762F">
        <w:t xml:space="preserve">trošak parkirne naknade u iznosu od </w:t>
      </w:r>
      <w:r w:rsidR="00B92EC0">
        <w:t>28</w:t>
      </w:r>
      <w:r w:rsidR="00F1762F">
        <w:t>,00 kn</w:t>
      </w:r>
      <w:r w:rsidR="00B92EC0">
        <w:t xml:space="preserve">, </w:t>
      </w:r>
      <w:r w:rsidR="00F1762F">
        <w:t xml:space="preserve">trošak cestarine u iznosu </w:t>
      </w:r>
      <w:r w:rsidR="00B92EC0">
        <w:t>104,00 kn i trošak interneta u iznosu 96,30 kn.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B92EC0" w:rsidRPr="00B92EC0">
        <w:t>01. lipnja do 25. listopada 2017.</w:t>
      </w:r>
      <w:r w:rsidR="00A33DDC" w:rsidRPr="00A33DDC">
        <w:t xml:space="preserve"> godine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F1762F">
        <w:t xml:space="preserve"> (Trgovački sud u Rijeci – </w:t>
      </w:r>
      <w:r w:rsidR="00B92EC0">
        <w:t xml:space="preserve">završno </w:t>
      </w:r>
      <w:r w:rsidR="00F1762F">
        <w:t>ročište, knjigovodstvo)</w:t>
      </w:r>
      <w:r w:rsidR="00487705">
        <w:t>.</w:t>
      </w:r>
      <w:r w:rsidR="000C188E">
        <w:t xml:space="preserve">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487705">
        <w:t>arodne novine broj</w:t>
      </w:r>
      <w:r w:rsidRPr="000C188E">
        <w:t xml:space="preserve">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B92EC0">
        <w:t>03. studenoga</w:t>
      </w:r>
      <w:r w:rsidR="00A33DDC">
        <w:t xml:space="preserve"> 2017</w:t>
      </w:r>
      <w:r w:rsidRPr="007E4CA9">
        <w:t>. godine</w:t>
      </w:r>
    </w:p>
    <w:p w:rsidRDefault="00514F50" w:rsidP="00087D5D" w:rsidR="00514F50" w:rsidRPr="007E4CA9">
      <w:pPr>
        <w:jc w:val="right"/>
      </w:pPr>
      <w:r w:rsidRPr="007E4CA9">
        <w:t xml:space="preserve">                                                     </w:t>
      </w:r>
      <w:r w:rsidR="00716506" w:rsidRPr="007E4CA9">
        <w:t xml:space="preserve">                         </w:t>
      </w:r>
      <w:r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lastRenderedPageBreak/>
        <w:t>UPUTA O PRAVNOM LIJEKU:</w:t>
      </w:r>
    </w:p>
    <w:p w:rsidRDefault="000C188E" w:rsidP="000C188E" w:rsidR="000C188E" w:rsidRPr="000C188E">
      <w:pPr>
        <w:jc w:val="both"/>
      </w:pPr>
      <w:r w:rsidRPr="000C188E"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</w:p>
    <w:p w:rsidRDefault="00514F50" w:rsidP="00514F50" w:rsidR="00514F50" w:rsidRPr="007E4CA9">
      <w:pPr>
        <w:jc w:val="both"/>
      </w:pPr>
      <w:r w:rsidRPr="007E4CA9">
        <w:t xml:space="preserve">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B92EC0">
      <w:pPr>
        <w:jc w:val="both"/>
        <w:rPr>
          <w:b/>
          <w:sz w:val="20"/>
          <w:szCs w:val="20"/>
        </w:rPr>
      </w:pPr>
      <w:r w:rsidRPr="00B92EC0">
        <w:rPr>
          <w:b/>
          <w:sz w:val="20"/>
          <w:szCs w:val="20"/>
        </w:rPr>
        <w:t>DNA</w:t>
      </w:r>
      <w:r w:rsidR="00E36681" w:rsidRPr="00B92EC0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e-oglasna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B92EC0">
        <w:rPr>
          <w:sz w:val="20"/>
          <w:szCs w:val="20"/>
        </w:rPr>
        <w:t>03.11</w:t>
      </w:r>
      <w:r w:rsidR="00487705">
        <w:rPr>
          <w:sz w:val="20"/>
          <w:szCs w:val="20"/>
        </w:rPr>
        <w:t>.2017</w:t>
      </w:r>
      <w:r w:rsidR="00716506" w:rsidRPr="00327581">
        <w:rPr>
          <w:sz w:val="20"/>
          <w:szCs w:val="20"/>
        </w:rPr>
        <w:t>.</w:t>
      </w:r>
      <w:r w:rsidR="0048770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5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087D5D">
      <w:t>80/2014-</w:t>
    </w:r>
    <w:r w:rsidR="00B92EC0">
      <w:t>79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87D5D"/>
    <w:rsid w:val="000C188E"/>
    <w:rsid w:val="002D1115"/>
    <w:rsid w:val="002D6E60"/>
    <w:rsid w:val="00327581"/>
    <w:rsid w:val="00383AC1"/>
    <w:rsid w:val="00385F36"/>
    <w:rsid w:val="00487705"/>
    <w:rsid w:val="004D15FE"/>
    <w:rsid w:val="00514F50"/>
    <w:rsid w:val="00646F05"/>
    <w:rsid w:val="00716506"/>
    <w:rsid w:val="00751996"/>
    <w:rsid w:val="007E4CA9"/>
    <w:rsid w:val="008E3EC1"/>
    <w:rsid w:val="009464E3"/>
    <w:rsid w:val="00A33DDC"/>
    <w:rsid w:val="00B92EC0"/>
    <w:rsid w:val="00BC2635"/>
    <w:rsid w:val="00BF694A"/>
    <w:rsid w:val="00C445DA"/>
    <w:rsid w:val="00D2382C"/>
    <w:rsid w:val="00D63789"/>
    <w:rsid w:val="00E24948"/>
    <w:rsid w:val="00E36681"/>
    <w:rsid w:val="00E86D64"/>
    <w:rsid w:val="00EC47AE"/>
    <w:rsid w:val="00F1762F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3DD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4D1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15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5F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3DD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4D1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15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5F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MIGRO d.o.o.</izvorni_sadrzaj>
    <derivirana_varijabla naziv="DomainObject.Predmet.ProtustrankaFormated_1">  Stečajna masa MIGRO d.o.o.</derivirana_varijabla>
  </DomainObject.Predmet.ProtustrankaFormated>
  <DomainObject.Predmet.ProtustrankaFormatedOIB>
    <izvorni_sadrzaj>  Stečajna masa MIGRO d.o.o., OIB 17821653403</izvorni_sadrzaj>
    <derivirana_varijabla naziv="DomainObject.Predmet.ProtustrankaFormatedOIB_1">  Stečajna masa MIGRO d.o.o., OIB 17821653403</derivirana_varijabla>
  </DomainObject.Predmet.ProtustrankaFormatedOIB>
  <DomainObject.Predmet.ProtustrankaFormatedWithAdress>
    <izvorni_sadrzaj> Stečajna masa MIGRO d.o.o., Koparska 37, 52100 Pula</izvorni_sadrzaj>
    <derivirana_varijabla naziv="DomainObject.Predmet.ProtustrankaFormatedWithAdress_1"> Stečajna masa MIGRO d.o.o., Koparska 37, 52100 Pula</derivirana_varijabla>
  </DomainObject.Predmet.ProtustrankaFormatedWithAdress>
  <DomainObject.Predmet.ProtustrankaFormatedWithAdressOIB>
    <izvorni_sadrzaj> Stečajna masa MIGRO d.o.o., OIB 17821653403, Koparska 37, 52100 Pula</izvorni_sadrzaj>
    <derivirana_varijabla naziv="DomainObject.Predmet.ProtustrankaFormatedWithAdressOIB_1"> Stečajna masa MIGRO d.o.o., OIB 17821653403, Koparska 37, 52100 Pula</derivirana_varijabla>
  </DomainObject.Predmet.ProtustrankaFormatedWithAdressOIB>
  <DomainObject.Predmet.ProtustrankaWithAdress>
    <izvorni_sadrzaj>Stečajna masa MIGRO d.o.o. Koparska 37, 52100 Pula</izvorni_sadrzaj>
    <derivirana_varijabla naziv="DomainObject.Predmet.ProtustrankaWithAdress_1">Stečajna masa MIGRO d.o.o. Koparska 37, 52100 Pula</derivirana_varijabla>
  </DomainObject.Predmet.ProtustrankaWithAdress>
  <DomainObject.Predmet.ProtustrankaWithAdressOIB>
    <izvorni_sadrzaj>Stečajna masa MIGRO d.o.o., OIB 17821653403, Koparska 37, 52100 Pula</izvorni_sadrzaj>
    <derivirana_varijabla naziv="DomainObject.Predmet.ProtustrankaWithAdressOIB_1">Stečajna masa MIGRO d.o.o., OIB 17821653403, Koparska 37, 52100 Pula</derivirana_varijabla>
  </DomainObject.Predmet.ProtustrankaWithAdressOIB>
  <DomainObject.Predmet.ProtustrankaNazivFormated>
    <izvorni_sadrzaj>Stečajna masa MIGRO d.o.o.</izvorni_sadrzaj>
    <derivirana_varijabla naziv="DomainObject.Predmet.ProtustrankaNazivFormated_1">Stečajna masa MIGRO d.o.o.</derivirana_varijabla>
  </DomainObject.Predmet.ProtustrankaNazivFormated>
  <DomainObject.Predmet.ProtustrankaNazivFormatedOIB>
    <izvorni_sadrzaj>Stečajna masa MIGRO d.o.o., OIB 17821653403</izvorni_sadrzaj>
    <derivirana_varijabla naziv="DomainObject.Predmet.ProtustrankaNazivFormatedOIB_1">Stečajna masa MIGRO d.o.o., OIB 17821653403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</item>
    </izvorni_sadrzaj>
    <derivirana_varijabla naziv="DomainObject.Predmet.ProtuStrankaListFormated_1">
      <item>Stečajna masa MIGRO d.o.o.</item>
    </derivirana_varijabla>
  </DomainObject.Predmet.ProtuStrankaListFormated>
  <DomainObject.Predmet.ProtuStrankaListFormatedOIB>
    <izvorni_sadrzaj>
      <item>Stečajna masa MIGRO d.o.o., OIB 17821653403</item>
    </izvorni_sadrzaj>
    <derivirana_varijabla naziv="DomainObject.Predmet.ProtuStrankaListFormatedOIB_1">
      <item>Stečajna masa MIGRO d.o.o., OIB 17821653403</item>
    </derivirana_varijabla>
  </DomainObject.Predmet.ProtuStrankaListFormatedOIB>
  <DomainObject.Predmet.ProtuStrankaListFormatedWithAdress>
    <izvorni_sadrzaj>
      <item>Stečajna masa MIGRO d.o.o., Koparska 37, 52100 Pula</item>
    </izvorni_sadrzaj>
    <derivirana_varijabla naziv="DomainObject.Predmet.ProtuStrankaListFormatedWithAdress_1">
      <item>Stečajna masa MIGRO d.o.o., Koparska 37, 52100 Pula</item>
    </derivirana_varijabla>
  </DomainObject.Predmet.ProtuStrankaListFormatedWithAdress>
  <DomainObject.Predmet.ProtuStrankaListFormatedWithAdressOIB>
    <izvorni_sadrzaj>
      <item>Stečajna masa MIGRO d.o.o., OIB 17821653403, Koparska 37, 52100 Pula</item>
    </izvorni_sadrzaj>
    <derivirana_varijabla naziv="DomainObject.Predmet.ProtuStrankaListFormatedWithAdressOIB_1">
      <item>Stečajna masa MIGRO d.o.o., OIB 17821653403, Koparska 37, 52100 Pula</item>
    </derivirana_varijabla>
  </DomainObject.Predmet.ProtuStrankaListFormatedWithAdressOIB>
  <DomainObject.Predmet.ProtuStrankaListNazivFormated>
    <izvorni_sadrzaj>
      <item>Stečajna masa MIGRO d.o.o.</item>
    </izvorni_sadrzaj>
    <derivirana_varijabla naziv="DomainObject.Predmet.ProtuStrankaListNazivFormated_1">
      <item>Stečajna masa MIGRO d.o.o.</item>
    </derivirana_varijabla>
  </DomainObject.Predmet.ProtuStrankaListNazivFormated>
  <DomainObject.Predmet.ProtuStrankaListNazivFormatedOIB>
    <izvorni_sadrzaj>
      <item>Stečajna masa MIGRO d.o.o., OIB 17821653403</item>
    </izvorni_sadrzaj>
    <derivirana_varijabla naziv="DomainObject.Predmet.ProtuStrankaListNazivFormatedOIB_1">
      <item>Stečajna masa MIGRO d.o.o., OIB 17821653403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Formated_1">
      <item>Vlasta Majstorović</item>
      <item>Hrvoje Budak</item>
      <item>Željko Perčinlić</item>
      <item>Lea Išić</item>
      <item>MARIO IVANČEV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FormatedOIB_1">
      <item>Vlasta Majstorović, OIB 78258328195</item>
      <item>Hrvoje Budak</item>
      <item>Željko Perčinlić</item>
      <item>Lea Išić</item>
      <item>MARIO IVANČEV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NazivFormated_1">
      <item>Vlasta Majstorović</item>
      <item>Hrvoje Budak</item>
      <item>Željko Perčinlić</item>
      <item>Lea Išić</item>
      <item>MARIO IVANČEV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NazivFormatedOIB_1">
      <item>Vlasta Majstorović, OIB 78258328195</item>
      <item>Hrvoje Budak</item>
      <item>Željko Perčinlić</item>
      <item>Lea Išić</item>
      <item>MARIO IVANČEV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</izvorni_sadrzaj>
    <derivirana_varijabla naziv="DomainObject.Predmet.ProtustrankaIDrugi_1">Stečajna masa MIGRO d.o.o.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d.o.o., OIB 17821653403, Koparska 37, 52100 Pula</izvorni_sadrzaj>
    <derivirana_varijabla naziv="DomainObject.Predmet.ProtustrankaIDrugiAdressOIB_1">Stečajna masa MIGRO d.o.o., OIB 17821653403,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</item>
      <item>Vlasta Majstorović</item>
      <item>Hrvoje Budak</item>
      <item>Željko Perčinlić</item>
      <item>Lea Išić</item>
      <item>MARIO IVANČEV</item>
    </izvorni_sadrzaj>
    <derivirana_varijabla naziv="DomainObject.Predmet.SudioniciListNaziv_1">
      <item>RAIFFEISENBANK AUSTRIA d.d.  Zagreb</item>
      <item>Stečajna masa MIGRO d.o.o.</item>
      <item>Vlasta Majstorović</item>
      <item>Hrvoje Budak</item>
      <item>Željko Perčinlić</item>
      <item>Lea Išić</item>
      <item>MARIO IVANČEV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d.o.o., OIB 17821653403, Koparska 37,52100 Pula</item>
      <item>Vlasta Majstorović, OIB 78258328195, Koparska 37,52100 Pula</item>
      <item>Hrvoje Budak</item>
      <item>Željko Perčinlić</item>
      <item>Lea Išić</item>
      <item>MARIO IVANČEV, POD KAŠTELOM 4,51000 Rijeka</item>
    </izvorni_sadrzaj>
    <derivirana_varijabla naziv="DomainObject.Predmet.SudioniciListAdressOIB_1">
      <item>RAIFFEISENBANK AUSTRIA d.d.  Zagreb, OIB 53056966535, Petrinjska 59,10 000 Zagreb</item>
      <item>Stečajna masa MIGRO d.o.o., OIB 17821653403, Koparska 37,52100 Pula</item>
      <item>Vlasta Majstorović, OIB 78258328195, Koparska 37,52100 Pula</item>
      <item>Hrvoje Budak</item>
      <item>Željko Perčinlić</item>
      <item>Lea Išić</item>
      <item>MARIO IVANČEV,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17821653403</item>
      <item>, OIB 78258328195</item>
      <item>, OIB null</item>
      <item>, OIB null</item>
      <item>, OIB null</item>
      <item>, OIB null</item>
    </izvorni_sadrzaj>
    <derivirana_varijabla naziv="DomainObject.Predmet.SudioniciListNazivOIB_1">
      <item>, OIB 53056966535</item>
      <item>, OIB 17821653403</item>
      <item>, OIB 78258328195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5A864-88E3-4FE4-B3C5-1C38A3ADE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2507</properties:Characters>
  <properties:Lines>68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2017-11-03T13:48:00Z</dcterms:created>
  <dc:creator>ksarlija</dc:creator>
  <cp:lastModifiedBy>Jasna Radulović</cp:lastModifiedBy>
  <cp:lastPrinted>2017-01-31T10:53:00Z</cp:lastPrinted>
  <dcterms:modified xmlns:xsi="http://www.w3.org/2001/XMLSchema-instance" xsi:type="dcterms:W3CDTF">2017-11-03T13:49:00Z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