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87292" w14:paraId="1287292" w:rsidRDefault="00143E9C" w:rsidP="00143E9C" w:rsidR="00143E9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 Fish trade j.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u likvidaciji, Buzet, Sportska ulica 6/1, OIB </w:t>
      </w:r>
      <w:r w:rsidRPr="00143E9C">
        <w:rPr>
          <w:rFonts w:cs="Times New Roman" w:eastAsia="Times New Roman"/>
          <w:szCs w:val="24"/>
          <w:lang w:eastAsia="hr-HR"/>
        </w:rPr>
        <w:t>83305888964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143E9C">
        <w:rPr>
          <w:rFonts w:cs="Times New Roman" w:eastAsia="Times New Roman"/>
          <w:szCs w:val="24"/>
          <w:lang w:eastAsia="hr-HR"/>
        </w:rPr>
        <w:t>130050093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3. listopada 2017. objavljuje sljedeći</w:t>
      </w:r>
    </w:p>
    <w:p w:rsidRDefault="00143E9C" w:rsidP="00143E9C" w:rsidR="00143E9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43E9C" w:rsidP="00143E9C" w:rsidR="00143E9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43E9C" w:rsidP="00143E9C" w:rsidR="00143E9C">
      <w:pPr>
        <w:ind w:firstLine="708"/>
        <w:rPr>
          <w:szCs w:val="24"/>
        </w:rPr>
      </w:pPr>
    </w:p>
    <w:p w:rsidRDefault="00143E9C" w:rsidP="00143E9C" w:rsidR="00143E9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Fish trade j.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u likvidaciji, Buzet, Sportska ulica 6/1, OIB </w:t>
      </w:r>
      <w:r w:rsidRPr="00143E9C">
        <w:rPr>
          <w:rFonts w:cs="Times New Roman" w:eastAsia="Times New Roman"/>
          <w:szCs w:val="24"/>
          <w:lang w:eastAsia="hr-HR"/>
        </w:rPr>
        <w:t>83305888964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143E9C">
        <w:rPr>
          <w:rFonts w:cs="Times New Roman" w:eastAsia="Times New Roman"/>
          <w:szCs w:val="24"/>
          <w:lang w:eastAsia="hr-HR"/>
        </w:rPr>
        <w:t>130050093</w:t>
      </w:r>
      <w:r>
        <w:rPr>
          <w:rFonts w:cs="Times New Roman" w:eastAsia="Times New Roman"/>
          <w:szCs w:val="24"/>
          <w:lang w:eastAsia="hr-HR"/>
        </w:rPr>
        <w:t>, je pravna osoba koja nema zaposlenih, koja je na dan 26. rujna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143E9C" w:rsidP="00143E9C" w:rsidR="00143E9C">
      <w:pPr>
        <w:ind w:firstLine="708"/>
        <w:rPr>
          <w:szCs w:val="24"/>
        </w:rPr>
      </w:pPr>
    </w:p>
    <w:p w:rsidRDefault="00143E9C" w:rsidP="00143E9C" w:rsidR="00143E9C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26. rujna 2017. iznosio 7.412,18 kn.</w:t>
      </w:r>
    </w:p>
    <w:p w:rsidRDefault="00143E9C" w:rsidP="00143E9C" w:rsidR="00143E9C">
      <w:pPr>
        <w:rPr>
          <w:szCs w:val="24"/>
        </w:rPr>
      </w:pPr>
    </w:p>
    <w:p w:rsidRDefault="00143E9C" w:rsidP="00143E9C" w:rsidR="00143E9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43E9C" w:rsidP="00143E9C" w:rsidR="00143E9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43E9C" w:rsidP="00143E9C" w:rsidR="00143E9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3333-545-2017, i da u istom roku uplate na depozit ovog suda broj HR 4323900011300029763, poziv na broj 020-545-17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43E9C" w:rsidP="00143E9C" w:rsidR="00143E9C">
      <w:pPr>
        <w:ind w:firstLine="708"/>
        <w:rPr>
          <w:szCs w:val="24"/>
        </w:rPr>
      </w:pPr>
    </w:p>
    <w:p w:rsidRDefault="00143E9C" w:rsidP="00143E9C" w:rsidR="00143E9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43E9C" w:rsidP="00143E9C" w:rsidR="00143E9C">
      <w:pPr>
        <w:ind w:firstLine="708"/>
        <w:rPr>
          <w:szCs w:val="24"/>
        </w:rPr>
      </w:pPr>
    </w:p>
    <w:p w:rsidRDefault="00143E9C" w:rsidP="00143E9C" w:rsidR="00143E9C">
      <w:pPr>
        <w:jc w:val="center"/>
        <w:rPr>
          <w:szCs w:val="24"/>
        </w:rPr>
      </w:pPr>
      <w:r>
        <w:rPr>
          <w:szCs w:val="24"/>
        </w:rPr>
        <w:t>U Pazinu 3. listopada 2017.</w:t>
      </w:r>
    </w:p>
    <w:p w:rsidRDefault="00143E9C" w:rsidP="00143E9C" w:rsidR="00143E9C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143E9C" w:rsidP="00143E9C" w:rsidR="00143E9C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6E5645">
        <w:rPr>
          <w:szCs w:val="24"/>
        </w:rPr>
        <w:t>, v. r.</w:t>
      </w:r>
    </w:p>
    <w:p w:rsidRDefault="00143E9C" w:rsidP="00143E9C" w:rsidR="00143E9C">
      <w:pPr>
        <w:rPr>
          <w:szCs w:val="24"/>
        </w:rPr>
      </w:pPr>
      <w:r>
        <w:rPr>
          <w:szCs w:val="24"/>
        </w:rPr>
        <w:t>DNA:</w:t>
      </w:r>
    </w:p>
    <w:p w:rsidRDefault="00143E9C" w:rsidP="00143E9C" w:rsidR="001F6AA6" w:rsidRPr="00143E9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1F6AA6" w:rsidRPr="00143E9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3E9C" w:rsidP="00143E9C" w:rsidR="00143E9C">
      <w:r>
        <w:separator/>
      </w:r>
    </w:p>
  </w:endnote>
  <w:endnote w:id="0" w:type="continuationSeparator">
    <w:p w:rsidRDefault="00143E9C" w:rsidP="00143E9C" w:rsidR="00143E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3E9C" w:rsidP="00143E9C" w:rsidR="00143E9C">
      <w:r>
        <w:separator/>
      </w:r>
    </w:p>
  </w:footnote>
  <w:footnote w:id="0" w:type="continuationSeparator">
    <w:p w:rsidRDefault="00143E9C" w:rsidP="00143E9C" w:rsidR="00143E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3E9C" w:rsidP="004A7D3D" w:rsidR="004A7D3D">
    <w:pPr>
      <w:pStyle w:val="Zaglavlje"/>
      <w:jc w:val="right"/>
    </w:pPr>
    <w:r>
      <w:t>11 St-545/2017-3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5E55"/>
    <w:rsid w:val="00143E9C"/>
    <w:rsid w:val="001F6AA6"/>
    <w:rsid w:val="00655E55"/>
    <w:rsid w:val="006E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3E9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3E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3E9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43E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43E9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E56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6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64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6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6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3E9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3E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3E9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43E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43E9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E56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6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64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6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6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St-545/2017</izvorni_sadrzaj>
    <derivirana_varijabla naziv="DomainObject.Predmet.OznakaBroj_1">St-545/2017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Fish trade j.d.o.o. u likvidaciji, Buzet</izvorni_sadrzaj>
    <derivirana_varijabla naziv="DomainObject.Predmet.ProtustrankaFormated_1">  Fish trade j.d.o.o. u likvidaciji, Buzet</derivirana_varijabla>
  </DomainObject.Predmet.ProtustrankaFormated>
  <DomainObject.Predmet.ProtustrankaFormatedOIB>
    <izvorni_sadrzaj>  Fish trade j.d.o.o. u likvidaciji, Buzet, OIB 83305888964</izvorni_sadrzaj>
    <derivirana_varijabla naziv="DomainObject.Predmet.ProtustrankaFormatedOIB_1">  Fish trade j.d.o.o. u likvidaciji, Buzet, OIB 83305888964</derivirana_varijabla>
  </DomainObject.Predmet.ProtustrankaFormatedOIB>
  <DomainObject.Predmet.ProtustrankaFormatedWithAdress>
    <izvorni_sadrzaj> Fish trade j.d.o.o. u likvidaciji, Buzet, Sportska ulica 6/1, 52420 Buzet</izvorni_sadrzaj>
    <derivirana_varijabla naziv="DomainObject.Predmet.ProtustrankaFormatedWithAdress_1"> Fish trade j.d.o.o. u likvidaciji, Buzet, Sportska ulica 6/1, 52420 Buzet</derivirana_varijabla>
  </DomainObject.Predmet.ProtustrankaFormatedWithAdress>
  <DomainObject.Predmet.ProtustrankaFormatedWithAdressOIB>
    <izvorni_sadrzaj> Fish trade j.d.o.o. u likvidaciji, Buzet, OIB 83305888964, Sportska ulica 6/1, 52420 Buzet</izvorni_sadrzaj>
    <derivirana_varijabla naziv="DomainObject.Predmet.ProtustrankaFormatedWithAdressOIB_1"> Fish trade j.d.o.o. u likvidaciji, Buzet, OIB 83305888964, Sportska ulica 6/1, 52420 Buzet</derivirana_varijabla>
  </DomainObject.Predmet.ProtustrankaFormatedWithAdressOIB>
  <DomainObject.Predmet.ProtustrankaWithAdress>
    <izvorni_sadrzaj>Fish trade j.d.o.o. u likvidaciji, Buzet Sportska ulica 6/1, 52420 Buzet</izvorni_sadrzaj>
    <derivirana_varijabla naziv="DomainObject.Predmet.ProtustrankaWithAdress_1">Fish trade j.d.o.o. u likvidaciji, Buzet Sportska ulica 6/1, 52420 Buzet</derivirana_varijabla>
  </DomainObject.Predmet.ProtustrankaWithAdress>
  <DomainObject.Predmet.ProtustrankaWithAdressOIB>
    <izvorni_sadrzaj>Fish trade j.d.o.o. u likvidaciji, Buzet, OIB 83305888964, Sportska ulica 6/1, 52420 Buzet</izvorni_sadrzaj>
    <derivirana_varijabla naziv="DomainObject.Predmet.ProtustrankaWithAdressOIB_1">Fish trade j.d.o.o. u likvidaciji, Buzet, OIB 83305888964, Sportska ulica 6/1, 52420 Buzet</derivirana_varijabla>
  </DomainObject.Predmet.ProtustrankaWithAdressOIB>
  <DomainObject.Predmet.ProtustrankaNazivFormated>
    <izvorni_sadrzaj>Fish trade j.d.o.o. u likvidaciji, Buzet</izvorni_sadrzaj>
    <derivirana_varijabla naziv="DomainObject.Predmet.ProtustrankaNazivFormated_1">Fish trade j.d.o.o. u likvidaciji, Buzet</derivirana_varijabla>
  </DomainObject.Predmet.ProtustrankaNazivFormated>
  <DomainObject.Predmet.ProtustrankaNazivFormatedOIB>
    <izvorni_sadrzaj>Fish trade j.d.o.o. u likvidaciji, Buzet, OIB 83305888964</izvorni_sadrzaj>
    <derivirana_varijabla naziv="DomainObject.Predmet.ProtustrankaNazivFormatedOIB_1">Fish trade j.d.o.o. u likvidaciji, Buzet, OIB 83305888964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7412.18</izvorni_sadrzaj>
    <derivirana_varijabla naziv="DomainObject.Predmet.TrenutnaVrijednost_1">7412.18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Fish trade j.d.o.o. u likvidaciji, Buzet</item>
    </izvorni_sadrzaj>
    <derivirana_varijabla naziv="DomainObject.Predmet.ProtuStrankaListFormated_1">
      <item>Fish trade j.d.o.o. u likvidaciji, Buzet</item>
    </derivirana_varijabla>
  </DomainObject.Predmet.ProtuStrankaListFormated>
  <DomainObject.Predmet.ProtuStrankaListFormatedOIB>
    <izvorni_sadrzaj>
      <item>Fish trade j.d.o.o. u likvidaciji, Buzet, OIB 83305888964</item>
    </izvorni_sadrzaj>
    <derivirana_varijabla naziv="DomainObject.Predmet.ProtuStrankaListFormatedOIB_1">
      <item>Fish trade j.d.o.o. u likvidaciji, Buzet, OIB 83305888964</item>
    </derivirana_varijabla>
  </DomainObject.Predmet.ProtuStrankaListFormatedOIB>
  <DomainObject.Predmet.ProtuStrankaListFormatedWithAdress>
    <izvorni_sadrzaj>
      <item>Fish trade j.d.o.o. u likvidaciji, Buzet, Sportska ulica 6/1, 52420 Buzet</item>
    </izvorni_sadrzaj>
    <derivirana_varijabla naziv="DomainObject.Predmet.ProtuStrankaListFormatedWithAdress_1">
      <item>Fish trade j.d.o.o. u likvidaciji, Buzet, Sportska ulica 6/1, 52420 Buzet</item>
    </derivirana_varijabla>
  </DomainObject.Predmet.ProtuStrankaListFormatedWithAdress>
  <DomainObject.Predmet.ProtuStrankaListFormatedWithAdressOIB>
    <izvorni_sadrzaj>
      <item>Fish trade j.d.o.o. u likvidaciji, Buzet, OIB 83305888964, Sportska ulica 6/1, 52420 Buzet</item>
    </izvorni_sadrzaj>
    <derivirana_varijabla naziv="DomainObject.Predmet.ProtuStrankaListFormatedWithAdressOIB_1">
      <item>Fish trade j.d.o.o. u likvidaciji, Buzet, OIB 83305888964, Sportska ulica 6/1, 52420 Buzet</item>
    </derivirana_varijabla>
  </DomainObject.Predmet.ProtuStrankaListFormatedWithAdressOIB>
  <DomainObject.Predmet.ProtuStrankaListNazivFormated>
    <izvorni_sadrzaj>
      <item>Fish trade j.d.o.o. u likvidaciji, Buzet</item>
    </izvorni_sadrzaj>
    <derivirana_varijabla naziv="DomainObject.Predmet.ProtuStrankaListNazivFormated_1">
      <item>Fish trade j.d.o.o. u likvidaciji, Buzet</item>
    </derivirana_varijabla>
  </DomainObject.Predmet.ProtuStrankaListNazivFormated>
  <DomainObject.Predmet.ProtuStrankaListNazivFormatedOIB>
    <izvorni_sadrzaj>
      <item>Fish trade j.d.o.o. u likvidaciji, Buzet, OIB 83305888964</item>
    </izvorni_sadrzaj>
    <derivirana_varijabla naziv="DomainObject.Predmet.ProtuStrankaListNazivFormatedOIB_1">
      <item>Fish trade j.d.o.o. u likvidaciji, Buzet, OIB 83305888964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Fish trade j.d.o.o. u likvidaciji, Buzet</izvorni_sadrzaj>
    <derivirana_varijabla naziv="DomainObject.Predmet.ProtustrankaIDrugi_1">Fish trade j.d.o.o. u likvidaciji, Buzet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Fish trade j.d.o.o. u likvidaciji, Buzet, OIB 83305888964, Sportska ulica 6/1, 52420 Buzet</izvorni_sadrzaj>
    <derivirana_varijabla naziv="DomainObject.Predmet.ProtustrankaIDrugiAdressOIB_1">Fish trade j.d.o.o. u likvidaciji, Buzet, OIB 83305888964, Sportska ulica 6/1,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Fish trade j.d.o.o. u likvidaciji, Buzet</item>
    </izvorni_sadrzaj>
    <derivirana_varijabla naziv="DomainObject.Predmet.SudioniciListNaziv_1">
      <item>FINANCIJSKA AGENCIJA, RC RIJEKA, PODRUŽNICA PULA, PULA</item>
      <item>Fish trade j.d.o.o. u likvidaciji, Buzet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Fish trade j.d.o.o. u likvidaciji, Buzet, OIB 83305888964, Sportska ulica 6/1,52420 Buzet</item>
    </izvorni_sadrzaj>
    <derivirana_varijabla naziv="DomainObject.Predmet.SudioniciListAdressOIB_1">
      <item>FINANCIJSKA AGENCIJA, RC RIJEKA, PODRUŽNICA PULA, PULA, OIB 85821130368, F. Kurelca 8,51000 Rijeka</item>
      <item>Fish trade j.d.o.o. u likvidaciji, Buzet, OIB 83305888964, Sportska ulica 6/1,52420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83305888964</item>
    </izvorni_sadrzaj>
    <derivirana_varijabla naziv="DomainObject.Predmet.SudioniciListNazivOIB_1">
      <item>, OIB 85821130368</item>
      <item>, OIB 83305888964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493</properties:Words>
  <properties:Characters>2688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2017-10-02T08:54:00Z</dcterms:created>
  <dc:creator>Morena Brajuha</dc:creator>
  <dc:description/>
  <cp:keywords/>
  <cp:lastModifiedBy>Morena Brajuha</cp:lastModifiedBy>
  <cp:lastPrinted>2017-10-02T08:56:00Z</cp:lastPrinted>
  <dcterms:modified xmlns:xsi="http://www.w3.org/2001/XMLSchema-instance" xsi:type="dcterms:W3CDTF">2017-10-03T05:55:00Z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