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d0555" w14:paraId="a0d0555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E751D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</w:t>
      </w:r>
      <w:r w:rsidR="00545294">
        <w:t>8252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E751D2" w:rsidRPr="00E751D2">
        <w:t xml:space="preserve"> </w:t>
      </w:r>
      <w:r w:rsidR="00771F08">
        <w:t>CB CANB</w:t>
      </w:r>
      <w:r w:rsidR="00B5584D">
        <w:t>ER</w:t>
      </w:r>
      <w:r w:rsidR="00771F08">
        <w:t>K d.o.o.</w:t>
      </w:r>
      <w:r w:rsidR="00E751D2">
        <w:t xml:space="preserve"> OIB: </w:t>
      </w:r>
      <w:r w:rsidR="00771F08">
        <w:t>69909483799</w:t>
      </w:r>
      <w:r w:rsidR="00E751D2">
        <w:t xml:space="preserve">, MBS: </w:t>
      </w:r>
      <w:r w:rsidR="00771F08" w:rsidRPr="00771F08">
        <w:t>080768119</w:t>
      </w:r>
      <w:r w:rsidR="00771F08">
        <w:t xml:space="preserve"> </w:t>
      </w:r>
      <w:r w:rsidR="00E751D2">
        <w:t xml:space="preserve"> iz </w:t>
      </w:r>
      <w:r w:rsidR="00771F08">
        <w:t>Zagreba</w:t>
      </w:r>
      <w:r w:rsidR="00E751D2">
        <w:t xml:space="preserve">, </w:t>
      </w:r>
      <w:r w:rsidR="00771F08">
        <w:t xml:space="preserve">Nova cesta 52, </w:t>
      </w:r>
      <w:r w:rsidR="00E751D2">
        <w:t xml:space="preserve"> </w:t>
      </w:r>
      <w:r w:rsidR="00561B14" w:rsidRPr="00561B14">
        <w:t xml:space="preserve"> </w:t>
      </w:r>
      <w:r w:rsidR="007C052C">
        <w:t xml:space="preserve">dana </w:t>
      </w:r>
      <w:r w:rsidR="00FC4DDF">
        <w:t>16</w:t>
      </w:r>
      <w:r w:rsidR="00254CEC" w:rsidRPr="00254CEC">
        <w:t>. prosinca 2015.godine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747695" w:rsidRPr="00747695">
        <w:t xml:space="preserve"> </w:t>
      </w:r>
      <w:r w:rsidR="00485495">
        <w:t xml:space="preserve">CB CANBERK d.o.o. OIB: 69909483799, MBS: </w:t>
      </w:r>
      <w:r w:rsidR="00485495" w:rsidRPr="00771F08">
        <w:t>080768119</w:t>
      </w:r>
      <w:r w:rsidR="00485495">
        <w:t xml:space="preserve">  iz Zagreba, Nova cesta 52,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FC4DDF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FC4DDF">
        <w:t xml:space="preserve"> </w:t>
      </w:r>
      <w:r w:rsidR="00485495">
        <w:t xml:space="preserve">CB CANBERK d.o.o. OIB: 69909483799, MBS: </w:t>
      </w:r>
      <w:r w:rsidR="00485495" w:rsidRPr="00771F08">
        <w:t>080768119</w:t>
      </w:r>
      <w:r w:rsidR="00485495">
        <w:t xml:space="preserve">  iz Zagreba, Nova cesta 52.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FC4DDF" w:rsidP="00A167C6" w:rsidR="00EC159D">
      <w:pPr>
        <w:pStyle w:val="Bezproreda"/>
        <w:jc w:val="center"/>
      </w:pPr>
      <w:r>
        <w:t>U Zagrebu, 16</w:t>
      </w:r>
      <w:r w:rsidR="00254CEC">
        <w:t>. prosinca</w:t>
      </w:r>
      <w:r w:rsidR="00EC159D">
        <w:t xml:space="preserve"> 2015.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313FD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751D2">
          <w:t>70.St-</w:t>
        </w:r>
        <w:r w:rsidR="00485495">
          <w:t>8252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254CEC"/>
    <w:rsid w:val="002F4E4F"/>
    <w:rsid w:val="003054CA"/>
    <w:rsid w:val="00345C9C"/>
    <w:rsid w:val="003A1FB9"/>
    <w:rsid w:val="004313FD"/>
    <w:rsid w:val="0045323B"/>
    <w:rsid w:val="00485495"/>
    <w:rsid w:val="00545294"/>
    <w:rsid w:val="00561B14"/>
    <w:rsid w:val="00592913"/>
    <w:rsid w:val="006E1039"/>
    <w:rsid w:val="00747695"/>
    <w:rsid w:val="00771F08"/>
    <w:rsid w:val="007C052C"/>
    <w:rsid w:val="0092290B"/>
    <w:rsid w:val="009C1F6F"/>
    <w:rsid w:val="00A167C6"/>
    <w:rsid w:val="00A62139"/>
    <w:rsid w:val="00B5584D"/>
    <w:rsid w:val="00B604C7"/>
    <w:rsid w:val="00B95F85"/>
    <w:rsid w:val="00C40A68"/>
    <w:rsid w:val="00C7440C"/>
    <w:rsid w:val="00D52F94"/>
    <w:rsid w:val="00D574B1"/>
    <w:rsid w:val="00DE2C63"/>
    <w:rsid w:val="00DF43CB"/>
    <w:rsid w:val="00E751D2"/>
    <w:rsid w:val="00EC159D"/>
    <w:rsid w:val="00F92056"/>
    <w:rsid w:val="00FC4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4313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13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13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13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13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4313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13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13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13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13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8252</izvorni_sadrzaj>
    <derivirana_varijabla naziv="DomainObject.Predmet.Broj_1">8252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St-8252/2015</izvorni_sadrzaj>
    <derivirana_varijabla naziv="DomainObject.Predmet.OznakaBroj_1">St-8252/2015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CB CANBERK d.o.o.</izvorni_sadrzaj>
    <derivirana_varijabla naziv="DomainObject.Predmet.ProtustrankaFormated_1">  CB CANBERK d.o.o.</derivirana_varijabla>
  </DomainObject.Predmet.ProtustrankaFormated>
  <DomainObject.Predmet.ProtustrankaFormatedOIB>
    <izvorni_sadrzaj>  CB CANBERK d.o.o., OIB 69909483799</izvorni_sadrzaj>
    <derivirana_varijabla naziv="DomainObject.Predmet.ProtustrankaFormatedOIB_1">  CB CANBERK d.o.o., OIB 69909483799</derivirana_varijabla>
  </DomainObject.Predmet.ProtustrankaFormatedOIB>
  <DomainObject.Predmet.ProtustrankaFormatedWithAdress>
    <izvorni_sadrzaj> CB CANBERK d.o.o., Nova cesta 52, 10000 Zagreb</izvorni_sadrzaj>
    <derivirana_varijabla naziv="DomainObject.Predmet.ProtustrankaFormatedWithAdress_1"> CB CANBERK d.o.o., Nova cesta 52, 10000 Zagreb</derivirana_varijabla>
  </DomainObject.Predmet.ProtustrankaFormatedWithAdress>
  <DomainObject.Predmet.ProtustrankaFormatedWithAdressOIB>
    <izvorni_sadrzaj> CB CANBERK d.o.o., OIB 69909483799, Nova cesta 52, 10000 Zagreb</izvorni_sadrzaj>
    <derivirana_varijabla naziv="DomainObject.Predmet.ProtustrankaFormatedWithAdressOIB_1"> CB CANBERK d.o.o., OIB 69909483799, Nova cesta 52, 10000 Zagreb</derivirana_varijabla>
  </DomainObject.Predmet.ProtustrankaFormatedWithAdressOIB>
  <DomainObject.Predmet.ProtustrankaWithAdress>
    <izvorni_sadrzaj>CB CANBERK d.o.o. Nova cesta 52, 10000 Zagreb</izvorni_sadrzaj>
    <derivirana_varijabla naziv="DomainObject.Predmet.ProtustrankaWithAdress_1">CB CANBERK d.o.o. Nova cesta 52, 10000 Zagreb</derivirana_varijabla>
  </DomainObject.Predmet.ProtustrankaWithAdress>
  <DomainObject.Predmet.ProtustrankaWithAdressOIB>
    <izvorni_sadrzaj>CB CANBERK d.o.o., OIB 69909483799, Nova cesta 52, 10000 Zagreb</izvorni_sadrzaj>
    <derivirana_varijabla naziv="DomainObject.Predmet.ProtustrankaWithAdressOIB_1">CB CANBERK d.o.o., OIB 69909483799, Nova cesta 52, 10000 Zagreb</derivirana_varijabla>
  </DomainObject.Predmet.ProtustrankaWithAdressOIB>
  <DomainObject.Predmet.ProtustrankaNazivFormated>
    <izvorni_sadrzaj>CB CANBERK d.o.o.</izvorni_sadrzaj>
    <derivirana_varijabla naziv="DomainObject.Predmet.ProtustrankaNazivFormated_1">CB CANBERK d.o.o.</derivirana_varijabla>
  </DomainObject.Predmet.ProtustrankaNazivFormated>
  <DomainObject.Predmet.ProtustrankaNazivFormatedOIB>
    <izvorni_sadrzaj>CB CANBERK d.o.o., OIB 69909483799</izvorni_sadrzaj>
    <derivirana_varijabla naziv="DomainObject.Predmet.ProtustrankaNazivFormatedOIB_1">CB CANBERK d.o.o., OIB 69909483799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CB CANBERK d.o.o.</item>
    </izvorni_sadrzaj>
    <derivirana_varijabla naziv="DomainObject.Predmet.ProtuStrankaListFormated_1">
      <item>CB CANBERK d.o.o.</item>
    </derivirana_varijabla>
  </DomainObject.Predmet.ProtuStrankaListFormated>
  <DomainObject.Predmet.ProtuStrankaListFormatedOIB>
    <izvorni_sadrzaj>
      <item>CB CANBERK d.o.o., OIB 69909483799</item>
    </izvorni_sadrzaj>
    <derivirana_varijabla naziv="DomainObject.Predmet.ProtuStrankaListFormatedOIB_1">
      <item>CB CANBERK d.o.o., OIB 69909483799</item>
    </derivirana_varijabla>
  </DomainObject.Predmet.ProtuStrankaListFormatedOIB>
  <DomainObject.Predmet.ProtuStrankaListFormatedWithAdress>
    <izvorni_sadrzaj>
      <item>CB CANBERK d.o.o., Nova cesta 52, 10000 Zagreb</item>
    </izvorni_sadrzaj>
    <derivirana_varijabla naziv="DomainObject.Predmet.ProtuStrankaListFormatedWithAdress_1">
      <item>CB CANBERK d.o.o., Nova cesta 52, 10000 Zagreb</item>
    </derivirana_varijabla>
  </DomainObject.Predmet.ProtuStrankaListFormatedWithAdress>
  <DomainObject.Predmet.ProtuStrankaListFormatedWithAdressOIB>
    <izvorni_sadrzaj>
      <item>CB CANBERK d.o.o., OIB 69909483799, Nova cesta 52, 10000 Zagreb</item>
    </izvorni_sadrzaj>
    <derivirana_varijabla naziv="DomainObject.Predmet.ProtuStrankaListFormatedWithAdressOIB_1">
      <item>CB CANBERK d.o.o., OIB 69909483799, Nova cesta 52, 10000 Zagreb</item>
    </derivirana_varijabla>
  </DomainObject.Predmet.ProtuStrankaListFormatedWithAdressOIB>
  <DomainObject.Predmet.ProtuStrankaListNazivFormated>
    <izvorni_sadrzaj>
      <item>CB CANBERK d.o.o.</item>
    </izvorni_sadrzaj>
    <derivirana_varijabla naziv="DomainObject.Predmet.ProtuStrankaListNazivFormated_1">
      <item>CB CANBERK d.o.o.</item>
    </derivirana_varijabla>
  </DomainObject.Predmet.ProtuStrankaListNazivFormated>
  <DomainObject.Predmet.ProtuStrankaListNazivFormatedOIB>
    <izvorni_sadrzaj>
      <item>CB CANBERK d.o.o., OIB 69909483799</item>
    </izvorni_sadrzaj>
    <derivirana_varijabla naziv="DomainObject.Predmet.ProtuStrankaListNazivFormatedOIB_1">
      <item>CB CANBERK d.o.o., OIB 69909483799</item>
    </derivirana_varijabla>
  </DomainObject.Predmet.ProtuStrankaListNazivFormatedOIB>
  <DomainObject.Predmet.OstaliListFormated>
    <izvorni_sadrzaj>
      <item>TAHIR ERBARLAS</item>
    </izvorni_sadrzaj>
    <derivirana_varijabla naziv="DomainObject.Predmet.OstaliListFormated_1">
      <item>TAHIR ERBARLAS</item>
    </derivirana_varijabla>
  </DomainObject.Predmet.OstaliListFormated>
  <DomainObject.Predmet.OstaliListFormatedOIB>
    <izvorni_sadrzaj>
      <item>TAHIR ERBARLAS, OIB 57639136366</item>
    </izvorni_sadrzaj>
    <derivirana_varijabla naziv="DomainObject.Predmet.OstaliListFormatedOIB_1">
      <item>TAHIR ERBARLAS, OIB 57639136366</item>
    </derivirana_varijabla>
  </DomainObject.Predmet.OstaliListFormatedOIB>
  <DomainObject.Predmet.OstaliListFormatedWithAdress>
    <izvorni_sadrzaj>
      <item>TAHIR ERBARLAS, aLSIT VILLA 43/b, ISTAMBUL</item>
    </izvorni_sadrzaj>
    <derivirana_varijabla naziv="DomainObject.Predmet.OstaliListFormatedWithAdress_1">
      <item>TAHIR ERBARLAS, aLSIT VILLA 43/b, ISTAMBUL</item>
    </derivirana_varijabla>
  </DomainObject.Predmet.OstaliListFormatedWithAdress>
  <DomainObject.Predmet.OstaliListFormatedWithAdressOIB>
    <izvorni_sadrzaj>
      <item>TAHIR ERBARLAS, OIB 57639136366, aLSIT VILLA 43/b, ISTAMBUL</item>
    </izvorni_sadrzaj>
    <derivirana_varijabla naziv="DomainObject.Predmet.OstaliListFormatedWithAdressOIB_1">
      <item>TAHIR ERBARLAS, OIB 57639136366, aLSIT VILLA 43/b, ISTAMBUL</item>
    </derivirana_varijabla>
  </DomainObject.Predmet.OstaliListFormatedWithAdressOIB>
  <DomainObject.Predmet.OstaliListNazivFormated>
    <izvorni_sadrzaj>
      <item>TAHIR ERBARLAS</item>
    </izvorni_sadrzaj>
    <derivirana_varijabla naziv="DomainObject.Predmet.OstaliListNazivFormated_1">
      <item>TAHIR ERBARLAS</item>
    </derivirana_varijabla>
  </DomainObject.Predmet.OstaliListNazivFormated>
  <DomainObject.Predmet.OstaliListNazivFormatedOIB>
    <izvorni_sadrzaj>
      <item>TAHIR ERBARLAS, OIB 57639136366</item>
    </izvorni_sadrzaj>
    <derivirana_varijabla naziv="DomainObject.Predmet.OstaliListNazivFormatedOIB_1">
      <item>TAHIR ERBARLAS, OIB 57639136366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CB CANBERK d.o.o.</izvorni_sadrzaj>
    <derivirana_varijabla naziv="DomainObject.Predmet.ProtustrankaIDrugi_1">CB CANBERK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CB CANBERK d.o.o., OIB 69909483799, Nova cesta 52, 10000 Zagreb</izvorni_sadrzaj>
    <derivirana_varijabla naziv="DomainObject.Predmet.ProtustrankaIDrugiAdressOIB_1">CB CANBERK d.o.o., OIB 69909483799, Nova cesta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CB CANBERK d.o.o.</item>
      <item>FINA Regionalni centar Zagreb</item>
      <item>TAHIR ERBARLAS</item>
    </izvorni_sadrzaj>
    <derivirana_varijabla naziv="DomainObject.Predmet.SudioniciListNaziv_1">
      <item>CB CANBERK d.o.o.</item>
      <item>FINA Regionalni centar Zagreb</item>
      <item>TAHIR ERBARLAS</item>
    </derivirana_varijabla>
  </DomainObject.Predmet.SudioniciListNaziv>
  <DomainObject.Predmet.SudioniciListAdressOIB>
    <izvorni_sadrzaj>
      <item>CB CANBERK d.o.o., OIB 69909483799, Nova cesta 52,10000 Zagreb</item>
      <item>FINA Regionalni centar Zagreb, OIB 85821130368, Trg svibanjskih žrtava 1995. br 1,10000 Zagreb</item>
      <item>TAHIR ERBARLAS, OIB 57639136366, aLSIT VILLA 43/b,ISTAMBUL</item>
    </izvorni_sadrzaj>
    <derivirana_varijabla naziv="DomainObject.Predmet.SudioniciListAdressOIB_1">
      <item>CB CANBERK d.o.o., OIB 69909483799, Nova cesta 52,10000 Zagreb</item>
      <item>FINA Regionalni centar Zagreb, OIB 85821130368, Trg svibanjskih žrtava 1995. br 1,10000 Zagreb</item>
      <item>TAHIR ERBARLAS, OIB 57639136366, aLSIT VILLA 43/b,ISTAMBUL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69909483799</item>
      <item>, OIB 85821130368</item>
      <item>, OIB 57639136366</item>
    </izvorni_sadrzaj>
    <derivirana_varijabla naziv="DomainObject.Predmet.SudioniciListNazivOIB_1">
      <item>, OIB 69909483799</item>
      <item>, OIB 85821130368</item>
      <item>, OIB 57639136366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312</properties:Words>
  <properties:Characters>1724</properties:Characters>
  <properties:Lines>53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2015-12-21T07:21:00Z</dcterms:created>
  <dc:creator>Maja Jurovicki</dc:creator>
  <cp:lastModifiedBy>Višnja Svečak</cp:lastModifiedBy>
  <cp:lastPrinted>2015-12-16T08:47:00Z</cp:lastPrinted>
  <dcterms:modified xmlns:xsi="http://www.w3.org/2001/XMLSchema-instance" xsi:type="dcterms:W3CDTF">2015-12-21T09:59:00Z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