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ecc4" w14:paraId="cdeecc4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91622D">
        <w:t>5910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1622D">
        <w:t>5910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1622D">
        <w:t>CIBUS AUTOMATI d.o.o., OIB 13176511000, Zagreb, Šestinski dol 58 B</w:t>
      </w:r>
      <w:r w:rsidR="005E554B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1622D">
        <w:t>23.669,16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4B4B7E"/>
    <w:rsid w:val="00524D3D"/>
    <w:rsid w:val="005E554B"/>
    <w:rsid w:val="006156D0"/>
    <w:rsid w:val="0064498B"/>
    <w:rsid w:val="00726015"/>
    <w:rsid w:val="00761680"/>
    <w:rsid w:val="007D6D1C"/>
    <w:rsid w:val="008C31DE"/>
    <w:rsid w:val="0091622D"/>
    <w:rsid w:val="0098229D"/>
    <w:rsid w:val="009A248B"/>
    <w:rsid w:val="00AF31FC"/>
    <w:rsid w:val="00B00AAF"/>
    <w:rsid w:val="00BC1013"/>
    <w:rsid w:val="00BC1743"/>
    <w:rsid w:val="00C445F4"/>
    <w:rsid w:val="00D660C0"/>
    <w:rsid w:val="00D970B2"/>
    <w:rsid w:val="00DD42EA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2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2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2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2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2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2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2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2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5910</izvorni_sadrzaj>
    <derivirana_varijabla naziv="DomainObject.Predmet.Broj_1">5910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St-5910/2015</izvorni_sadrzaj>
    <derivirana_varijabla naziv="DomainObject.Predmet.OznakaBroj_1">St-5910/2015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CIBUS AUTOMATI d.o.o. zastupanog po punomoćniku Nenad Lehpamer</izvorni_sadrzaj>
    <derivirana_varijabla naziv="DomainObject.Predmet.ProtustrankaFormated_1">  CIBUS AUTOMATI d.o.o. zastupanog po punomoćniku Nenad Lehpamer</derivirana_varijabla>
  </DomainObject.Predmet.ProtustrankaFormated>
  <DomainObject.Predmet.ProtustrankaFormatedOIB>
    <izvorni_sadrzaj>  CIBUS AUTOMATI d.o.o., OIB 13176511000 zastupanog po punomoćniku Nenad Lehpamer</izvorni_sadrzaj>
    <derivirana_varijabla naziv="DomainObject.Predmet.ProtustrankaFormatedOIB_1">  CIBUS AUTOMATI d.o.o., OIB 13176511000 zastupanog po punomoćniku Nenad Lehpamer</derivirana_varijabla>
  </DomainObject.Predmet.ProtustrankaFormatedOIB>
  <DomainObject.Predmet.ProtustrankaFormatedWithAdress>
    <izvorni_sadrzaj> CIBUS AUTOMATI d.o.o., Šestinski dol 58 B, 10000 Zagreb zastupanog po punomoćniku Nenad Lehpamer</izvorni_sadrzaj>
    <derivirana_varijabla naziv="DomainObject.Predmet.ProtustrankaFormatedWithAdress_1"> CIBUS AUTOMATI d.o.o., Šestinski dol 58 B, 10000 Zagreb zastupanog po punomoćniku Nenad Lehpamer</derivirana_varijabla>
  </DomainObject.Predmet.ProtustrankaFormatedWithAdress>
  <DomainObject.Predmet.ProtustrankaFormatedWithAdressOIB>
    <izvorni_sadrzaj> CIBUS AUTOMATI d.o.o., OIB 13176511000, Šestinski dol 58 B, 10000 Zagreb zastupanog po punomoćniku Nenad Lehpamer</izvorni_sadrzaj>
    <derivirana_varijabla naziv="DomainObject.Predmet.ProtustrankaFormatedWithAdressOIB_1"> CIBUS AUTOMATI d.o.o., OIB 13176511000, Šestinski dol 58 B, 10000 Zagreb zastupanog po punomoćniku Nenad Lehpamer</derivirana_varijabla>
  </DomainObject.Predmet.ProtustrankaFormatedWithAdressOIB>
  <DomainObject.Predmet.ProtustrankaWithAdress>
    <izvorni_sadrzaj>CIBUS AUTOMATI d.o.o. Šestinski dol 58 B, 10000 Zagreb</izvorni_sadrzaj>
    <derivirana_varijabla naziv="DomainObject.Predmet.ProtustrankaWithAdress_1">CIBUS AUTOMATI d.o.o. Šestinski dol 58 B, 10000 Zagreb</derivirana_varijabla>
  </DomainObject.Predmet.ProtustrankaWithAdress>
  <DomainObject.Predmet.ProtustrankaWithAdressOIB>
    <izvorni_sadrzaj>CIBUS AUTOMATI d.o.o., OIB 13176511000, Šestinski dol 58 B, 10000 Zagreb</izvorni_sadrzaj>
    <derivirana_varijabla naziv="DomainObject.Predmet.ProtustrankaWithAdressOIB_1">CIBUS AUTOMATI d.o.o., OIB 13176511000, Šestinski dol 58 B, 10000 Zagreb</derivirana_varijabla>
  </DomainObject.Predmet.ProtustrankaWithAdressOIB>
  <DomainObject.Predmet.ProtustrankaNazivFormated>
    <izvorni_sadrzaj>CIBUS AUTOMATI d.o.o.</izvorni_sadrzaj>
    <derivirana_varijabla naziv="DomainObject.Predmet.ProtustrankaNazivFormated_1">CIBUS AUTOMATI d.o.o.</derivirana_varijabla>
  </DomainObject.Predmet.ProtustrankaNazivFormated>
  <DomainObject.Predmet.ProtustrankaNazivFormatedOIB>
    <izvorni_sadrzaj>CIBUS AUTOMATI d.o.o., OIB 13176511000</izvorni_sadrzaj>
    <derivirana_varijabla naziv="DomainObject.Predmet.ProtustrankaNazivFormatedOIB_1">CIBUS AUTOMATI d.o.o., OIB 13176511000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CIBUS AUTOMATI d.o.o. zastupanog po punomoćniku Nenad Lehpamer</item>
    </izvorni_sadrzaj>
    <derivirana_varijabla naziv="DomainObject.Predmet.ProtuStrankaListFormated_1">
      <item>CIBUS AUTOMATI d.o.o. zastupanog po punomoćniku Nenad Lehpamer</item>
    </derivirana_varijabla>
  </DomainObject.Predmet.ProtuStrankaListFormated>
  <DomainObject.Predmet.ProtuStrankaListFormatedOIB>
    <izvorni_sadrzaj>
      <item>CIBUS AUTOMATI d.o.o., OIB 13176511000 zastupanog po punomoćniku Nenad Lehpamer</item>
    </izvorni_sadrzaj>
    <derivirana_varijabla naziv="DomainObject.Predmet.ProtuStrankaListFormatedOIB_1">
      <item>CIBUS AUTOMATI d.o.o., OIB 13176511000 zastupanog po punomoćniku Nenad Lehpamer</item>
    </derivirana_varijabla>
  </DomainObject.Predmet.ProtuStrankaListFormatedOIB>
  <DomainObject.Predmet.ProtuStrankaListFormatedWithAdress>
    <izvorni_sadrzaj>
      <item>CIBUS AUTOMATI d.o.o., Šestinski dol 58 B, 10000 Zagreb zastupanog po punomoćniku Nenad Lehpamer</item>
    </izvorni_sadrzaj>
    <derivirana_varijabla naziv="DomainObject.Predmet.ProtuStrankaListFormatedWithAdress_1">
      <item>CIBUS AUTOMATI d.o.o., Šestinski dol 58 B, 10000 Zagreb zastupanog po punomoćniku Nenad Lehpamer</item>
    </derivirana_varijabla>
  </DomainObject.Predmet.ProtuStrankaListFormatedWithAdress>
  <DomainObject.Predmet.ProtuStrankaListFormatedWithAdressOIB>
    <izvorni_sadrzaj>
      <item>CIBUS AUTOMATI d.o.o., OIB 13176511000, Šestinski dol 58 B, 10000 Zagreb zastupanog po punomoćniku Nenad Lehpamer</item>
    </izvorni_sadrzaj>
    <derivirana_varijabla naziv="DomainObject.Predmet.ProtuStrankaListFormatedWithAdressOIB_1">
      <item>CIBUS AUTOMATI d.o.o., OIB 13176511000, Šestinski dol 58 B, 10000 Zagreb zastupanog po punomoćniku Nenad Lehpamer</item>
    </derivirana_varijabla>
  </DomainObject.Predmet.ProtuStrankaListFormatedWithAdressOIB>
  <DomainObject.Predmet.ProtuStrankaListNazivFormated>
    <izvorni_sadrzaj>
      <item>CIBUS AUTOMATI d.o.o.</item>
    </izvorni_sadrzaj>
    <derivirana_varijabla naziv="DomainObject.Predmet.ProtuStrankaListNazivFormated_1">
      <item>CIBUS AUTOMATI d.o.o.</item>
    </derivirana_varijabla>
  </DomainObject.Predmet.ProtuStrankaListNazivFormated>
  <DomainObject.Predmet.ProtuStrankaListNazivFormatedOIB>
    <izvorni_sadrzaj>
      <item>CIBUS AUTOMATI d.o.o., OIB 13176511000</item>
    </izvorni_sadrzaj>
    <derivirana_varijabla naziv="DomainObject.Predmet.ProtuStrankaListNazivFormatedOIB_1">
      <item>CIBUS AUTOMATI d.o.o., OIB 13176511000</item>
    </derivirana_varijabla>
  </DomainObject.Predmet.ProtuStrankaListNazivFormatedOIB>
  <DomainObject.Predmet.OstaliListFormated>
    <izvorni_sadrzaj>
      <item>Nenad Lehpamer punomoćnik sudionika u postupku CIBUS AUTOMATI d.o.o.</item>
    </izvorni_sadrzaj>
    <derivirana_varijabla naziv="DomainObject.Predmet.OstaliListFormated_1">
      <item>Nenad Lehpamer punomoćnik sudionika u postupku CIBUS AUTOMATI d.o.o.</item>
    </derivirana_varijabla>
  </DomainObject.Predmet.OstaliListFormated>
  <DomainObject.Predmet.OstaliListFormatedOIB>
    <izvorni_sadrzaj>
      <item>Nenad Lehpamer, OIB 09271613836 punomoćnik sudionika u postupku CIBUS AUTOMATI d.o.o.</item>
    </izvorni_sadrzaj>
    <derivirana_varijabla naziv="DomainObject.Predmet.OstaliListFormatedOIB_1">
      <item>Nenad Lehpamer, OIB 09271613836 punomoćnik sudionika u postupku CIBUS AUTOMATI d.o.o.</item>
    </derivirana_varijabla>
  </DomainObject.Predmet.OstaliListFormatedOIB>
  <DomainObject.Predmet.OstaliListFormatedWithAdress>
    <izvorni_sadrzaj>
      <item>Nenad Lehpamer, Šestinski dol 58/b, 10000 Zagreb punomoćnik sudionika u postupku CIBUS AUTOMATI d.o.o.</item>
    </izvorni_sadrzaj>
    <derivirana_varijabla naziv="DomainObject.Predmet.OstaliListFormatedWithAdress_1">
      <item>Nenad Lehpamer, Šestinski dol 58/b, 10000 Zagreb punomoćnik sudionika u postupku CIBUS AUTOMATI d.o.o.</item>
    </derivirana_varijabla>
  </DomainObject.Predmet.OstaliListFormatedWithAdress>
  <DomainObject.Predmet.OstaliListFormatedWithAdressOIB>
    <izvorni_sadrzaj>
      <item>Nenad Lehpamer, OIB 09271613836, Šestinski dol 58/b, 10000 Zagreb punomoćnik sudionika u postupku CIBUS AUTOMATI d.o.o.</item>
    </izvorni_sadrzaj>
    <derivirana_varijabla naziv="DomainObject.Predmet.OstaliListFormatedWithAdressOIB_1">
      <item>Nenad Lehpamer, OIB 09271613836, Šestinski dol 58/b, 10000 Zagreb punomoćnik sudionika u postupku CIBUS AUTOMATI d.o.o.</item>
    </derivirana_varijabla>
  </DomainObject.Predmet.OstaliListFormatedWithAdressOIB>
  <DomainObject.Predmet.OstaliListNazivFormated>
    <izvorni_sadrzaj>
      <item>Nenad Lehpamer</item>
    </izvorni_sadrzaj>
    <derivirana_varijabla naziv="DomainObject.Predmet.OstaliListNazivFormated_1">
      <item>Nenad Lehpamer</item>
    </derivirana_varijabla>
  </DomainObject.Predmet.OstaliListNazivFormated>
  <DomainObject.Predmet.OstaliListNazivFormatedOIB>
    <izvorni_sadrzaj>
      <item>Nenad Lehpamer, OIB 09271613836</item>
    </izvorni_sadrzaj>
    <derivirana_varijabla naziv="DomainObject.Predmet.OstaliListNazivFormatedOIB_1">
      <item>Nenad Lehpamer, OIB 09271613836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CIBUS AUTOMATI d.o.o.</izvorni_sadrzaj>
    <derivirana_varijabla naziv="DomainObject.Predmet.ProtustrankaIDrugi_1">CIBUS AUTOMATI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CIBUS AUTOMATI d.o.o., OIB 13176511000, Šestinski dol 58 B, 10000 Zagreb</izvorni_sadrzaj>
    <derivirana_varijabla naziv="DomainObject.Predmet.ProtustrankaIDrugiAdressOIB_1">CIBUS AUTOMATI d.o.o., OIB 13176511000, Šestinski dol 58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CIBUS AUTOMATI d.o.o.</item>
      <item>Nenad Lehpamer</item>
    </izvorni_sadrzaj>
    <derivirana_varijabla naziv="DomainObject.Predmet.SudioniciListNaziv_1">
      <item>FINA Regionalni centar Zagreb</item>
      <item>CIBUS AUTOMATI d.o.o.</item>
      <item>Nenad Lehpamer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CIBUS AUTOMATI d.o.o., OIB 13176511000, Šestinski dol 58 B,10000 Zagreb</item>
      <item>Nenad Lehpamer, OIB 09271613836, Šestinski dol 58/b,10000 Zagreb</item>
    </izvorni_sadrzaj>
    <derivirana_varijabla naziv="DomainObject.Predmet.SudioniciListAdressOIB_1">
      <item>FINA Regionalni centar Zagreb, OIB 85821130368, Trg svibanjskih žrtava 1995. br. 1,10000 Zagreb</item>
      <item>CIBUS AUTOMATI d.o.o., OIB 13176511000, Šestinski dol 58 B,10000 Zagreb</item>
      <item>Nenad Lehpamer, OIB 09271613836, Šestinski dol 58/b,10000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13176511000</item>
      <item>, OIB 09271613836</item>
    </izvorni_sadrzaj>
    <derivirana_varijabla naziv="DomainObject.Predmet.SudioniciListNazivOIB_1">
      <item>, OIB 85821130368</item>
      <item>, OIB 13176511000</item>
      <item>, OIB 09271613836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1327</properties:Characters>
  <properties:Lines>48</properties:Lines>
  <properties:Paragraphs>17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