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6f6c" w14:paraId="e586f6c" w:rsidRDefault="008151D2" w:rsidP="008151D2" w:rsidR="008151D2" w:rsidRPr="00BC22E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1D2" w:rsidP="008151D2" w:rsidR="008151D2" w:rsidRPr="00BC22E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C22E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151D2" w:rsidP="008151D2" w:rsidR="008151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C22E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151D2" w:rsidP="008151D2" w:rsidR="008151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151D2" w:rsidP="008151D2" w:rsidR="008151D2" w:rsidRPr="00BC22E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151D2" w:rsidP="008151D2" w:rsidR="008151D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151D2" w:rsidP="008151D2" w:rsidR="008151D2" w:rsidRPr="005D578C">
      <w:pPr>
        <w:jc w:val="center"/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ELITA STAN d. o. o. Pula, Gundulićeva 18, OIB 45562504358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040207631,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C22E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ELITA STAN d. o. o. Pula, Gundulićeva 18, OIB 45562504358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040207631,</w:t>
      </w:r>
      <w:r w:rsidRPr="005D578C">
        <w:rPr>
          <w:rFonts w:cs="Times New Roman" w:eastAsia="Times New Roman"/>
          <w:szCs w:val="24"/>
        </w:rPr>
        <w:t xml:space="preserve"> s danom </w:t>
      </w:r>
      <w:r w:rsidR="00BC22E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151D2" w:rsidP="008151D2" w:rsidR="008151D2">
      <w:pPr>
        <w:rPr>
          <w:rFonts w:cs="Times New Roman" w:eastAsia="Times New Roman"/>
          <w:szCs w:val="20"/>
        </w:rPr>
      </w:pPr>
    </w:p>
    <w:p w:rsidRDefault="008151D2" w:rsidP="008151D2" w:rsidR="008151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ELITA STAN d. o. o. Pula, Gundulićeva 18, OIB 45562504358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040207631.</w:t>
      </w:r>
    </w:p>
    <w:p w:rsidRDefault="008151D2" w:rsidP="008151D2" w:rsidR="008151D2">
      <w:pPr>
        <w:ind w:firstLine="709"/>
        <w:rPr>
          <w:rFonts w:cs="Times New Roman" w:eastAsia="Times New Roman"/>
          <w:szCs w:val="24"/>
        </w:rPr>
      </w:pPr>
    </w:p>
    <w:p w:rsidRDefault="008151D2" w:rsidP="008151D2" w:rsidR="008151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ELITA STAN d. o. o. Pula, Gundulićeva 18, OIB 45562504358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040207631.</w:t>
      </w:r>
    </w:p>
    <w:p w:rsidRDefault="008151D2" w:rsidP="008151D2" w:rsidR="008151D2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151D2" w:rsidP="008151D2" w:rsidR="008151D2">
      <w:pPr>
        <w:ind w:firstLine="708"/>
        <w:rPr>
          <w:rFonts w:cs="Times New Roman" w:eastAsia="Times New Roman"/>
          <w:szCs w:val="24"/>
        </w:rPr>
      </w:pPr>
    </w:p>
    <w:p w:rsidRDefault="008151D2" w:rsidP="008151D2" w:rsidR="008151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ELITA STAN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151D2" w:rsidP="008151D2" w:rsidR="008151D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C22E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151D2" w:rsidP="008151D2" w:rsidR="008151D2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151D2" w:rsidP="008151D2" w:rsidR="008151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8151D2" w:rsidP="008151D2" w:rsidR="008151D2">
      <w:pPr>
        <w:jc w:val="left"/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left"/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151D2" w:rsidP="008151D2" w:rsidR="008151D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151D2" w:rsidP="008151D2" w:rsidR="008151D2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rPr>
          <w:rFonts w:cs="Times New Roman" w:eastAsia="Times New Roman"/>
          <w:szCs w:val="24"/>
        </w:rPr>
      </w:pPr>
    </w:p>
    <w:p w:rsidRDefault="008151D2" w:rsidP="008151D2" w:rsidR="008151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ELITA STAN d. o. o. Pula, Gundulićeva 18,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Božica Fišter, Izimje, Izimje 46/A i Tatjana Maretić, Rijeka, Pod voltun 15, </w:t>
      </w:r>
    </w:p>
    <w:p w:rsidRDefault="008151D2" w:rsidP="008151D2" w:rsidR="008151D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151D2" w:rsidP="008151D2" w:rsidR="008151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151D2" w:rsidP="008151D2" w:rsidR="008151D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151D2" w:rsidP="008151D2" w:rsidR="008151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8151D2" w:rsidP="008151D2" w:rsidR="008151D2"/>
    <w:p w:rsidRDefault="00FC49C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1D2" w:rsidP="008151D2" w:rsidR="008151D2">
      <w:r>
        <w:separator/>
      </w:r>
    </w:p>
  </w:endnote>
  <w:endnote w:id="0" w:type="continuationSeparator">
    <w:p w:rsidRDefault="008151D2" w:rsidP="008151D2" w:rsidR="00815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1D2" w:rsidP="008151D2" w:rsidR="008151D2">
      <w:r>
        <w:separator/>
      </w:r>
    </w:p>
  </w:footnote>
  <w:footnote w:id="0" w:type="continuationSeparator">
    <w:p w:rsidRDefault="008151D2" w:rsidP="008151D2" w:rsidR="00815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1D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49C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1D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EFA"/>
    <w:rsid w:val="0075528E"/>
    <w:rsid w:val="0079403F"/>
    <w:rsid w:val="008151D2"/>
    <w:rsid w:val="00A24EFA"/>
    <w:rsid w:val="00B64C77"/>
    <w:rsid w:val="00BC22E2"/>
    <w:rsid w:val="00FC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51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51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151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1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51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51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51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9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49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49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49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51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51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151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1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51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51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51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9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49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49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49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ELITA STAN d. o. o. PULA</izvorni_sadrzaj>
    <derivirana_varijabla naziv="DomainObject.Predmet.ProtustrankaFormated_1">  ELITA STAN d. o. o. PULA</derivirana_varijabla>
  </DomainObject.Predmet.ProtustrankaFormated>
  <DomainObject.Predmet.ProtustrankaFormatedOIB>
    <izvorni_sadrzaj>  ELITA STAN d. o. o. PULA, OIB 45562504358</izvorni_sadrzaj>
    <derivirana_varijabla naziv="DomainObject.Predmet.ProtustrankaFormatedOIB_1">  ELITA STAN d. o. o. PULA, OIB 45562504358</derivirana_varijabla>
  </DomainObject.Predmet.ProtustrankaFormatedOIB>
  <DomainObject.Predmet.ProtustrankaFormatedWithAdress>
    <izvorni_sadrzaj> ELITA STAN d. o. o. PULA, Gundulićeva 18, 52100 Pula</izvorni_sadrzaj>
    <derivirana_varijabla naziv="DomainObject.Predmet.ProtustrankaFormatedWithAdress_1"> ELITA STAN d. o. o. PULA, Gundulićeva 18, 52100 Pula</derivirana_varijabla>
  </DomainObject.Predmet.ProtustrankaFormatedWithAdress>
  <DomainObject.Predmet.ProtustrankaFormatedWithAdressOIB>
    <izvorni_sadrzaj> ELITA STAN d. o. o. PULA, OIB 45562504358, Gundulićeva 18, 52100 Pula</izvorni_sadrzaj>
    <derivirana_varijabla naziv="DomainObject.Predmet.ProtustrankaFormatedWithAdressOIB_1"> ELITA STAN d. o. o. PULA, OIB 45562504358, Gundulićeva 18, 52100 Pula</derivirana_varijabla>
  </DomainObject.Predmet.ProtustrankaFormatedWithAdressOIB>
  <DomainObject.Predmet.ProtustrankaWithAdress>
    <izvorni_sadrzaj>ELITA STAN d. o. o. PULA Gundulićeva 18, 52100 Pula</izvorni_sadrzaj>
    <derivirana_varijabla naziv="DomainObject.Predmet.ProtustrankaWithAdress_1">ELITA STAN d. o. o. PULA Gundulićeva 18, 52100 Pula</derivirana_varijabla>
  </DomainObject.Predmet.ProtustrankaWithAdress>
  <DomainObject.Predmet.ProtustrankaWithAdressOIB>
    <izvorni_sadrzaj>ELITA STAN d. o. o. PULA, OIB 45562504358, Gundulićeva 18, 52100 Pula</izvorni_sadrzaj>
    <derivirana_varijabla naziv="DomainObject.Predmet.ProtustrankaWithAdressOIB_1">ELITA STAN d. o. o. PULA, OIB 45562504358, Gundulićeva 18, 52100 Pula</derivirana_varijabla>
  </DomainObject.Predmet.ProtustrankaWithAdressOIB>
  <DomainObject.Predmet.ProtustrankaNazivFormated>
    <izvorni_sadrzaj>ELITA STAN d. o. o. PULA</izvorni_sadrzaj>
    <derivirana_varijabla naziv="DomainObject.Predmet.ProtustrankaNazivFormated_1">ELITA STAN d. o. o. PULA</derivirana_varijabla>
  </DomainObject.Predmet.ProtustrankaNazivFormated>
  <DomainObject.Predmet.ProtustrankaNazivFormatedOIB>
    <izvorni_sadrzaj>ELITA STAN d. o. o. PULA, OIB 45562504358</izvorni_sadrzaj>
    <derivirana_varijabla naziv="DomainObject.Predmet.ProtustrankaNazivFormatedOIB_1">ELITA STAN d. o. o. PULA, OIB 45562504358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ELITA STAN d. o. o. PULA</item>
    </izvorni_sadrzaj>
    <derivirana_varijabla naziv="DomainObject.Predmet.ProtuStrankaListFormated_1">
      <item>ELITA STAN d. o. o. PULA</item>
    </derivirana_varijabla>
  </DomainObject.Predmet.ProtuStrankaListFormated>
  <DomainObject.Predmet.ProtuStrankaListFormatedOIB>
    <izvorni_sadrzaj>
      <item>ELITA STAN d. o. o. PULA, OIB 45562504358</item>
    </izvorni_sadrzaj>
    <derivirana_varijabla naziv="DomainObject.Predmet.ProtuStrankaListFormatedOIB_1">
      <item>ELITA STAN d. o. o. PULA, OIB 45562504358</item>
    </derivirana_varijabla>
  </DomainObject.Predmet.ProtuStrankaListFormatedOIB>
  <DomainObject.Predmet.ProtuStrankaListFormatedWithAdress>
    <izvorni_sadrzaj>
      <item>ELITA STAN d. o. o. PULA, Gundulićeva 18, 52100 Pula</item>
    </izvorni_sadrzaj>
    <derivirana_varijabla naziv="DomainObject.Predmet.ProtuStrankaListFormatedWithAdress_1">
      <item>ELITA STAN d. o. o. PULA, Gundulićeva 18, 52100 Pula</item>
    </derivirana_varijabla>
  </DomainObject.Predmet.ProtuStrankaListFormatedWithAdress>
  <DomainObject.Predmet.ProtuStrankaListFormatedWithAdressOIB>
    <izvorni_sadrzaj>
      <item>ELITA STAN d. o. o. PULA, OIB 45562504358, Gundulićeva 18, 52100 Pula</item>
    </izvorni_sadrzaj>
    <derivirana_varijabla naziv="DomainObject.Predmet.ProtuStrankaListFormatedWithAdressOIB_1">
      <item>ELITA STAN d. o. o. PULA, OIB 45562504358, Gundulićeva 18, 52100 Pula</item>
    </derivirana_varijabla>
  </DomainObject.Predmet.ProtuStrankaListFormatedWithAdressOIB>
  <DomainObject.Predmet.ProtuStrankaListNazivFormated>
    <izvorni_sadrzaj>
      <item>ELITA STAN d. o. o. PULA</item>
    </izvorni_sadrzaj>
    <derivirana_varijabla naziv="DomainObject.Predmet.ProtuStrankaListNazivFormated_1">
      <item>ELITA STAN d. o. o. PULA</item>
    </derivirana_varijabla>
  </DomainObject.Predmet.ProtuStrankaListNazivFormated>
  <DomainObject.Predmet.ProtuStrankaListNazivFormatedOIB>
    <izvorni_sadrzaj>
      <item>ELITA STAN d. o. o. PULA, OIB 45562504358</item>
    </izvorni_sadrzaj>
    <derivirana_varijabla naziv="DomainObject.Predmet.ProtuStrankaListNazivFormatedOIB_1">
      <item>ELITA STAN d. o. o. PULA, OIB 45562504358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ELITA STAN d. o. o. PULA</izvorni_sadrzaj>
    <derivirana_varijabla naziv="DomainObject.Predmet.ProtustrankaIDrugi_1">ELITA STAN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ELITA STAN d. o. o. PULA, OIB 45562504358, Gundulićeva 18, 52100 Pula</izvorni_sadrzaj>
    <derivirana_varijabla naziv="DomainObject.Predmet.ProtustrankaIDrugiAdressOIB_1">ELITA STAN d. o. o. PULA, OIB 45562504358, Gundulićeva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ELITA STAN d. o. o. PULA</item>
    </izvorni_sadrzaj>
    <derivirana_varijabla naziv="DomainObject.Predmet.SudioniciListNaziv_1">
      <item>FINANCIJSKA AGENCIJA, RC RIJEKA, PODRUŽNICA PULA, PULA</item>
      <item>ELITA STAN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ELITA STAN d. o. o. PULA, OIB 45562504358, Gundulićeva 18,52100 Pula</item>
    </izvorni_sadrzaj>
    <derivirana_varijabla naziv="DomainObject.Predmet.SudioniciListAdressOIB_1">
      <item>FINANCIJSKA AGENCIJA, RC RIJEKA, PODRUŽNICA PULA, PULA, OIB 85821130368, Giardini 5,52100 Pula</item>
      <item>ELITA STAN d. o. o. PULA, OIB 45562504358, Gundulićeva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45562504358</item>
    </izvorni_sadrzaj>
    <derivirana_varijabla naziv="DomainObject.Predmet.SudioniciListNazivOIB_1">
      <item>, OIB 85821130368</item>
      <item>, OIB 45562504358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3043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2016-03-18T07:54:00Z</dcterms:created>
  <dc:creator>Mihaela Kaligari</dc:creator>
  <dc:description/>
  <cp:keywords/>
  <cp:lastModifiedBy>Tamara Žgrablić Širol</cp:lastModifiedBy>
  <cp:lastPrinted>2016-03-29T10:48:00Z</cp:lastPrinted>
  <dcterms:modified xmlns:xsi="http://www.w3.org/2001/XMLSchema-instance" xsi:type="dcterms:W3CDTF">2016-03-29T11:02:00Z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