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04ff" w14:paraId="48504f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20</w:t>
      </w:r>
      <w:r w:rsidR="00087AD2">
        <w:t>88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87AD2">
        <w:t xml:space="preserve"> </w:t>
      </w:r>
      <w:r w:rsidR="00A81F8B">
        <w:t>LYMPHA</w:t>
      </w:r>
      <w:r w:rsidR="00087AD2">
        <w:t xml:space="preserve"> jednostavno društvo s ograničenom odgovornošću za </w:t>
      </w:r>
      <w:r w:rsidR="00A81F8B">
        <w:t>ugostiteljstvo Osijek, Murska 13</w:t>
      </w:r>
      <w:r w:rsidR="00087AD2">
        <w:t xml:space="preserve">, OIB </w:t>
      </w:r>
      <w:r w:rsidR="00A81F8B">
        <w:t>22305253533</w:t>
      </w:r>
      <w:r w:rsidR="00087AD2">
        <w:t>, MBS 030</w:t>
      </w:r>
      <w:r w:rsidR="00A81F8B">
        <w:t>155755</w:t>
      </w:r>
      <w:r w:rsidR="0087465B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087AD2">
        <w:t xml:space="preserve">24. kolovoza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A81F8B">
        <w:t>LYMPHA jednostavno društvo s ograničenom odgovornošću za ugostiteljstvo Osijek, Murska 13, OIB 22305253533, MBS 030155755</w:t>
      </w:r>
      <w:r w:rsidR="00087AD2">
        <w:t xml:space="preserve"> </w:t>
      </w:r>
      <w:r w:rsidR="00F078E5">
        <w:t xml:space="preserve">iznosi </w:t>
      </w:r>
      <w:r w:rsidR="00A81F8B">
        <w:t>5.990,66</w:t>
      </w:r>
      <w:r w:rsidR="009F4FBF">
        <w:t xml:space="preserve">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 xml:space="preserve">osoba ovlaštena za zastupanje dužnika </w:t>
      </w:r>
      <w:r w:rsidR="00A81F8B">
        <w:t xml:space="preserve">Ivan </w:t>
      </w:r>
      <w:proofErr w:type="spellStart"/>
      <w:r w:rsidR="00A81F8B">
        <w:t>Livaja</w:t>
      </w:r>
      <w:proofErr w:type="spellEnd"/>
      <w:r w:rsidR="00A81F8B">
        <w:t xml:space="preserve"> iz Osijeka </w:t>
      </w:r>
      <w:r w:rsidR="00087AD2">
        <w:t>d</w:t>
      </w:r>
      <w:r w:rsidR="0076077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20</w:t>
      </w:r>
      <w:r w:rsidR="00A81F8B">
        <w:t>95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</w:t>
      </w:r>
      <w:r w:rsidR="00087AD2">
        <w:t xml:space="preserve">24. kolovoza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1F8B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1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F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1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F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2095</izvorni_sadrzaj>
    <derivirana_varijabla naziv="DomainObject.Predmet.Broj_1">2095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St-2095/2016</izvorni_sadrzaj>
    <derivirana_varijabla naziv="DomainObject.Predmet.OznakaBroj_1">St-2095/2016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LYMPHA jednostavno društvo s ograničenom odgovornošću za ugostiteljstvo</izvorni_sadrzaj>
    <derivirana_varijabla naziv="DomainObject.Predmet.ProtustrankaFormated_1">  LYMPHA jednostavno društvo s ograničenom odgovornošću za ugostiteljstvo</derivirana_varijabla>
  </DomainObject.Predmet.ProtustrankaFormated>
  <DomainObject.Predmet.ProtustrankaFormatedOIB>
    <izvorni_sadrzaj>  LYMPHA jednostavno društvo s ograničenom odgovornošću za ugostiteljstvo, OIB 22305253533</izvorni_sadrzaj>
    <derivirana_varijabla naziv="DomainObject.Predmet.ProtustrankaFormatedOIB_1">  LYMPHA jednostavno društvo s ograničenom odgovornošću za ugostiteljstvo, OIB 22305253533</derivirana_varijabla>
  </DomainObject.Predmet.ProtustrankaFormatedOIB>
  <DomainObject.Predmet.ProtustrankaFormatedWithAdress>
    <izvorni_sadrzaj> LYMPHA jednostavno društvo s ograničenom odgovornošću za ugostiteljstvo, Murska 13, 31000 Osijek</izvorni_sadrzaj>
    <derivirana_varijabla naziv="DomainObject.Predmet.ProtustrankaFormatedWithAdress_1"> LYMPHA jednostavno društvo s ograničenom odgovornošću za ugostiteljstvo, Murska 13, 31000 Osijek</derivirana_varijabla>
  </DomainObject.Predmet.ProtustrankaFormatedWithAdress>
  <DomainObject.Predmet.ProtustrankaFormatedWithAdressOIB>
    <izvorni_sadrzaj> LYMPHA jednostavno društvo s ograničenom odgovornošću za ugostiteljstvo, OIB 22305253533, Murska 13, 31000 Osijek</izvorni_sadrzaj>
    <derivirana_varijabla naziv="DomainObject.Predmet.ProtustrankaFormatedWithAdressOIB_1"> LYMPHA jednostavno društvo s ograničenom odgovornošću za ugostiteljstvo, OIB 22305253533, Murska 13, 31000 Osijek</derivirana_varijabla>
  </DomainObject.Predmet.ProtustrankaFormatedWithAdressOIB>
  <DomainObject.Predmet.ProtustrankaWithAdress>
    <izvorni_sadrzaj>LYMPHA jednostavno društvo s ograničenom odgovornošću za ugostiteljstvo Murska 13, 31000 Osijek</izvorni_sadrzaj>
    <derivirana_varijabla naziv="DomainObject.Predmet.ProtustrankaWithAdress_1">LYMPHA jednostavno društvo s ograničenom odgovornošću za ugostiteljstvo Murska 13, 31000 Osijek</derivirana_varijabla>
  </DomainObject.Predmet.ProtustrankaWithAdress>
  <DomainObject.Predmet.ProtustrankaWithAdressOIB>
    <izvorni_sadrzaj>LYMPHA jednostavno društvo s ograničenom odgovornošću za ugostiteljstvo, OIB 22305253533, Murska 13, 31000 Osijek</izvorni_sadrzaj>
    <derivirana_varijabla naziv="DomainObject.Predmet.ProtustrankaWithAdressOIB_1">LYMPHA jednostavno društvo s ograničenom odgovornošću za ugostiteljstvo, OIB 22305253533, Murska 13, 31000 Osijek</derivirana_varijabla>
  </DomainObject.Predmet.ProtustrankaWithAdressOIB>
  <DomainObject.Predmet.ProtustrankaNazivFormated>
    <izvorni_sadrzaj>LYMPHA jednostavno društvo s ograničenom odgovornošću za ugostiteljstvo</izvorni_sadrzaj>
    <derivirana_varijabla naziv="DomainObject.Predmet.ProtustrankaNazivFormated_1">LYMPHA jednostavno društvo s ograničenom odgovornošću za ugostiteljstvo</derivirana_varijabla>
  </DomainObject.Predmet.ProtustrankaNazivFormated>
  <DomainObject.Predmet.ProtustrankaNazivFormatedOIB>
    <izvorni_sadrzaj>LYMPHA jednostavno društvo s ograničenom odgovornošću za ugostiteljstvo, OIB 22305253533</izvorni_sadrzaj>
    <derivirana_varijabla naziv="DomainObject.Predmet.ProtustrankaNazivFormatedOIB_1">LYMPHA jednostavno društvo s ograničenom odgovornošću za ugostiteljstvo, OIB 22305253533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LYMPHA jednostavno društvo s ograničenom odgovornošću za ugostiteljstvo</item>
    </izvorni_sadrzaj>
    <derivirana_varijabla naziv="DomainObject.Predmet.ProtuStrankaListFormated_1">
      <item>LYMPHA jednostavno društvo s ograničenom odgovornošću za ugostiteljstvo</item>
    </derivirana_varijabla>
  </DomainObject.Predmet.ProtuStrankaListFormated>
  <DomainObject.Predmet.ProtuStrankaListFormatedOIB>
    <izvorni_sadrzaj>
      <item>LYMPHA jednostavno društvo s ograničenom odgovornošću za ugostiteljstvo, OIB 22305253533</item>
    </izvorni_sadrzaj>
    <derivirana_varijabla naziv="DomainObject.Predmet.ProtuStrankaListFormatedOIB_1">
      <item>LYMPHA jednostavno društvo s ograničenom odgovornošću za ugostiteljstvo, OIB 22305253533</item>
    </derivirana_varijabla>
  </DomainObject.Predmet.ProtuStrankaListFormatedOIB>
  <DomainObject.Predmet.ProtuStrankaListFormatedWithAdress>
    <izvorni_sadrzaj>
      <item>LYMPHA jednostavno društvo s ograničenom odgovornošću za ugostiteljstvo, Murska 13, 31000 Osijek</item>
    </izvorni_sadrzaj>
    <derivirana_varijabla naziv="DomainObject.Predmet.ProtuStrankaListFormatedWithAdress_1">
      <item>LYMPHA jednostavno društvo s ograničenom odgovornošću za ugostiteljstvo, Murska 13, 31000 Osijek</item>
    </derivirana_varijabla>
  </DomainObject.Predmet.ProtuStrankaListFormatedWithAdress>
  <DomainObject.Predmet.ProtuStrankaListFormatedWithAdressOIB>
    <izvorni_sadrzaj>
      <item>LYMPHA jednostavno društvo s ograničenom odgovornošću za ugostiteljstvo, OIB 22305253533, Murska 13, 31000 Osijek</item>
    </izvorni_sadrzaj>
    <derivirana_varijabla naziv="DomainObject.Predmet.ProtuStrankaListFormatedWithAdressOIB_1">
      <item>LYMPHA jednostavno društvo s ograničenom odgovornošću za ugostiteljstvo, OIB 22305253533, Murska 13, 31000 Osijek</item>
    </derivirana_varijabla>
  </DomainObject.Predmet.ProtuStrankaListFormatedWithAdressOIB>
  <DomainObject.Predmet.ProtuStrankaListNazivFormated>
    <izvorni_sadrzaj>
      <item>LYMPHA jednostavno društvo s ograničenom odgovornošću za ugostiteljstvo</item>
    </izvorni_sadrzaj>
    <derivirana_varijabla naziv="DomainObject.Predmet.ProtuStrankaListNazivFormated_1">
      <item>LYMPHA jednostavno društvo s ograničenom odgovornošću za ugostiteljstvo</item>
    </derivirana_varijabla>
  </DomainObject.Predmet.ProtuStrankaListNazivFormated>
  <DomainObject.Predmet.ProtuStrankaListNazivFormatedOIB>
    <izvorni_sadrzaj>
      <item>LYMPHA jednostavno društvo s ograničenom odgovornošću za ugostiteljstvo, OIB 22305253533</item>
    </izvorni_sadrzaj>
    <derivirana_varijabla naziv="DomainObject.Predmet.ProtuStrankaListNazivFormatedOIB_1">
      <item>LYMPHA jednostavno društvo s ograničenom odgovornošću za ugostiteljstvo, OIB 22305253533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LYMPHA jednostavno društvo s ograničenom odgovornošću za ugostiteljstvo</izvorni_sadrzaj>
    <derivirana_varijabla naziv="DomainObject.Predmet.ProtustrankaIDrugi_1">LYMPHA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LYMPHA jednostavno društvo s ograničenom odgovornošću za ugostiteljstvo, OIB 22305253533, Murska 13, 31000 Osijek</izvorni_sadrzaj>
    <derivirana_varijabla naziv="DomainObject.Predmet.ProtustrankaIDrugiAdressOIB_1">LYMPHA jednostavno društvo s ograničenom odgovornošću za ugostiteljstvo, OIB 22305253533, Murska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LYMPHA jednostavno društvo s ograničenom odgovornošću za ugostiteljstvo</item>
    </izvorni_sadrzaj>
    <derivirana_varijabla naziv="DomainObject.Predmet.SudioniciListNaziv_1">
      <item>FINA RC OSIJEK</item>
      <item>LYMPHA jednostavno društvo s ograničenom odgovornošću za ugostiteljstvo</item>
    </derivirana_varijabla>
  </DomainObject.Predmet.SudioniciListNaziv>
  <DomainObject.Predmet.SudioniciListAdressOIB>
    <izvorni_sadrzaj>
      <item>FINA RC OSIJEK, OIB 85821130368</item>
      <item>LYMPHA jednostavno društvo s ograničenom odgovornošću za ugostiteljstvo, OIB 22305253533, Murska 13,31000 Osijek</item>
    </izvorni_sadrzaj>
    <derivirana_varijabla naziv="DomainObject.Predmet.SudioniciListAdressOIB_1">
      <item>FINA RC OSIJEK, OIB 85821130368</item>
      <item>LYMPHA jednostavno društvo s ograničenom odgovornošću za ugostiteljstvo, OIB 22305253533, Murska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22305253533</item>
    </izvorni_sadrzaj>
    <derivirana_varijabla naziv="DomainObject.Predmet.SudioniciListNazivOIB_1">
      <item>, OIB 85821130368</item>
      <item>, OIB 22305253533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E99860-59AB-4A5A-AD3F-0E1EA90CA9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1845</properties:Characters>
  <properties:Lines>45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2016-08-24T06:57:00Z</cp:lastPrinted>
  <dcterms:modified xmlns:xsi="http://www.w3.org/2001/XMLSchema-instance" xsi:type="dcterms:W3CDTF">2016-08-24T06:57:00Z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