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0700" w14:paraId="3f3070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8578A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St-3441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TRGOŠPED SISAK d.o.o.</w:t>
      </w:r>
      <w:r w:rsid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Hrvatskog narodnog preporoda br. 3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697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 w:rsidRP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120007988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 w:rsidRP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45287923649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34BA7" w:rsidRPr="00D34BA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TRGOŠPED SISAK d.o.o., Sisak, Hrvatskog narodnog preporoda br. 3</w:t>
      </w:r>
      <w:r w:rsidR="008578A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 w:rsidRP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120007988</w:t>
      </w:r>
      <w:r w:rsidR="008578A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 w:rsidRP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45287923649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40C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8578A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TRGOŠPED SISAK d.o.o., Sisak, Hrvatskog narodnog preporoda br. 3</w:t>
      </w:r>
      <w:r w:rsidR="008578A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 w:rsidRP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120007988</w:t>
      </w:r>
      <w:r w:rsidR="008578A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78A5" w:rsidRP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45287923649</w:t>
      </w:r>
      <w:r w:rsidR="00D34BA7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697734"/>
    <w:rsid w:val="00715630"/>
    <w:rsid w:val="00726DD4"/>
    <w:rsid w:val="007659BE"/>
    <w:rsid w:val="00776376"/>
    <w:rsid w:val="007B36DC"/>
    <w:rsid w:val="007E7B9C"/>
    <w:rsid w:val="007F5666"/>
    <w:rsid w:val="00832164"/>
    <w:rsid w:val="008578A5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305D9"/>
    <w:rsid w:val="00C9607A"/>
    <w:rsid w:val="00CA6C01"/>
    <w:rsid w:val="00CE07D7"/>
    <w:rsid w:val="00D34BA7"/>
    <w:rsid w:val="00D56637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6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156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156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156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15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15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15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3441</izvorni_sadrzaj>
    <derivirana_varijabla naziv="DomainObject.Predmet.Broj_1">3441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St-3441/2015</izvorni_sadrzaj>
    <derivirana_varijabla naziv="DomainObject.Predmet.OznakaBroj_1">St-3441/2015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TRGOŠPED SISAK d.o.o.</izvorni_sadrzaj>
    <derivirana_varijabla naziv="DomainObject.Predmet.ProtustrankaFormated_1">  TRGOŠPED SISAK d.o.o.</derivirana_varijabla>
  </DomainObject.Predmet.ProtustrankaFormated>
  <DomainObject.Predmet.ProtustrankaFormatedOIB>
    <izvorni_sadrzaj>  TRGOŠPED SISAK d.o.o., OIB 45287923649</izvorni_sadrzaj>
    <derivirana_varijabla naziv="DomainObject.Predmet.ProtustrankaFormatedOIB_1">  TRGOŠPED SISAK d.o.o., OIB 45287923649</derivirana_varijabla>
  </DomainObject.Predmet.ProtustrankaFormatedOIB>
  <DomainObject.Predmet.ProtustrankaFormatedWithAdress>
    <izvorni_sadrzaj> TRGOŠPED SISAK d.o.o., Hrvatskog narodnog preporoda br. 3, 44000 Sisak</izvorni_sadrzaj>
    <derivirana_varijabla naziv="DomainObject.Predmet.ProtustrankaFormatedWithAdress_1"> TRGOŠPED SISAK d.o.o., Hrvatskog narodnog preporoda br. 3, 44000 Sisak</derivirana_varijabla>
  </DomainObject.Predmet.ProtustrankaFormatedWithAdress>
  <DomainObject.Predmet.ProtustrankaFormatedWithAdressOIB>
    <izvorni_sadrzaj> TRGOŠPED SISAK d.o.o., OIB 45287923649, Hrvatskog narodnog preporoda br. 3, 44000 Sisak</izvorni_sadrzaj>
    <derivirana_varijabla naziv="DomainObject.Predmet.ProtustrankaFormatedWithAdressOIB_1"> TRGOŠPED SISAK d.o.o., OIB 45287923649, Hrvatskog narodnog preporoda br. 3, 44000 Sisak</derivirana_varijabla>
  </DomainObject.Predmet.ProtustrankaFormatedWithAdressOIB>
  <DomainObject.Predmet.ProtustrankaWithAdress>
    <izvorni_sadrzaj>TRGOŠPED SISAK d.o.o. Hrvatskog narodnog preporoda br. 3, 44000 Sisak</izvorni_sadrzaj>
    <derivirana_varijabla naziv="DomainObject.Predmet.ProtustrankaWithAdress_1">TRGOŠPED SISAK d.o.o. Hrvatskog narodnog preporoda br. 3, 44000 Sisak</derivirana_varijabla>
  </DomainObject.Predmet.ProtustrankaWithAdress>
  <DomainObject.Predmet.ProtustrankaWithAdressOIB>
    <izvorni_sadrzaj>TRGOŠPED SISAK d.o.o., OIB 45287923649, Hrvatskog narodnog preporoda br. 3, 44000 Sisak</izvorni_sadrzaj>
    <derivirana_varijabla naziv="DomainObject.Predmet.ProtustrankaWithAdressOIB_1">TRGOŠPED SISAK d.o.o., OIB 45287923649, Hrvatskog narodnog preporoda br. 3, 44000 Sisak</derivirana_varijabla>
  </DomainObject.Predmet.ProtustrankaWithAdressOIB>
  <DomainObject.Predmet.ProtustrankaNazivFormated>
    <izvorni_sadrzaj>TRGOŠPED SISAK d.o.o.</izvorni_sadrzaj>
    <derivirana_varijabla naziv="DomainObject.Predmet.ProtustrankaNazivFormated_1">TRGOŠPED SISAK d.o.o.</derivirana_varijabla>
  </DomainObject.Predmet.ProtustrankaNazivFormated>
  <DomainObject.Predmet.ProtustrankaNazivFormatedOIB>
    <izvorni_sadrzaj>TRGOŠPED SISAK d.o.o., OIB 45287923649</izvorni_sadrzaj>
    <derivirana_varijabla naziv="DomainObject.Predmet.ProtustrankaNazivFormatedOIB_1">TRGOŠPED SISAK d.o.o., OIB 45287923649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TRGOŠPED SISAK d.o.o.</item>
    </izvorni_sadrzaj>
    <derivirana_varijabla naziv="DomainObject.Predmet.ProtuStrankaListFormated_1">
      <item>TRGOŠPED SISAK d.o.o.</item>
    </derivirana_varijabla>
  </DomainObject.Predmet.ProtuStrankaListFormated>
  <DomainObject.Predmet.ProtuStrankaListFormatedOIB>
    <izvorni_sadrzaj>
      <item>TRGOŠPED SISAK d.o.o., OIB 45287923649</item>
    </izvorni_sadrzaj>
    <derivirana_varijabla naziv="DomainObject.Predmet.ProtuStrankaListFormatedOIB_1">
      <item>TRGOŠPED SISAK d.o.o., OIB 45287923649</item>
    </derivirana_varijabla>
  </DomainObject.Predmet.ProtuStrankaListFormatedOIB>
  <DomainObject.Predmet.ProtuStrankaListFormatedWithAdress>
    <izvorni_sadrzaj>
      <item>TRGOŠPED SISAK d.o.o., Hrvatskog narodnog preporoda br. 3, 44000 Sisak</item>
    </izvorni_sadrzaj>
    <derivirana_varijabla naziv="DomainObject.Predmet.ProtuStrankaListFormatedWithAdress_1">
      <item>TRGOŠPED SISAK d.o.o., Hrvatskog narodnog preporoda br. 3, 44000 Sisak</item>
    </derivirana_varijabla>
  </DomainObject.Predmet.ProtuStrankaListFormatedWithAdress>
  <DomainObject.Predmet.ProtuStrankaListFormatedWithAdressOIB>
    <izvorni_sadrzaj>
      <item>TRGOŠPED SISAK d.o.o., OIB 45287923649, Hrvatskog narodnog preporoda br. 3, 44000 Sisak</item>
    </izvorni_sadrzaj>
    <derivirana_varijabla naziv="DomainObject.Predmet.ProtuStrankaListFormatedWithAdressOIB_1">
      <item>TRGOŠPED SISAK d.o.o., OIB 45287923649, Hrvatskog narodnog preporoda br. 3, 44000 Sisak</item>
    </derivirana_varijabla>
  </DomainObject.Predmet.ProtuStrankaListFormatedWithAdressOIB>
  <DomainObject.Predmet.ProtuStrankaListNazivFormated>
    <izvorni_sadrzaj>
      <item>TRGOŠPED SISAK d.o.o.</item>
    </izvorni_sadrzaj>
    <derivirana_varijabla naziv="DomainObject.Predmet.ProtuStrankaListNazivFormated_1">
      <item>TRGOŠPED SISAK d.o.o.</item>
    </derivirana_varijabla>
  </DomainObject.Predmet.ProtuStrankaListNazivFormated>
  <DomainObject.Predmet.ProtuStrankaListNazivFormatedOIB>
    <izvorni_sadrzaj>
      <item>TRGOŠPED SISAK d.o.o., OIB 45287923649</item>
    </izvorni_sadrzaj>
    <derivirana_varijabla naziv="DomainObject.Predmet.ProtuStrankaListNazivFormatedOIB_1">
      <item>TRGOŠPED SISAK d.o.o., OIB 45287923649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TRGOŠPED SISAK d.o.o.</izvorni_sadrzaj>
    <derivirana_varijabla naziv="DomainObject.Predmet.ProtustrankaIDrugi_1">TRGOŠPED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TRGOŠPED SISAK d.o.o., OIB 45287923649, Hrvatskog narodnog preporoda br. 3, 44000 Sisak</izvorni_sadrzaj>
    <derivirana_varijabla naziv="DomainObject.Predmet.ProtustrankaIDrugiAdressOIB_1">TRGOŠPED SISAK d.o.o., OIB 45287923649, Hrvatskog narodnog preporoda br.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TRGOŠPED SISAK d.o.o.</item>
    </izvorni_sadrzaj>
    <derivirana_varijabla naziv="DomainObject.Predmet.SudioniciListNaziv_1">
      <item>FINA Regionalni centar Zagreb</item>
      <item>TRGOŠPED SISAK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TRGOŠPED SISAK d.o.o., OIB 45287923649, Hrvatskog narodnog preporoda br. 3,44000 Sisak</item>
    </izvorni_sadrzaj>
    <derivirana_varijabla naziv="DomainObject.Predmet.SudioniciListAdressOIB_1">
      <item>FINA Regionalni centar Zagreb, OIB 85821130368, Trg svibanjskih žrtava 1995. 1,10000 Zagreb</item>
      <item>TRGOŠPED SISAK d.o.o., OIB 45287923649, Hrvatskog narodnog preporoda br.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45287923649</item>
    </izvorni_sadrzaj>
    <derivirana_varijabla naziv="DomainObject.Predmet.SudioniciListNazivOIB_1">
      <item>, OIB 85821130368</item>
      <item>, OIB 45287923649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1877</properties:Characters>
  <properties:Lines>46</properties:Lines>
  <properties:Paragraphs>19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2015-11-26T14:04:00Z</dcterms:modified>
  <cp:revision>37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