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1169" w14:paraId="b8f1169" w:rsidRDefault="0095369D" w:rsidP="00910611" w:rsidR="0095369D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69D" w:rsidP="00910611" w:rsidR="0095369D" w:rsidRPr="0095369D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95369D">
        <w:rPr>
          <w:rFonts w:eastAsia="MS Mincho" w:hAnsi="Times New Roman" w:ascii="Times New Roman"/>
          <w:b w:val="false"/>
        </w:rPr>
        <w:t>REPUBLIKA HRVATSKA</w:t>
      </w:r>
    </w:p>
    <w:p w:rsidRDefault="0095369D" w:rsidP="00910611" w:rsidR="0095369D" w:rsidRPr="0095369D">
      <w:pPr>
        <w:rPr>
          <w:rFonts w:hAnsi="Times New Roman" w:ascii="Times New Roman"/>
          <w:b w:val="false"/>
        </w:rPr>
      </w:pPr>
      <w:r w:rsidRPr="0095369D">
        <w:rPr>
          <w:rFonts w:eastAsia="MS Mincho" w:hAnsi="Times New Roman" w:ascii="Times New Roman"/>
          <w:b w:val="false"/>
        </w:rPr>
        <w:t>TRGOVAČKI SUD U RIJECI</w:t>
      </w:r>
    </w:p>
    <w:p w:rsidRDefault="0095369D" w:rsidR="0095369D" w:rsidRPr="0095369D">
      <w:pPr>
        <w:rPr>
          <w:rFonts w:eastAsia="MS Mincho" w:hAnsi="Times New Roman" w:ascii="Times New Roman"/>
          <w:b w:val="false"/>
        </w:rPr>
      </w:pPr>
      <w:r w:rsidRPr="0095369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5369D" w:rsidP="00910611" w:rsidR="0095369D" w:rsidRPr="00910611"/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DD108C">
        <w:rPr>
          <w:rFonts w:hAnsi="Times New Roman" w:ascii="Times New Roman"/>
          <w:lang w:val="hr-HR"/>
        </w:rPr>
        <w:t>HIT MARINA d.o.o. Novi Vinodolski, Mel bb</w:t>
      </w:r>
      <w:r w:rsidR="00C97CE0" w:rsidRPr="00714053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temeljem čl.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11BE3" w:rsidRPr="00714053">
        <w:rPr>
          <w:rFonts w:hAnsi="Times New Roman" w:ascii="Times New Roman"/>
          <w:b w:val="false"/>
          <w:lang w:val="hr-HR"/>
        </w:rPr>
        <w:t xml:space="preserve"> i 25/12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E010CE">
        <w:rPr>
          <w:rFonts w:hAnsi="Times New Roman" w:ascii="Times New Roman"/>
          <w:b w:val="false"/>
          <w:lang w:val="hr-HR"/>
        </w:rPr>
        <w:t>19. siječnja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E010CE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DD108C" w:rsidP="00DD108C" w:rsidR="00DD108C">
      <w:pPr>
        <w:ind w:left="1080"/>
        <w:jc w:val="both"/>
        <w:rPr>
          <w:rFonts w:hAnsi="Times New Roman" w:ascii="Times New Roman"/>
          <w:lang w:val="hr-HR"/>
        </w:rPr>
      </w:pPr>
    </w:p>
    <w:p w:rsidRDefault="002F6C1F" w:rsidP="00321EBF" w:rsidR="00321EBF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E221C3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</w:t>
      </w:r>
      <w:r w:rsidR="00E221C3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D108C">
        <w:rPr>
          <w:rFonts w:hAnsi="Times New Roman" w:ascii="Times New Roman"/>
          <w:b w:val="false"/>
          <w:lang w:val="hr-HR"/>
        </w:rPr>
        <w:t>Rijeci, Z</w:t>
      </w:r>
      <w:r w:rsidR="00DD108C" w:rsidRPr="00DD108C">
        <w:rPr>
          <w:rFonts w:hAnsi="Times New Roman" w:ascii="Times New Roman"/>
          <w:b w:val="false"/>
        </w:rPr>
        <w:t xml:space="preserve">emljišnoknjižnog odjela u </w:t>
      </w:r>
      <w:r w:rsidR="00E221C3">
        <w:rPr>
          <w:rFonts w:hAnsi="Times New Roman" w:ascii="Times New Roman"/>
          <w:b w:val="false"/>
        </w:rPr>
        <w:t xml:space="preserve">Novom Vinodolskom, </w:t>
      </w:r>
      <w:r w:rsidR="00321EBF" w:rsidRPr="00321EBF">
        <w:rPr>
          <w:rFonts w:hAnsi="Times New Roman" w:ascii="Times New Roman"/>
          <w:lang w:val="hr-HR"/>
        </w:rPr>
        <w:t xml:space="preserve">k.č.br. 16521/12 stambeno – poslovna zgrada, površine 166 čhv, 597 m2, upisana u zk.ul. 5678, k.o. Novi, u naravi objekt "Lucija" i to: </w:t>
      </w:r>
    </w:p>
    <w:p w:rsidRDefault="00E010CE" w:rsidP="00321EBF" w:rsidR="00321EBF" w:rsidRPr="00E010CE">
      <w:pPr>
        <w:jc w:val="both"/>
        <w:rPr>
          <w:rFonts w:hAnsi="Times New Roman" w:ascii="Times New Roman"/>
          <w:lang w:val="hr-HR"/>
        </w:rPr>
      </w:pPr>
      <w:r w:rsidRPr="00E010CE">
        <w:rPr>
          <w:rFonts w:hAnsi="Times New Roman" w:ascii="Times New Roman"/>
          <w:lang w:val="hr-HR"/>
        </w:rPr>
        <w:t xml:space="preserve"> </w:t>
      </w:r>
      <w:r w:rsidR="00321EBF" w:rsidRPr="00E010CE">
        <w:rPr>
          <w:rFonts w:hAnsi="Times New Roman" w:ascii="Times New Roman"/>
          <w:lang w:val="hr-HR"/>
        </w:rPr>
        <w:tab/>
        <w:t>4. etaža: 5605/139027</w:t>
      </w:r>
    </w:p>
    <w:p w:rsidRDefault="00321EBF" w:rsidP="00321EBF" w:rsidR="00321EBF" w:rsidRP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321EBF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4, koji se sastoji od poslovnog prostora, skladišta, sanitarija, predprostora, neto korisne površine 56,05 m2, u nacrtu označeno crvenom bojom po ovlaštenom sudskom Zlatku Košćini iz Rijeke, Vidikovac 30 iznosi 106.000,00 kn;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321EBF" w:rsidP="00321EBF" w:rsidR="00321EBF" w:rsidRPr="00E010CE">
      <w:pPr>
        <w:jc w:val="both"/>
        <w:rPr>
          <w:rFonts w:hAnsi="Times New Roman" w:ascii="Times New Roman"/>
          <w:lang w:val="hr-HR"/>
        </w:rPr>
      </w:pPr>
      <w:r w:rsidRPr="00E010CE">
        <w:rPr>
          <w:rFonts w:hAnsi="Times New Roman" w:ascii="Times New Roman"/>
          <w:lang w:val="hr-HR"/>
        </w:rPr>
        <w:tab/>
        <w:t>5. etaža: 5605/139027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321EBF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5, koji se sastoji od poslovnog prostora, skladišta, sanitarija, predprostora, neto korisne površine 56,05 m2, u nacrtu označeno crvenom bojom po ovlaštenom sudskom Zlatku Košćini iz Rijeke, Vidikovac 30 iznosi 106.000,00 kn;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321EBF" w:rsidP="00321EBF" w:rsidR="00321EBF" w:rsidRPr="00E010CE">
      <w:pPr>
        <w:jc w:val="both"/>
        <w:rPr>
          <w:rFonts w:hAnsi="Times New Roman" w:ascii="Times New Roman"/>
          <w:lang w:val="hr-HR"/>
        </w:rPr>
      </w:pPr>
      <w:r w:rsidRPr="00E010CE">
        <w:rPr>
          <w:rFonts w:hAnsi="Times New Roman" w:ascii="Times New Roman"/>
          <w:lang w:val="hr-HR"/>
        </w:rPr>
        <w:tab/>
        <w:t>6. etaža: 5605/139027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321EBF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6, koji se sastoji od poslovnog prostora, skladišta, sanitarija, predprostora, neto korisne površine 56,05 m2, u nacrtu označeno žutom bojom po ovlaštenom sudskom Zlatku Košćini iz Rijeke, Vidikovac 30 iznosi 130.000,00 kn;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321EBF" w:rsidP="00321EBF" w:rsidR="00321EBF" w:rsidRPr="00E010CE">
      <w:pPr>
        <w:jc w:val="both"/>
        <w:rPr>
          <w:rFonts w:hAnsi="Times New Roman" w:ascii="Times New Roman"/>
          <w:lang w:val="hr-HR"/>
        </w:rPr>
      </w:pPr>
      <w:r w:rsidRPr="00E010CE">
        <w:rPr>
          <w:rFonts w:hAnsi="Times New Roman" w:ascii="Times New Roman"/>
          <w:lang w:val="hr-HR"/>
        </w:rPr>
        <w:tab/>
        <w:t>7. etaža: 5605/139027</w:t>
      </w:r>
    </w:p>
    <w:p w:rsidRDefault="00321EBF" w:rsidP="00321EBF" w:rsidR="00321EBF" w:rsidRP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321EBF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7, koji se sastoji od poslovnog prostora, skladišta, sanitarija, predprostora, neto korisne površine 56,05 m2, u nacrtu označeno svijetloplavom bojom po ovlaštenom sudskom Zlatku Košćini iz Rijeke, Vidikovac 30 iznosi 130.000,00 kn;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010CE" w:rsidP="00321EBF" w:rsidR="00E010CE">
      <w:pPr>
        <w:jc w:val="both"/>
        <w:rPr>
          <w:rFonts w:hAnsi="Times New Roman" w:ascii="Times New Roman"/>
          <w:lang w:val="hr-HR"/>
        </w:rPr>
      </w:pPr>
    </w:p>
    <w:p w:rsidRDefault="00E010CE" w:rsidP="00321EBF" w:rsidR="00E010CE">
      <w:pPr>
        <w:jc w:val="both"/>
        <w:rPr>
          <w:rFonts w:hAnsi="Times New Roman" w:ascii="Times New Roman"/>
          <w:lang w:val="hr-HR"/>
        </w:rPr>
      </w:pPr>
    </w:p>
    <w:p w:rsidRDefault="00321EBF" w:rsidP="00321EBF" w:rsidR="00321EBF" w:rsidRPr="00E010CE">
      <w:pPr>
        <w:jc w:val="both"/>
        <w:rPr>
          <w:rFonts w:hAnsi="Times New Roman" w:ascii="Times New Roman"/>
          <w:lang w:val="hr-HR"/>
        </w:rPr>
      </w:pPr>
      <w:r w:rsidRPr="00E010CE">
        <w:rPr>
          <w:rFonts w:hAnsi="Times New Roman" w:ascii="Times New Roman"/>
          <w:lang w:val="hr-HR"/>
        </w:rPr>
        <w:lastRenderedPageBreak/>
        <w:tab/>
        <w:t>8. etaža: 4331/139027</w:t>
      </w:r>
    </w:p>
    <w:p w:rsidRDefault="00321EBF" w:rsidP="00321EBF" w:rsidR="00321EBF" w:rsidRP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321EBF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8, koji se sastoji od poslovnog prostora, neto korisne površine 43,31 m2, u nacrtu označeno tamnoplavom bojom po ovlaštenom sudskom Zlatku Košćini iz Rijeke, Vidikovac 30 iznosi 101.000,00 kn;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321EBF" w:rsidP="00321EBF" w:rsidR="00321EBF" w:rsidRPr="00E010CE">
      <w:pPr>
        <w:jc w:val="both"/>
        <w:rPr>
          <w:rFonts w:hAnsi="Times New Roman" w:ascii="Times New Roman"/>
          <w:lang w:val="hr-HR"/>
        </w:rPr>
      </w:pPr>
      <w:r w:rsidRPr="00E010CE">
        <w:rPr>
          <w:rFonts w:hAnsi="Times New Roman" w:ascii="Times New Roman"/>
          <w:lang w:val="hr-HR"/>
        </w:rPr>
        <w:t xml:space="preserve"> </w:t>
      </w:r>
      <w:r w:rsidRPr="00E010CE">
        <w:rPr>
          <w:rFonts w:hAnsi="Times New Roman" w:ascii="Times New Roman"/>
          <w:lang w:val="hr-HR"/>
        </w:rPr>
        <w:tab/>
        <w:t>10. etaža: 2109/139027</w:t>
      </w:r>
    </w:p>
    <w:p w:rsidRDefault="00321EBF" w:rsidP="00321EBF" w:rsidR="00321EBF" w:rsidRP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321EBF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10, koji se sastoji od poslovnog prostora, neto korisne površine 21,09 m2, u nacrtu označeno crvenom bojom po ovlaštenom sudskom Zlatku Košćini iz Rijeke, Vidikovac 30 iznosi 49.000,00 kn;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321EBF" w:rsidP="00321EBF" w:rsidR="00321EBF" w:rsidRPr="00E010CE">
      <w:pPr>
        <w:jc w:val="both"/>
        <w:rPr>
          <w:rFonts w:hAnsi="Times New Roman" w:ascii="Times New Roman"/>
          <w:lang w:val="hr-HR"/>
        </w:rPr>
      </w:pPr>
      <w:r w:rsidRPr="00E010CE">
        <w:rPr>
          <w:rFonts w:hAnsi="Times New Roman" w:ascii="Times New Roman"/>
          <w:lang w:val="hr-HR"/>
        </w:rPr>
        <w:tab/>
        <w:t>11. etaža: 3608/139027</w:t>
      </w:r>
    </w:p>
    <w:p w:rsidRDefault="00321EBF" w:rsidP="00321EBF" w:rsidR="00DD108C" w:rsidRP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321EBF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11, koji se sastoji od poslovnog prostora, neto korisne površine 36,08 m2, u nacrtu označeno svijetloplavom bojom po ovlaštenom sudskom Zlatku Košćini iz Rijeke, Vidikovac 30 iznosi 85.000,00 kn;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321EBF" w:rsidP="00072B26" w:rsidR="00321EBF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E221C3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E010CE" w:rsidP="00E010CE" w:rsidR="00072B26" w:rsidRPr="00E010CE">
      <w:pPr>
        <w:pStyle w:val="Odlomakpopisa"/>
        <w:numPr>
          <w:ilvl w:val="0"/>
          <w:numId w:val="24"/>
        </w:num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ožujka</w:t>
      </w:r>
      <w:r w:rsidR="00317FF3" w:rsidRPr="00E010CE">
        <w:rPr>
          <w:rFonts w:hAnsi="Times New Roman" w:ascii="Times New Roman"/>
          <w:lang w:val="hr-HR"/>
        </w:rPr>
        <w:t xml:space="preserve"> 201</w:t>
      </w:r>
      <w:r w:rsidR="004E5EC3" w:rsidRPr="00E010CE">
        <w:rPr>
          <w:rFonts w:hAnsi="Times New Roman" w:ascii="Times New Roman"/>
          <w:lang w:val="hr-HR"/>
        </w:rPr>
        <w:t>6</w:t>
      </w:r>
      <w:r w:rsidR="00317FF3" w:rsidRPr="00E010CE">
        <w:rPr>
          <w:rFonts w:hAnsi="Times New Roman" w:ascii="Times New Roman"/>
          <w:lang w:val="hr-HR"/>
        </w:rPr>
        <w:t xml:space="preserve">. </w:t>
      </w:r>
      <w:r w:rsidR="007725BF" w:rsidRPr="00E010CE">
        <w:rPr>
          <w:rFonts w:hAnsi="Times New Roman" w:ascii="Times New Roman"/>
          <w:lang w:val="hr-HR"/>
        </w:rPr>
        <w:t>g</w:t>
      </w:r>
      <w:r w:rsidR="00072B26" w:rsidRPr="00E010CE">
        <w:rPr>
          <w:rFonts w:hAnsi="Times New Roman" w:ascii="Times New Roman"/>
          <w:lang w:val="hr-HR"/>
        </w:rPr>
        <w:t xml:space="preserve">. u </w:t>
      </w:r>
      <w:r>
        <w:rPr>
          <w:rFonts w:hAnsi="Times New Roman" w:ascii="Times New Roman"/>
          <w:lang w:val="hr-HR"/>
        </w:rPr>
        <w:t>9</w:t>
      </w:r>
      <w:r w:rsidR="00072B26" w:rsidRPr="00E010CE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321EBF" w:rsidP="00072B26" w:rsidR="00321EB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E221C3">
        <w:rPr>
          <w:rFonts w:hAnsi="Times New Roman" w:ascii="Times New Roman"/>
          <w:b w:val="false"/>
          <w:lang w:val="hr-HR"/>
        </w:rPr>
        <w:t>e-</w:t>
      </w:r>
      <w:r w:rsidR="00E010CE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DD108C">
        <w:rPr>
          <w:rFonts w:hAnsi="Times New Roman" w:ascii="Times New Roman"/>
          <w:b w:val="false"/>
          <w:lang w:val="hr-HR"/>
        </w:rPr>
        <w:t xml:space="preserve"> i Hrvatske gospodarske komore i tjednom tisku. </w:t>
      </w:r>
    </w:p>
    <w:p w:rsidRDefault="00B9387B" w:rsidP="00072B26" w:rsidR="00B9387B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- prodaje se </w:t>
      </w:r>
      <w:r w:rsidRPr="00617FFE">
        <w:rPr>
          <w:rFonts w:hAnsi="Times New Roman" w:ascii="Times New Roman"/>
          <w:lang w:val="hr-HR"/>
        </w:rPr>
        <w:t>4. etaža: 5605/139027</w:t>
      </w:r>
      <w:r>
        <w:rPr>
          <w:rFonts w:hAnsi="Times New Roman" w:ascii="Times New Roman"/>
          <w:lang w:val="hr-HR"/>
        </w:rPr>
        <w:t xml:space="preserve">, </w:t>
      </w:r>
      <w:r w:rsidRPr="00ED28C2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4, koji se sastoji od poslovnog prostora, skladišta, sanitarija, predprostora, neto korisne površine 56,05 m2, </w:t>
      </w:r>
      <w:r>
        <w:rPr>
          <w:rFonts w:hAnsi="Times New Roman" w:ascii="Times New Roman"/>
          <w:b w:val="false"/>
          <w:lang w:val="hr-HR"/>
        </w:rPr>
        <w:t>u nacrtu označeno crvenom bojom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poslovni prostor je u stanju roh – bau izvedbe s predviđenim priključcima;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prodaje se </w:t>
      </w:r>
      <w:r w:rsidRPr="00617FFE">
        <w:rPr>
          <w:rFonts w:hAnsi="Times New Roman" w:ascii="Times New Roman"/>
          <w:lang w:val="hr-HR"/>
        </w:rPr>
        <w:t>5. etaža: 5605/139027</w:t>
      </w:r>
      <w:r>
        <w:rPr>
          <w:rFonts w:hAnsi="Times New Roman" w:ascii="Times New Roman"/>
          <w:lang w:val="hr-HR"/>
        </w:rPr>
        <w:t xml:space="preserve">, </w:t>
      </w:r>
      <w:r w:rsidRPr="00ED28C2">
        <w:rPr>
          <w:rFonts w:hAnsi="Times New Roman" w:ascii="Times New Roman"/>
          <w:b w:val="false"/>
          <w:lang w:val="hr-HR"/>
        </w:rPr>
        <w:t>1. posebni dio zgrade sagrađene na k.č.br. 16521/12, prizemlje: lokal br. 5, koji se sastoji od poslovnog prostora, skladišta, sanitarija, predprostora, neto korisne površine 56,05 m2, u nacrtu označeno crvenom bojom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poslovni prostor je u stanju roh – bau izvedbe s predviđenim priključcima;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prodaje se </w:t>
      </w:r>
      <w:r w:rsidRPr="00617FFE">
        <w:rPr>
          <w:rFonts w:hAnsi="Times New Roman" w:ascii="Times New Roman"/>
          <w:lang w:val="hr-HR"/>
        </w:rPr>
        <w:t>6. etaža: 5605/139027</w:t>
      </w:r>
      <w:r>
        <w:rPr>
          <w:rFonts w:hAnsi="Times New Roman" w:ascii="Times New Roman"/>
          <w:lang w:val="hr-HR"/>
        </w:rPr>
        <w:t xml:space="preserve">, </w:t>
      </w:r>
      <w:r w:rsidRPr="00ED28C2">
        <w:rPr>
          <w:rFonts w:hAnsi="Times New Roman" w:ascii="Times New Roman"/>
          <w:b w:val="false"/>
          <w:lang w:val="hr-HR"/>
        </w:rPr>
        <w:t>1. posebni dio zgrade sagrađene na k.č.br. 16521/12, prizemlje: lokal br. 6, koji se sastoji od poslovnog prostora, skladišta, sanitarija, predprostora, neto korisne površine 56,05 m2, u nacrtu označeno žutom bojom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poslovni prostor je u stanju roh – bau izvedbe s predviđenim priključcima;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prodaje se </w:t>
      </w:r>
      <w:r w:rsidRPr="00617FFE">
        <w:rPr>
          <w:rFonts w:hAnsi="Times New Roman" w:ascii="Times New Roman"/>
          <w:lang w:val="hr-HR"/>
        </w:rPr>
        <w:t>7. etaža: 5605/139027</w:t>
      </w:r>
      <w:r>
        <w:rPr>
          <w:rFonts w:hAnsi="Times New Roman" w:ascii="Times New Roman"/>
          <w:lang w:val="hr-HR"/>
        </w:rPr>
        <w:t xml:space="preserve">, </w:t>
      </w:r>
      <w:r w:rsidRPr="00ED28C2">
        <w:rPr>
          <w:rFonts w:hAnsi="Times New Roman" w:ascii="Times New Roman"/>
          <w:b w:val="false"/>
          <w:lang w:val="hr-HR"/>
        </w:rPr>
        <w:t>1. posebni dio zgrade sagrađene na k.č.br. 16521/12, prizemlje: lokal br. 7, koji se sastoji od poslovnog prostora, skladišta, sanitarija, predprostora, neto korisne površine 56,05 m2, u nacrt</w:t>
      </w:r>
      <w:r>
        <w:rPr>
          <w:rFonts w:hAnsi="Times New Roman" w:ascii="Times New Roman"/>
          <w:b w:val="false"/>
          <w:lang w:val="hr-HR"/>
        </w:rPr>
        <w:t xml:space="preserve">u označeno svijetloplavom bojom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poslovni prostor je u stanju roh – bau izvedbe s predviđenim priključcima;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prodaje se </w:t>
      </w:r>
      <w:r w:rsidRPr="00617FFE">
        <w:rPr>
          <w:rFonts w:hAnsi="Times New Roman" w:ascii="Times New Roman"/>
          <w:lang w:val="hr-HR"/>
        </w:rPr>
        <w:t>8. etaža: 4331/139027</w:t>
      </w:r>
      <w:r>
        <w:rPr>
          <w:rFonts w:hAnsi="Times New Roman" w:ascii="Times New Roman"/>
          <w:lang w:val="hr-HR"/>
        </w:rPr>
        <w:t xml:space="preserve">, </w:t>
      </w:r>
      <w:r w:rsidRPr="00ED28C2">
        <w:rPr>
          <w:rFonts w:hAnsi="Times New Roman" w:ascii="Times New Roman"/>
          <w:b w:val="false"/>
          <w:lang w:val="hr-HR"/>
        </w:rPr>
        <w:t>1. posebni dio zgrade sagrađene na k.č.br. 16521/12, prizemlje: lokal br. 8, koji se sastoji od poslovnog prostora, neto korisne površine 43,31 m2, u na</w:t>
      </w:r>
      <w:r>
        <w:rPr>
          <w:rFonts w:hAnsi="Times New Roman" w:ascii="Times New Roman"/>
          <w:b w:val="false"/>
          <w:lang w:val="hr-HR"/>
        </w:rPr>
        <w:t xml:space="preserve">crtu označeno tamnoplavom bojom 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poslovni prostor je u stanju roh – bau izvedbe s predviđenim priključcima;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prodaje se </w:t>
      </w:r>
      <w:r w:rsidRPr="00617FFE">
        <w:rPr>
          <w:rFonts w:hAnsi="Times New Roman" w:ascii="Times New Roman"/>
          <w:lang w:val="hr-HR"/>
        </w:rPr>
        <w:t>10. etaža: 2109/139027</w:t>
      </w:r>
      <w:r>
        <w:rPr>
          <w:rFonts w:hAnsi="Times New Roman" w:ascii="Times New Roman"/>
          <w:lang w:val="hr-HR"/>
        </w:rPr>
        <w:t xml:space="preserve">, </w:t>
      </w:r>
      <w:r w:rsidRPr="00ED28C2">
        <w:rPr>
          <w:rFonts w:hAnsi="Times New Roman" w:ascii="Times New Roman"/>
          <w:b w:val="false"/>
          <w:lang w:val="hr-HR"/>
        </w:rPr>
        <w:t xml:space="preserve">1. posebni dio zgrade sagrađene na k.č.br. 16521/12, prizemlje: lokal br. 10, koji se sastoji od poslovnog prostora, neto korisne površine 21,09 m2, </w:t>
      </w:r>
      <w:r>
        <w:rPr>
          <w:rFonts w:hAnsi="Times New Roman" w:ascii="Times New Roman"/>
          <w:b w:val="false"/>
          <w:lang w:val="hr-HR"/>
        </w:rPr>
        <w:t xml:space="preserve">u nacrtu označeno crvenom bojom 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poslovni prostor je u stanju roh – bau izvedbe s predviđenim priključcima;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</w:p>
    <w:p w:rsidRDefault="00321EBF" w:rsidP="00321EBF" w:rsidR="00321EBF" w:rsidRPr="00617FFE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prodaje se </w:t>
      </w:r>
      <w:r w:rsidRPr="00617FFE">
        <w:rPr>
          <w:rFonts w:hAnsi="Times New Roman" w:ascii="Times New Roman"/>
          <w:lang w:val="hr-HR"/>
        </w:rPr>
        <w:t>11. etaža: 3608/139027</w:t>
      </w:r>
      <w:r>
        <w:rPr>
          <w:rFonts w:hAnsi="Times New Roman" w:ascii="Times New Roman"/>
          <w:lang w:val="hr-HR"/>
        </w:rPr>
        <w:t xml:space="preserve">, </w:t>
      </w:r>
      <w:r w:rsidRPr="00ED28C2">
        <w:rPr>
          <w:rFonts w:hAnsi="Times New Roman" w:ascii="Times New Roman"/>
          <w:b w:val="false"/>
          <w:lang w:val="hr-HR"/>
        </w:rPr>
        <w:t>1. posebni dio zgrade sagrađene na k.č.br. 16521/12, prizemlje: lokal br. 11, koji se sastoji od poslovnog prostora, neto korisne površine 36,08 m2, u nacrt</w:t>
      </w:r>
      <w:r>
        <w:rPr>
          <w:rFonts w:hAnsi="Times New Roman" w:ascii="Times New Roman"/>
          <w:b w:val="false"/>
          <w:lang w:val="hr-HR"/>
        </w:rPr>
        <w:t xml:space="preserve">u označeno svijetloplavom bojom  </w:t>
      </w:r>
    </w:p>
    <w:p w:rsidRDefault="00321EBF" w:rsidP="00321EBF" w:rsidR="00321EB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poslovni prostor je u stanju roh – bau izvedbe s predviđenim priključcima; </w:t>
      </w:r>
    </w:p>
    <w:p w:rsidRDefault="00A6696E" w:rsidP="00321EBF" w:rsidR="00A6696E">
      <w:pPr>
        <w:jc w:val="both"/>
        <w:rPr>
          <w:rFonts w:hAnsi="Times New Roman" w:ascii="Times New Roman"/>
          <w:b w:val="false"/>
          <w:lang w:val="hr-HR"/>
        </w:rPr>
      </w:pPr>
    </w:p>
    <w:p w:rsidRDefault="002A7030" w:rsidP="002A7030" w:rsidR="002A7030" w:rsidRPr="002A7030">
      <w:pPr>
        <w:jc w:val="both"/>
        <w:rPr>
          <w:rFonts w:hAnsi="Times New Roman" w:ascii="Times New Roman"/>
          <w:b w:val="false"/>
          <w:lang w:val="hr-HR"/>
        </w:rPr>
      </w:pPr>
      <w:r w:rsidRPr="002A7030">
        <w:rPr>
          <w:rFonts w:hAnsi="Times New Roman" w:ascii="Times New Roman"/>
          <w:b w:val="false"/>
          <w:lang w:val="hr-HR"/>
        </w:rPr>
        <w:t xml:space="preserve">- utvrđena vrijednost nekretnina opisanih u točki I. zaključka  </w:t>
      </w:r>
    </w:p>
    <w:p w:rsidRDefault="002A7030" w:rsidP="002A7030" w:rsidR="002A7030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>- 4. etaža: 5605/139027 iznosi 106.000,00 kn</w:t>
      </w:r>
    </w:p>
    <w:p w:rsidRDefault="002A7030" w:rsidP="002A7030" w:rsidR="002A7030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>- 5. etaža: 5605/139027 iznosi 106.000,00 kn</w:t>
      </w:r>
    </w:p>
    <w:p w:rsidRDefault="002A7030" w:rsidP="002A7030" w:rsidR="002A7030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>- 6. etaža: 5605/139027 iznosi 130.000,00 kn</w:t>
      </w:r>
    </w:p>
    <w:p w:rsidRDefault="002A7030" w:rsidP="002A7030" w:rsidR="002A7030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>- 7. etaža: 5605/139027 iznosi 130.000,00 kn</w:t>
      </w:r>
    </w:p>
    <w:p w:rsidRDefault="002A7030" w:rsidP="002A7030" w:rsidR="002A7030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>- 8. etaža: 4331/139027 iznosi 101.000,00 kn</w:t>
      </w:r>
    </w:p>
    <w:p w:rsidRDefault="002A7030" w:rsidP="002A7030" w:rsidR="002A7030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-10. etaža: 2109/139027 iznosi 49.000,00 kn </w:t>
      </w:r>
    </w:p>
    <w:p w:rsidRDefault="002A7030" w:rsidP="002A7030" w:rsidR="002A7030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-11. etaža: 3608/139027 iznosi 85.000,00 kn </w:t>
      </w:r>
    </w:p>
    <w:p w:rsidRDefault="00D51330" w:rsidP="00072B26" w:rsidR="00D51330">
      <w:pPr>
        <w:jc w:val="both"/>
        <w:rPr>
          <w:rFonts w:hAnsi="Times New Roman" w:ascii="Times New Roman"/>
          <w:lang w:val="hr-HR"/>
        </w:rPr>
      </w:pPr>
    </w:p>
    <w:p w:rsidRDefault="00574356" w:rsidP="00574356" w:rsidR="0057435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nekretnin</w:t>
      </w:r>
      <w:r w:rsidR="004E5EC3">
        <w:rPr>
          <w:rFonts w:hAnsi="Times New Roman" w:ascii="Times New Roman"/>
          <w:b w:val="false"/>
          <w:lang w:val="hr-HR"/>
        </w:rPr>
        <w:t xml:space="preserve">e </w:t>
      </w:r>
      <w:r w:rsidRPr="00714053">
        <w:rPr>
          <w:rFonts w:hAnsi="Times New Roman" w:ascii="Times New Roman"/>
          <w:b w:val="false"/>
          <w:lang w:val="hr-HR"/>
        </w:rPr>
        <w:t xml:space="preserve">se na ročištu za dražbu ne </w:t>
      </w:r>
      <w:r w:rsidR="004E5EC3">
        <w:rPr>
          <w:rFonts w:hAnsi="Times New Roman" w:ascii="Times New Roman"/>
          <w:b w:val="false"/>
          <w:lang w:val="hr-HR"/>
        </w:rPr>
        <w:t>mogu</w:t>
      </w:r>
      <w:r w:rsidRPr="00714053">
        <w:rPr>
          <w:rFonts w:hAnsi="Times New Roman" w:ascii="Times New Roman"/>
          <w:b w:val="false"/>
          <w:lang w:val="hr-HR"/>
        </w:rPr>
        <w:t xml:space="preserve"> prodati ispod</w:t>
      </w:r>
      <w:r w:rsidR="004E5EC3">
        <w:rPr>
          <w:rFonts w:hAnsi="Times New Roman" w:ascii="Times New Roman"/>
          <w:b w:val="false"/>
          <w:lang w:val="hr-HR"/>
        </w:rPr>
        <w:t xml:space="preserve"> cijene od</w:t>
      </w:r>
    </w:p>
    <w:p w:rsidRDefault="004E5EC3" w:rsidP="002A7030" w:rsidR="004E5EC3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- 4. etaža: 5605/139027 iznosi </w:t>
      </w:r>
      <w:r w:rsidR="00E010CE">
        <w:rPr>
          <w:rFonts w:hAnsi="Times New Roman" w:ascii="Times New Roman"/>
          <w:lang w:val="hr-HR"/>
        </w:rPr>
        <w:t>68</w:t>
      </w:r>
      <w:r w:rsidRPr="002A7030">
        <w:rPr>
          <w:rFonts w:hAnsi="Times New Roman" w:ascii="Times New Roman"/>
          <w:lang w:val="hr-HR"/>
        </w:rPr>
        <w:t>.000,00 kn</w:t>
      </w:r>
    </w:p>
    <w:p w:rsidRDefault="004E5EC3" w:rsidP="002A7030" w:rsidR="004E5EC3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- 5. etaža: 5605/139027 iznosi </w:t>
      </w:r>
      <w:r w:rsidR="00E010CE">
        <w:rPr>
          <w:rFonts w:hAnsi="Times New Roman" w:ascii="Times New Roman"/>
          <w:lang w:val="hr-HR"/>
        </w:rPr>
        <w:t>68</w:t>
      </w:r>
      <w:r w:rsidRPr="002A7030">
        <w:rPr>
          <w:rFonts w:hAnsi="Times New Roman" w:ascii="Times New Roman"/>
          <w:lang w:val="hr-HR"/>
        </w:rPr>
        <w:t>.000,00 kn</w:t>
      </w:r>
    </w:p>
    <w:p w:rsidRDefault="004E5EC3" w:rsidP="002A7030" w:rsidR="004E5EC3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- 6. etaža: 5605/139027 iznosi </w:t>
      </w:r>
      <w:r w:rsidR="00E010CE">
        <w:rPr>
          <w:rFonts w:hAnsi="Times New Roman" w:ascii="Times New Roman"/>
          <w:lang w:val="hr-HR"/>
        </w:rPr>
        <w:t>84</w:t>
      </w:r>
      <w:r w:rsidRPr="002A7030">
        <w:rPr>
          <w:rFonts w:hAnsi="Times New Roman" w:ascii="Times New Roman"/>
          <w:lang w:val="hr-HR"/>
        </w:rPr>
        <w:t>.000,00 kn</w:t>
      </w:r>
    </w:p>
    <w:p w:rsidRDefault="004E5EC3" w:rsidP="002A7030" w:rsidR="004E5EC3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- 7. etaža: 5605/139027 iznosi </w:t>
      </w:r>
      <w:r w:rsidR="00E010CE">
        <w:rPr>
          <w:rFonts w:hAnsi="Times New Roman" w:ascii="Times New Roman"/>
          <w:lang w:val="hr-HR"/>
        </w:rPr>
        <w:t>84</w:t>
      </w:r>
      <w:r w:rsidRPr="002A7030">
        <w:rPr>
          <w:rFonts w:hAnsi="Times New Roman" w:ascii="Times New Roman"/>
          <w:lang w:val="hr-HR"/>
        </w:rPr>
        <w:t>.000,00 kn</w:t>
      </w:r>
    </w:p>
    <w:p w:rsidRDefault="004E5EC3" w:rsidP="002A7030" w:rsidR="004E5EC3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- 8. etaža: 4331/139027 iznosi </w:t>
      </w:r>
      <w:r w:rsidR="00E010CE">
        <w:rPr>
          <w:rFonts w:hAnsi="Times New Roman" w:ascii="Times New Roman"/>
          <w:lang w:val="hr-HR"/>
        </w:rPr>
        <w:t>64</w:t>
      </w:r>
      <w:r w:rsidRPr="002A7030">
        <w:rPr>
          <w:rFonts w:hAnsi="Times New Roman" w:ascii="Times New Roman"/>
          <w:lang w:val="hr-HR"/>
        </w:rPr>
        <w:t>.000,00 kn</w:t>
      </w:r>
    </w:p>
    <w:p w:rsidRDefault="004E5EC3" w:rsidP="002A7030" w:rsidR="004E5EC3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-10. etaža: 2109/139027 iznosi </w:t>
      </w:r>
      <w:r w:rsidR="00E010CE">
        <w:rPr>
          <w:rFonts w:hAnsi="Times New Roman" w:ascii="Times New Roman"/>
          <w:lang w:val="hr-HR"/>
        </w:rPr>
        <w:t>32</w:t>
      </w:r>
      <w:r w:rsidRPr="002A7030">
        <w:rPr>
          <w:rFonts w:hAnsi="Times New Roman" w:ascii="Times New Roman"/>
          <w:lang w:val="hr-HR"/>
        </w:rPr>
        <w:t xml:space="preserve">.000,00 kn </w:t>
      </w:r>
    </w:p>
    <w:p w:rsidRDefault="004E5EC3" w:rsidP="002A7030" w:rsidR="004E5EC3" w:rsidRPr="002A7030">
      <w:pPr>
        <w:jc w:val="both"/>
        <w:rPr>
          <w:rFonts w:hAnsi="Times New Roman" w:ascii="Times New Roman"/>
          <w:lang w:val="hr-HR"/>
        </w:rPr>
      </w:pPr>
      <w:r w:rsidRPr="002A7030">
        <w:rPr>
          <w:rFonts w:hAnsi="Times New Roman" w:ascii="Times New Roman"/>
          <w:lang w:val="hr-HR"/>
        </w:rPr>
        <w:tab/>
        <w:t xml:space="preserve">-11. etaža: 3608/139027 iznosi </w:t>
      </w:r>
      <w:r w:rsidR="00E010CE">
        <w:rPr>
          <w:rFonts w:hAnsi="Times New Roman" w:ascii="Times New Roman"/>
          <w:lang w:val="hr-HR"/>
        </w:rPr>
        <w:t>54</w:t>
      </w:r>
      <w:r w:rsidRPr="002A7030">
        <w:rPr>
          <w:rFonts w:hAnsi="Times New Roman" w:ascii="Times New Roman"/>
          <w:lang w:val="hr-HR"/>
        </w:rPr>
        <w:t xml:space="preserve">.000,00 kn </w:t>
      </w:r>
    </w:p>
    <w:p w:rsidRDefault="00796F2D" w:rsidP="00574356" w:rsidR="00796F2D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796F2D" w:rsidP="00072B26" w:rsidR="00796F2D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106C41" w:rsidP="00BE3977" w:rsidR="00BE3977" w:rsidRPr="00BE3977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E221C3">
        <w:rPr>
          <w:rFonts w:hAnsi="Times New Roman" w:ascii="Times New Roman"/>
          <w:b w:val="false"/>
          <w:lang w:val="hr-HR"/>
        </w:rPr>
        <w:t>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E221C3">
        <w:rPr>
          <w:rFonts w:hAnsi="Times New Roman" w:ascii="Times New Roman"/>
          <w:b w:val="false"/>
          <w:lang w:val="hr-HR"/>
        </w:rPr>
        <w:t>oj</w:t>
      </w:r>
      <w:r w:rsidR="0081789F" w:rsidRPr="00714053">
        <w:rPr>
          <w:rFonts w:hAnsi="Times New Roman" w:ascii="Times New Roman"/>
          <w:b w:val="false"/>
          <w:lang w:val="hr-HR"/>
        </w:rPr>
        <w:t xml:space="preserve"> u </w:t>
      </w:r>
      <w:r w:rsidR="00BE3977">
        <w:rPr>
          <w:rFonts w:hAnsi="Times New Roman" w:ascii="Times New Roman"/>
          <w:b w:val="false"/>
          <w:lang w:val="hr-HR"/>
        </w:rPr>
        <w:t xml:space="preserve">točki I. izreke zaključka je u </w:t>
      </w:r>
      <w:r w:rsidR="0081789F" w:rsidRPr="00714053">
        <w:rPr>
          <w:rFonts w:hAnsi="Times New Roman" w:ascii="Times New Roman"/>
          <w:b w:val="false"/>
          <w:lang w:val="hr-HR"/>
        </w:rPr>
        <w:t xml:space="preserve">zemljišnim knjigama Općinskog suda u </w:t>
      </w:r>
      <w:r w:rsidR="00D51330">
        <w:rPr>
          <w:rFonts w:hAnsi="Times New Roman" w:ascii="Times New Roman"/>
          <w:b w:val="false"/>
          <w:lang w:val="hr-HR"/>
        </w:rPr>
        <w:t xml:space="preserve">Rijeci, ZKO Novi Vinodolski </w:t>
      </w:r>
      <w:r w:rsidR="00BE3977" w:rsidRPr="00BE3977">
        <w:rPr>
          <w:rFonts w:hAnsi="Times New Roman" w:ascii="Times New Roman"/>
          <w:b w:val="false"/>
          <w:lang w:val="hr-HR"/>
        </w:rPr>
        <w:t xml:space="preserve">na temelju Ugovora o kreditu od 05. listopada 2006. godine uknjiženo pravo zaloga na nekretninama u iznosu od 4.555.165,40 EUR (četirimilijunapetstopedesetpettisućastošezdesetpeteuraičetrdesetcenti) u protuvrijednosti u kunama po srednjem tečaju HNB uvećano za redovnu kamatu na bazi tromjesečnog LIBOR za EUR uvećanog za 3,25 postotna poena godišnje, promjenjiva, kamata po </w:t>
      </w:r>
      <w:r w:rsidR="00BE3977" w:rsidRPr="00BE3977">
        <w:rPr>
          <w:rFonts w:hAnsi="Times New Roman" w:ascii="Times New Roman"/>
          <w:b w:val="false"/>
          <w:lang w:val="hr-HR"/>
        </w:rPr>
        <w:lastRenderedPageBreak/>
        <w:t xml:space="preserve">dospijeću koja je zakonska zatezna kamata promjenjiva u skladu s propisima, u trenutku sklapanja sporazuma iznosi 15% godišnje, odnosno zakonskom zateznom kamatom, ukoliko ista bude viša, te ostalim troškovima i naknadama sukladno Ugovoru u korist: ZAGREBAČKE BANKE D.D. ZAGREB, PAROMLINSKA 2, zaprimljeno 02. studenoga 2006. pod brojem Z-1133/06; </w:t>
      </w:r>
    </w:p>
    <w:p w:rsidRDefault="001C4393" w:rsidP="00BE3977" w:rsidR="00BE3977" w:rsidRPr="00BE397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E3977" w:rsidRPr="00BE3977">
        <w:rPr>
          <w:rFonts w:hAnsi="Times New Roman" w:ascii="Times New Roman"/>
          <w:b w:val="false"/>
          <w:lang w:val="hr-HR"/>
        </w:rPr>
        <w:t xml:space="preserve">na </w:t>
      </w:r>
      <w:r w:rsidR="00E221C3">
        <w:rPr>
          <w:rFonts w:hAnsi="Times New Roman" w:ascii="Times New Roman"/>
          <w:b w:val="false"/>
          <w:lang w:val="hr-HR"/>
        </w:rPr>
        <w:t>nekretnini</w:t>
      </w:r>
      <w:r w:rsidR="00BE3977" w:rsidRPr="00BE3977">
        <w:rPr>
          <w:rFonts w:hAnsi="Times New Roman" w:ascii="Times New Roman"/>
          <w:b w:val="false"/>
          <w:lang w:val="hr-HR"/>
        </w:rPr>
        <w:t xml:space="preserve"> označen</w:t>
      </w:r>
      <w:r w:rsidR="00E221C3">
        <w:rPr>
          <w:rFonts w:hAnsi="Times New Roman" w:ascii="Times New Roman"/>
          <w:b w:val="false"/>
          <w:lang w:val="hr-HR"/>
        </w:rPr>
        <w:t>oj</w:t>
      </w:r>
      <w:r w:rsidR="00BE3977" w:rsidRPr="00BE3977">
        <w:rPr>
          <w:rFonts w:hAnsi="Times New Roman" w:ascii="Times New Roman"/>
          <w:b w:val="false"/>
          <w:lang w:val="hr-HR"/>
        </w:rPr>
        <w:t xml:space="preserve"> pod točkom 1. rješenja je u zemljišnim knjigama Općinskog suda u Rijeci, zemljišno knjižnom odjelu u Novom Vinodolskom na temelju ugovora o založnom pravu od 05. listopada 2006., uknjiženo je pravo zaloga u iznosu 1.000.000,00 kuna (milijunkuna) uvećano za redovnu kamatu na bazi tromjesečnog LIBOR za EUR uvećanog za 3,25 postotna poena godišnje, promjenjiva, kamatu po dospijeću koja je zakonska zatezna kamata promjenjiva u skladu s propisima, u trenutku sklapanja sporazuma iznosi 15%, odnosno zakonskom zateznom kamatom, ukoliko ista bude viša, te ostalim troškovima i naknadama sukladno ugovoru u korist ZAGREBAČKE BANKE D.D. ZAGREB, PAROMLINSKA 2, zaprimljeno 02. studenoga 2006. pod brojem Z-1134/06; </w:t>
      </w:r>
    </w:p>
    <w:p w:rsidRDefault="00BE3977" w:rsidP="00BE3977" w:rsidR="00BE3977" w:rsidRPr="00BE3977">
      <w:pPr>
        <w:jc w:val="both"/>
        <w:rPr>
          <w:rFonts w:hAnsi="Times New Roman" w:ascii="Times New Roman"/>
          <w:b w:val="false"/>
          <w:lang w:val="hr-HR"/>
        </w:rPr>
      </w:pPr>
      <w:r w:rsidRPr="00BE3977">
        <w:rPr>
          <w:rFonts w:hAnsi="Times New Roman" w:ascii="Times New Roman"/>
          <w:b w:val="false"/>
          <w:lang w:val="hr-HR"/>
        </w:rPr>
        <w:t>-</w:t>
      </w:r>
      <w:r w:rsidR="001C4393">
        <w:rPr>
          <w:rFonts w:hAnsi="Times New Roman" w:ascii="Times New Roman"/>
          <w:b w:val="false"/>
          <w:lang w:val="hr-HR"/>
        </w:rPr>
        <w:t xml:space="preserve"> </w:t>
      </w:r>
      <w:r w:rsidRPr="00BE3977">
        <w:rPr>
          <w:rFonts w:hAnsi="Times New Roman" w:ascii="Times New Roman"/>
          <w:b w:val="false"/>
          <w:lang w:val="hr-HR"/>
        </w:rPr>
        <w:t>na nekretnin</w:t>
      </w:r>
      <w:r w:rsidR="00E221C3">
        <w:rPr>
          <w:rFonts w:hAnsi="Times New Roman" w:ascii="Times New Roman"/>
          <w:b w:val="false"/>
          <w:lang w:val="hr-HR"/>
        </w:rPr>
        <w:t>i</w:t>
      </w:r>
      <w:r w:rsidRPr="00BE3977">
        <w:rPr>
          <w:rFonts w:hAnsi="Times New Roman" w:ascii="Times New Roman"/>
          <w:b w:val="false"/>
          <w:lang w:val="hr-HR"/>
        </w:rPr>
        <w:t xml:space="preserve"> stečajnog dužnika kao pravnog sljednika Hitkomerca d.o.o. Crikvenica, Vinodolska 6 označen</w:t>
      </w:r>
      <w:r w:rsidR="00E221C3">
        <w:rPr>
          <w:rFonts w:hAnsi="Times New Roman" w:ascii="Times New Roman"/>
          <w:b w:val="false"/>
          <w:lang w:val="hr-HR"/>
        </w:rPr>
        <w:t>oj</w:t>
      </w:r>
      <w:r w:rsidRPr="00BE3977">
        <w:rPr>
          <w:rFonts w:hAnsi="Times New Roman" w:ascii="Times New Roman"/>
          <w:b w:val="false"/>
          <w:lang w:val="hr-HR"/>
        </w:rPr>
        <w:t xml:space="preserve"> pod točkom 1. rješenja je u zemljišnim knjigama Općinskog suda u Rijeci, zemljišnoknjižnom odjelu u Novom Vinodolskom na temelju rješenja Općinskog suda u Rijeci posl.br. Ovr-694/2010 od 28. siječnja 2011. uknjiženo je prava zaloga, radi osiguranja novčane tražbine predlagatelja osiguranja u iznosu od 727.208,96 kuna (629.229,59 kn glavnice po svim navedenim rješenjima i ukupno 30.854,17 kn zakonskih zateznih kamata koje su obračunate po rješenju Ministarstva financija-porezne uprave, Područnog ureda Rijeka, Ispostava Crikvenica, Klasa: UP/I-415-01/2010-01/10, Ur. broj: 513-07-08-01/2010-01 dana 17. veljače 2010. u visini od 15.100,73 kn, a po rješenju Ministarstva financija-porezne uprave, Područnog ureda Rijeka, Klasa: UP/I-471-02/08-01/289, ur. broj: 513-07-08-08-1 dana 24. studenog 2008. u visini od 15.753,44 kn), sa zakonskom zateznom kamatom koja teče na glavnice od dana obračuna kamata, odnosno od dana dospjelosti kako slijedi: na iznos od 271.100,85 kn od dana obračuna 17. veljače 2010. do naplate po stopi od 17%, na iznos od 352.000,00 kn od dana obračuna 24. studenog 2008. do naplate po stopi od 17%, na iznos od 5.328,74 kn od dana dospjelosti 14. travnja 2009. do naplate po stopi od 17%, na iznos od 800,00 kn od dana dospjelosti 27. kolovoza 2008. do naplate po stopi od 17%, dok na iznos od ukupno 67.125,20 kn temeljem rješenja: Ministarstva financija - Porezna uprava, Područni ured Rijeka, Odjel za prekršajni postupak, Klasa UP/I-740-04/09-02/147, ur. br. 513-07-08/09-2 od 06. svibnja 2009 i klasa UP/I-740-04/09-02/943, ur. br. 513-07-08/10-2 od 03. veljače 2010, te rješenja Ministarstva financija - Porezna uprava, Područni ured Rijeka, Ispostava Crikvenica, klasa UP/I-415-04/08-01/93, ur.br. 513-07-08-01/08-2 od 08. srpnja 2008, klasa UP/I-410-12/08-01/00238, ur.br. 513-07-08-01-08-2 od 25. srpnja 2008, klasa UP/I-415-04/09-01/421, ur.br. 513-07-08-01/09-02 od 30. studenog 2009, klasa UP/I-415-04/09-01/372, ur.br. 513-07-08-01/09-02 od 27. studenog 2009, klasa UP/I-415-04/09-01/373, ur.br. 513-07-08-01/09-02 od 27. studenog 2009, klasa UP/I-415-04/09-01/324, ur.br. 513-07-08-01/09-02 od 03. studenog 2009, klasa UP/I-415-04/09-01/183, ur.br. 513-07-08-01/09-02 od 16. listopada 2009, klasa UP/I-415-04/08-01/280, ur.br. 513-07-08-01/08-02 od 29. prosinca 2008, klasa UP/I-415-04/08-01/115, ur.br. 513-07-08-01/08-02 od 10. srpnja 2008, ne teku zakonske kamate, te troška ovog ovršnog postupka u visini od 7.280,000 kuna, zajedno sa zakonskim zateznim kamatama </w:t>
      </w:r>
      <w:r w:rsidRPr="00BE3977">
        <w:rPr>
          <w:rFonts w:hAnsi="Times New Roman" w:ascii="Times New Roman"/>
          <w:b w:val="false"/>
          <w:lang w:val="hr-HR"/>
        </w:rPr>
        <w:lastRenderedPageBreak/>
        <w:t>koje teku od dana donošenja rješenja o osiguranju do naplate po stopi od 17%, kao i eventualnih daljnjih troškova, za korist REPUBLIKE HRVATSKE, MINISTARSTVA FINANCIJA – POREZNE UPRAVE, PODRUČNI URED RIJEKA, zaprimljeno 05. studenoga 2010. pod brojem Z-1351/10;</w:t>
      </w:r>
    </w:p>
    <w:p w:rsidRDefault="00E010CE" w:rsidP="00BE3977" w:rsidR="00E010CE">
      <w:pPr>
        <w:jc w:val="both"/>
        <w:rPr>
          <w:rFonts w:hAnsi="Times New Roman" w:ascii="Times New Roman"/>
          <w:b w:val="false"/>
          <w:lang w:val="hr-HR"/>
        </w:rPr>
      </w:pPr>
    </w:p>
    <w:p w:rsidRDefault="00BE3977" w:rsidP="00BE3977" w:rsidR="00BE3977">
      <w:pPr>
        <w:jc w:val="both"/>
        <w:rPr>
          <w:rFonts w:hAnsi="Times New Roman" w:ascii="Times New Roman"/>
          <w:b w:val="false"/>
          <w:lang w:val="hr-HR"/>
        </w:rPr>
      </w:pPr>
      <w:r w:rsidRPr="00BE3977">
        <w:rPr>
          <w:rFonts w:hAnsi="Times New Roman" w:ascii="Times New Roman"/>
          <w:b w:val="false"/>
          <w:lang w:val="hr-HR"/>
        </w:rPr>
        <w:t>-</w:t>
      </w:r>
      <w:r w:rsidR="001C4393">
        <w:rPr>
          <w:rFonts w:hAnsi="Times New Roman" w:ascii="Times New Roman"/>
          <w:b w:val="false"/>
          <w:lang w:val="hr-HR"/>
        </w:rPr>
        <w:t xml:space="preserve"> </w:t>
      </w:r>
      <w:r w:rsidRPr="00BE3977">
        <w:rPr>
          <w:rFonts w:hAnsi="Times New Roman" w:ascii="Times New Roman"/>
          <w:b w:val="false"/>
          <w:lang w:val="hr-HR"/>
        </w:rPr>
        <w:t>na nekretnin</w:t>
      </w:r>
      <w:r w:rsidR="00E221C3">
        <w:rPr>
          <w:rFonts w:hAnsi="Times New Roman" w:ascii="Times New Roman"/>
          <w:b w:val="false"/>
          <w:lang w:val="hr-HR"/>
        </w:rPr>
        <w:t xml:space="preserve">i </w:t>
      </w:r>
      <w:r w:rsidRPr="00BE3977">
        <w:rPr>
          <w:rFonts w:hAnsi="Times New Roman" w:ascii="Times New Roman"/>
          <w:b w:val="false"/>
          <w:lang w:val="hr-HR"/>
        </w:rPr>
        <w:t>označen</w:t>
      </w:r>
      <w:r w:rsidR="00E221C3">
        <w:rPr>
          <w:rFonts w:hAnsi="Times New Roman" w:ascii="Times New Roman"/>
          <w:b w:val="false"/>
          <w:lang w:val="hr-HR"/>
        </w:rPr>
        <w:t>oj</w:t>
      </w:r>
      <w:r w:rsidRPr="00BE3977">
        <w:rPr>
          <w:rFonts w:hAnsi="Times New Roman" w:ascii="Times New Roman"/>
          <w:b w:val="false"/>
          <w:lang w:val="hr-HR"/>
        </w:rPr>
        <w:t xml:space="preserve"> pod točkom 1. rješenja u zemljišnim knjigama Općinskog suda u Rijeci, zemljišnoknjižnom odjelu u Novom Vinodolskom izvršena je zabilježba ovršivosti tražbine radi čijeg je osiguranja uknj</w:t>
      </w:r>
      <w:r w:rsidR="00796F2D">
        <w:rPr>
          <w:rFonts w:hAnsi="Times New Roman" w:ascii="Times New Roman"/>
          <w:b w:val="false"/>
          <w:lang w:val="hr-HR"/>
        </w:rPr>
        <w:t>ižba dopuštena (čl.259. st.2 OZ</w:t>
      </w:r>
      <w:r w:rsidRPr="00BE3977">
        <w:rPr>
          <w:rFonts w:hAnsi="Times New Roman" w:ascii="Times New Roman"/>
          <w:b w:val="false"/>
          <w:lang w:val="hr-HR"/>
        </w:rPr>
        <w:t>);</w:t>
      </w:r>
    </w:p>
    <w:p w:rsidRDefault="008836E1" w:rsidP="00BE3977" w:rsidR="008836E1" w:rsidRPr="00BE3977">
      <w:pPr>
        <w:jc w:val="both"/>
        <w:rPr>
          <w:rFonts w:hAnsi="Times New Roman" w:ascii="Times New Roman"/>
          <w:b w:val="false"/>
          <w:lang w:val="hr-HR"/>
        </w:rPr>
      </w:pPr>
    </w:p>
    <w:p w:rsidRDefault="00BE3977" w:rsidP="00BE3977" w:rsidR="00D51330">
      <w:pPr>
        <w:jc w:val="both"/>
        <w:rPr>
          <w:rFonts w:hAnsi="Times New Roman" w:ascii="Times New Roman"/>
          <w:b w:val="false"/>
          <w:lang w:val="hr-HR"/>
        </w:rPr>
      </w:pPr>
      <w:r w:rsidRPr="00BE3977">
        <w:rPr>
          <w:rFonts w:hAnsi="Times New Roman" w:ascii="Times New Roman"/>
          <w:b w:val="false"/>
          <w:lang w:val="hr-HR"/>
        </w:rPr>
        <w:t>-</w:t>
      </w:r>
      <w:r w:rsidR="001C4393">
        <w:rPr>
          <w:rFonts w:hAnsi="Times New Roman" w:ascii="Times New Roman"/>
          <w:b w:val="false"/>
          <w:lang w:val="hr-HR"/>
        </w:rPr>
        <w:t xml:space="preserve"> </w:t>
      </w:r>
      <w:r w:rsidRPr="00BE3977">
        <w:rPr>
          <w:rFonts w:hAnsi="Times New Roman" w:ascii="Times New Roman"/>
          <w:b w:val="false"/>
          <w:lang w:val="hr-HR"/>
        </w:rPr>
        <w:t>na nekretnin</w:t>
      </w:r>
      <w:r w:rsidR="00E221C3">
        <w:rPr>
          <w:rFonts w:hAnsi="Times New Roman" w:ascii="Times New Roman"/>
          <w:b w:val="false"/>
          <w:lang w:val="hr-HR"/>
        </w:rPr>
        <w:t xml:space="preserve">i </w:t>
      </w:r>
      <w:r w:rsidRPr="00BE3977">
        <w:rPr>
          <w:rFonts w:hAnsi="Times New Roman" w:ascii="Times New Roman"/>
          <w:b w:val="false"/>
          <w:lang w:val="hr-HR"/>
        </w:rPr>
        <w:t>označen</w:t>
      </w:r>
      <w:r w:rsidR="00E221C3">
        <w:rPr>
          <w:rFonts w:hAnsi="Times New Roman" w:ascii="Times New Roman"/>
          <w:b w:val="false"/>
          <w:lang w:val="hr-HR"/>
        </w:rPr>
        <w:t>oj</w:t>
      </w:r>
      <w:r w:rsidRPr="00BE3977">
        <w:rPr>
          <w:rFonts w:hAnsi="Times New Roman" w:ascii="Times New Roman"/>
          <w:b w:val="false"/>
          <w:lang w:val="hr-HR"/>
        </w:rPr>
        <w:t xml:space="preserve"> pod točkom 1. rješenja u zemljišnim knjigama Općinskog suda u Rijeci, zemljišnoknjižnom odjelu u Novom Vinodolskom uknjižba založnog prava i zabilježba ovršivosti tražbine imaju učinak da se ovrha na tim nekretninama smije provesti i prema trećoj osobi koja je tu nekretninu kasnije stekla (čl.260. st.1. OZ);</w:t>
      </w:r>
    </w:p>
    <w:p w:rsidRDefault="00E010CE" w:rsidP="00072B26" w:rsidR="00E010CE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E010CE">
        <w:rPr>
          <w:rFonts w:hAnsi="Times New Roman" w:ascii="Times New Roman"/>
          <w:b w:val="false"/>
          <w:lang w:val="hr-HR"/>
        </w:rPr>
        <w:t>26. veljače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4E5EC3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4E5EC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4E5EC3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9077A7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9077A7">
        <w:rPr>
          <w:rFonts w:hAnsi="Times New Roman" w:ascii="Times New Roman"/>
          <w:lang w:val="hr-HR"/>
        </w:rPr>
        <w:t>098 259 362</w:t>
      </w:r>
      <w:r w:rsidR="0081789F" w:rsidRPr="009077A7">
        <w:rPr>
          <w:rFonts w:hAnsi="Times New Roman" w:ascii="Times New Roman"/>
          <w:lang w:val="hr-HR"/>
        </w:rPr>
        <w:t>.</w:t>
      </w:r>
    </w:p>
    <w:p w:rsidRDefault="00F52A2A" w:rsidP="00072B26" w:rsidR="00F52A2A" w:rsidRPr="009077A7">
      <w:pPr>
        <w:jc w:val="center"/>
        <w:rPr>
          <w:rFonts w:hAnsi="Times New Roman" w:ascii="Times New Roman"/>
          <w:lang w:val="hr-HR"/>
        </w:rPr>
      </w:pPr>
    </w:p>
    <w:p w:rsidRDefault="00905995" w:rsidP="00072B26" w:rsidR="00072B26" w:rsidRPr="009077A7">
      <w:pPr>
        <w:jc w:val="center"/>
        <w:rPr>
          <w:rFonts w:hAnsi="Times New Roman" w:ascii="Times New Roman"/>
          <w:lang w:val="hr-HR"/>
        </w:rPr>
      </w:pPr>
      <w:r w:rsidRPr="009077A7">
        <w:rPr>
          <w:rFonts w:hAnsi="Times New Roman" w:ascii="Times New Roman"/>
          <w:lang w:val="hr-HR"/>
        </w:rPr>
        <w:t>U Rijeci,</w:t>
      </w:r>
      <w:r w:rsidR="00735256" w:rsidRPr="009077A7">
        <w:rPr>
          <w:rFonts w:hAnsi="Times New Roman" w:ascii="Times New Roman"/>
          <w:lang w:val="hr-HR"/>
        </w:rPr>
        <w:t xml:space="preserve"> </w:t>
      </w:r>
      <w:r w:rsidR="004E5EC3">
        <w:rPr>
          <w:rFonts w:hAnsi="Times New Roman" w:ascii="Times New Roman"/>
          <w:lang w:val="hr-HR"/>
        </w:rPr>
        <w:t>1</w:t>
      </w:r>
      <w:r w:rsidR="00E010CE">
        <w:rPr>
          <w:rFonts w:hAnsi="Times New Roman" w:ascii="Times New Roman"/>
          <w:lang w:val="hr-HR"/>
        </w:rPr>
        <w:t>9</w:t>
      </w:r>
      <w:r w:rsidR="004E5EC3">
        <w:rPr>
          <w:rFonts w:hAnsi="Times New Roman" w:ascii="Times New Roman"/>
          <w:lang w:val="hr-HR"/>
        </w:rPr>
        <w:t xml:space="preserve">. </w:t>
      </w:r>
      <w:r w:rsidR="008836E1">
        <w:rPr>
          <w:rFonts w:hAnsi="Times New Roman" w:ascii="Times New Roman"/>
          <w:lang w:val="hr-HR"/>
        </w:rPr>
        <w:t>siječnja</w:t>
      </w:r>
      <w:r w:rsidR="00907BFA" w:rsidRPr="009077A7">
        <w:rPr>
          <w:rFonts w:hAnsi="Times New Roman" w:ascii="Times New Roman"/>
          <w:lang w:val="hr-HR"/>
        </w:rPr>
        <w:t xml:space="preserve"> </w:t>
      </w:r>
      <w:r w:rsidR="00735256" w:rsidRPr="009077A7">
        <w:rPr>
          <w:rFonts w:hAnsi="Times New Roman" w:ascii="Times New Roman"/>
          <w:lang w:val="hr-HR"/>
        </w:rPr>
        <w:t>201</w:t>
      </w:r>
      <w:r w:rsidR="00E010CE">
        <w:rPr>
          <w:rFonts w:hAnsi="Times New Roman" w:ascii="Times New Roman"/>
          <w:lang w:val="hr-HR"/>
        </w:rPr>
        <w:t>6</w:t>
      </w:r>
      <w:r w:rsidR="00C97CE0" w:rsidRPr="009077A7">
        <w:rPr>
          <w:rFonts w:hAnsi="Times New Roman" w:ascii="Times New Roman"/>
          <w:lang w:val="hr-HR"/>
        </w:rPr>
        <w:t>. godine</w:t>
      </w: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4937E5" w:rsidP="00072B26" w:rsidR="004937E5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9077A7" w:rsidP="00072B26" w:rsidR="009077A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9077A7" w:rsidP="00072B26" w:rsidR="009077A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072B26" w:rsidR="00072B26" w:rsidRPr="004937E5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937E5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4937E5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9077A7">
        <w:rPr>
          <w:rFonts w:hAnsi="Times New Roman" w:ascii="Times New Roman"/>
          <w:b w:val="false"/>
          <w:sz w:val="20"/>
          <w:szCs w:val="20"/>
          <w:lang w:val="hr-HR"/>
        </w:rPr>
        <w:t>Dušan Crljenko</w:t>
      </w:r>
    </w:p>
    <w:p w:rsidRDefault="00E221C3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10662A" w:rsidR="0081789F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9077A7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9077A7">
        <w:rPr>
          <w:rFonts w:hAnsi="Times New Roman" w:ascii="Times New Roman"/>
          <w:b w:val="false"/>
          <w:sz w:val="20"/>
          <w:szCs w:val="20"/>
          <w:lang w:val="hr-HR"/>
        </w:rPr>
        <w:tab/>
        <w:t>ZABA d.d. Zagreb po pun. OD Hanžeković i partneri, Zagreb</w:t>
      </w:r>
    </w:p>
    <w:p w:rsidRDefault="009077A7" w:rsidP="0010662A" w:rsidR="001C4393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1C4393">
        <w:rPr>
          <w:rFonts w:hAnsi="Times New Roman" w:ascii="Times New Roman"/>
          <w:b w:val="false"/>
          <w:sz w:val="20"/>
          <w:szCs w:val="20"/>
          <w:lang w:val="hr-HR"/>
        </w:rPr>
        <w:t xml:space="preserve">RH po zz ŽDO Rijeka          </w:t>
      </w:r>
      <w:r w:rsidR="001C4393"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1C4393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E5EC3">
        <w:rPr>
          <w:rFonts w:hAnsi="Times New Roman" w:ascii="Times New Roman"/>
          <w:b w:val="false"/>
          <w:sz w:val="20"/>
          <w:szCs w:val="20"/>
          <w:lang w:val="hr-HR"/>
        </w:rPr>
        <w:t>1</w:t>
      </w:r>
      <w:r w:rsidR="00E010CE">
        <w:rPr>
          <w:rFonts w:hAnsi="Times New Roman" w:ascii="Times New Roman"/>
          <w:b w:val="false"/>
          <w:sz w:val="20"/>
          <w:szCs w:val="20"/>
          <w:lang w:val="hr-HR"/>
        </w:rPr>
        <w:t>9.01</w:t>
      </w:r>
      <w:r w:rsidR="00632F59">
        <w:rPr>
          <w:rFonts w:hAnsi="Times New Roman" w:ascii="Times New Roman"/>
          <w:b w:val="false"/>
          <w:sz w:val="20"/>
          <w:szCs w:val="20"/>
          <w:lang w:val="hr-HR"/>
        </w:rPr>
        <w:t>.201</w:t>
      </w:r>
      <w:r w:rsidR="00E010CE">
        <w:rPr>
          <w:rFonts w:hAnsi="Times New Roman" w:ascii="Times New Roman"/>
          <w:b w:val="false"/>
          <w:sz w:val="20"/>
          <w:szCs w:val="20"/>
          <w:lang w:val="hr-HR"/>
        </w:rPr>
        <w:t>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E010CE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g</w:t>
      </w:r>
      <w:r w:rsidR="00E010CE">
        <w:rPr>
          <w:rFonts w:hAnsi="Times New Roman" w:ascii="Times New Roman"/>
          <w:b w:val="false"/>
          <w:sz w:val="20"/>
          <w:szCs w:val="20"/>
          <w:lang w:val="hr-HR"/>
        </w:rPr>
        <w:t>od.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6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DD108C">
      <w:rPr>
        <w:rFonts w:hAnsi="Times New Roman" w:ascii="Times New Roman"/>
        <w:b w:val="false"/>
      </w:rPr>
      <w:t>162/2010-</w:t>
    </w:r>
    <w:r w:rsidR="00E010CE">
      <w:rPr>
        <w:rFonts w:hAnsi="Times New Roman" w:ascii="Times New Roman"/>
        <w:b w:val="false"/>
      </w:rPr>
      <w:t>699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3195D"/>
    <w:multiLevelType w:val="hybridMultilevel"/>
    <w:tmpl w:val="A724C2D4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C1F58"/>
    <w:multiLevelType w:val="hybridMultilevel"/>
    <w:tmpl w:val="C11E2B9C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397E47"/>
    <w:multiLevelType w:val="hybridMultilevel"/>
    <w:tmpl w:val="8FF89128"/>
    <w:lvl w:tplc="1028302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9150EEF"/>
    <w:multiLevelType w:val="hybridMultilevel"/>
    <w:tmpl w:val="72A475F6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031A63"/>
    <w:multiLevelType w:val="hybridMultilevel"/>
    <w:tmpl w:val="C4E29204"/>
    <w:lvl w:tplc="3184EB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3E4B53"/>
    <w:multiLevelType w:val="hybridMultilevel"/>
    <w:tmpl w:val="EF48584E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EC63E7"/>
    <w:multiLevelType w:val="hybridMultilevel"/>
    <w:tmpl w:val="79EE1832"/>
    <w:lvl w:tplc="B7C22DC6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7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32B57A5"/>
    <w:multiLevelType w:val="hybridMultilevel"/>
    <w:tmpl w:val="713C7354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574704E"/>
    <w:multiLevelType w:val="hybridMultilevel"/>
    <w:tmpl w:val="A61C2E92"/>
    <w:lvl w:tplc="857EC8F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5"/>
  </w:num>
  <w:num w:numId="3">
    <w:abstractNumId w:val="20"/>
  </w:num>
  <w:num w:numId="4">
    <w:abstractNumId w:val="9"/>
  </w:num>
  <w:num w:numId="5">
    <w:abstractNumId w:val="13"/>
  </w:num>
  <w:num w:numId="6">
    <w:abstractNumId w:val="12"/>
  </w:num>
  <w:num w:numId="7">
    <w:abstractNumId w:val="23"/>
  </w:num>
  <w:num w:numId="8">
    <w:abstractNumId w:val="22"/>
  </w:num>
  <w:num w:numId="9">
    <w:abstractNumId w:val="1"/>
  </w:num>
  <w:num w:numId="10">
    <w:abstractNumId w:val="19"/>
  </w:num>
  <w:num w:numId="11">
    <w:abstractNumId w:val="3"/>
  </w:num>
  <w:num w:numId="12">
    <w:abstractNumId w:val="2"/>
  </w:num>
  <w:num w:numId="13">
    <w:abstractNumId w:val="8"/>
  </w:num>
  <w:num w:numId="14">
    <w:abstractNumId w:val="6"/>
  </w:num>
  <w:num w:numId="15">
    <w:abstractNumId w:val="17"/>
  </w:num>
  <w:num w:numId="16">
    <w:abstractNumId w:val="10"/>
  </w:num>
  <w:num w:numId="17">
    <w:abstractNumId w:val="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1"/>
  </w:num>
  <w:num w:numId="21">
    <w:abstractNumId w:val="11"/>
  </w:num>
  <w:num w:numId="22">
    <w:abstractNumId w:val="0"/>
  </w:num>
  <w:num w:numId="23">
    <w:abstractNumId w:val="18"/>
  </w:num>
  <w:num w:numId="2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1F0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C4393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A7030"/>
    <w:rsid w:val="002D0EAF"/>
    <w:rsid w:val="002E60C3"/>
    <w:rsid w:val="002F6C1F"/>
    <w:rsid w:val="00317FF3"/>
    <w:rsid w:val="003204F2"/>
    <w:rsid w:val="00321EBF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937E5"/>
    <w:rsid w:val="004D533E"/>
    <w:rsid w:val="004E5EC3"/>
    <w:rsid w:val="004F7577"/>
    <w:rsid w:val="005178DD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2F59"/>
    <w:rsid w:val="00633DD8"/>
    <w:rsid w:val="00693150"/>
    <w:rsid w:val="006B307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96F2D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36E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7A7"/>
    <w:rsid w:val="00907BFA"/>
    <w:rsid w:val="00941B9F"/>
    <w:rsid w:val="0095369D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6696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C5275"/>
    <w:rsid w:val="00BD639E"/>
    <w:rsid w:val="00BD6F5C"/>
    <w:rsid w:val="00BE3977"/>
    <w:rsid w:val="00BF7C88"/>
    <w:rsid w:val="00C348FF"/>
    <w:rsid w:val="00C65414"/>
    <w:rsid w:val="00C6600C"/>
    <w:rsid w:val="00C97CE0"/>
    <w:rsid w:val="00CC63C5"/>
    <w:rsid w:val="00CD048D"/>
    <w:rsid w:val="00CE5430"/>
    <w:rsid w:val="00D27EE8"/>
    <w:rsid w:val="00D42352"/>
    <w:rsid w:val="00D446D4"/>
    <w:rsid w:val="00D51330"/>
    <w:rsid w:val="00D66BBA"/>
    <w:rsid w:val="00D701F3"/>
    <w:rsid w:val="00D802B3"/>
    <w:rsid w:val="00DA1FBC"/>
    <w:rsid w:val="00DB7321"/>
    <w:rsid w:val="00DB7A9C"/>
    <w:rsid w:val="00DD108C"/>
    <w:rsid w:val="00DE3891"/>
    <w:rsid w:val="00DE46C6"/>
    <w:rsid w:val="00E010CE"/>
    <w:rsid w:val="00E221C3"/>
    <w:rsid w:val="00E25AC0"/>
    <w:rsid w:val="00E34F9B"/>
    <w:rsid w:val="00E417B4"/>
    <w:rsid w:val="00E4418E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8360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330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6F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6F2D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6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330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6F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6F2D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6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14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1969</properties:Words>
  <properties:Characters>11255</properties:Characters>
  <properties:Lines>241</properties:Lines>
  <properties:Paragraphs>86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2016-01-19T13:18:00Z</dcterms:created>
  <dc:creator>dcmelik</dc:creator>
  <cp:lastModifiedBy>Jasna Radulović</cp:lastModifiedBy>
  <cp:lastPrinted>2016-01-19T13:23:00Z</cp:lastPrinted>
  <dcterms:modified xmlns:xsi="http://www.w3.org/2001/XMLSchema-instance" xsi:type="dcterms:W3CDTF">2016-01-19T13:24:00Z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