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e281" w14:paraId="416e281" w:rsidRDefault="00937FF9" w:rsidP="00982EEF" w:rsidR="00982EEF" w:rsidRPr="00982EEF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2EEF" w:rsidRPr="00982EEF">
        <w:rPr>
          <w:rFonts w:cs="Times New Roman" w:eastAsia="Times New Roman"/>
          <w:lang w:eastAsia="hr-HR"/>
        </w:rPr>
        <w:t xml:space="preserve">     </w:t>
      </w:r>
      <w:r w:rsidR="00982EEF" w:rsidRPr="00982EEF">
        <w:rPr>
          <w:rFonts w:cs="Times New Roman" w:eastAsia="Times New Roman"/>
          <w:b w:val="false"/>
          <w:lang w:eastAsia="hr-HR"/>
        </w:rPr>
        <w:t>REPUBLIKA HRVATSKA</w:t>
      </w:r>
    </w:p>
    <w:p w:rsidRDefault="00982EEF" w:rsidP="00982EEF" w:rsidR="00982EEF" w:rsidRPr="00982EEF">
      <w:pPr>
        <w:spacing w:after="0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>TRGOVAČKI SUD U ZAGREBU</w:t>
      </w:r>
    </w:p>
    <w:p w:rsidRDefault="00982EEF" w:rsidP="00982EEF" w:rsidR="00982EEF" w:rsidRPr="00982EEF">
      <w:pPr>
        <w:spacing w:after="0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 xml:space="preserve">          STALNA SLUŽBA </w:t>
      </w:r>
    </w:p>
    <w:p w:rsidRDefault="00982EEF" w:rsidP="00982EEF" w:rsidR="00982EEF" w:rsidRPr="00982EEF">
      <w:pPr>
        <w:spacing w:after="0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 xml:space="preserve">   Karlovac, Ljudevita Šestića 4</w:t>
      </w:r>
    </w:p>
    <w:p w:rsidRDefault="00982EEF" w:rsidP="00982EEF" w:rsidR="00982EEF" w:rsidRPr="00982EEF">
      <w:pPr>
        <w:spacing w:after="0"/>
        <w:rPr>
          <w:rFonts w:cs="Times New Roman" w:eastAsia="Times New Roman"/>
          <w:lang w:eastAsia="hr-HR"/>
        </w:rPr>
      </w:pPr>
    </w:p>
    <w:p w:rsidRDefault="00982EEF" w:rsidP="00982EEF" w:rsidR="00982EEF" w:rsidRPr="00982EEF">
      <w:pPr>
        <w:spacing w:after="0"/>
        <w:jc w:val="center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>R E P U B L I K A   H R V A T S K A</w:t>
      </w:r>
    </w:p>
    <w:p w:rsidRDefault="00982EEF" w:rsidP="00982EEF" w:rsidR="00982EEF" w:rsidRPr="00982E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2EEF" w:rsidP="00982EEF" w:rsidR="00982EEF" w:rsidRPr="00982EEF">
      <w:pPr>
        <w:spacing w:after="0"/>
        <w:jc w:val="center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>R J E Š E N J E</w:t>
      </w:r>
    </w:p>
    <w:p w:rsidRDefault="00982EEF" w:rsidP="00982EEF" w:rsidR="00982EEF" w:rsidRPr="00982EEF">
      <w:pPr>
        <w:spacing w:after="0"/>
        <w:rPr>
          <w:rFonts w:cs="Times New Roman" w:eastAsia="Times New Roman"/>
          <w:lang w:eastAsia="hr-HR"/>
        </w:rPr>
      </w:pPr>
    </w:p>
    <w:p w:rsidRDefault="00982EEF" w:rsidP="00982EEF" w:rsidR="00982EEF" w:rsidRPr="00982EEF">
      <w:pPr>
        <w:spacing w:after="0"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ab/>
        <w:t>Trgovački sud u Zagrebu, Stalna služba</w:t>
      </w:r>
      <w:r w:rsidRPr="00982EEF">
        <w:rPr>
          <w:rFonts w:cs="Times New Roman" w:eastAsia="Times New Roman"/>
          <w:b/>
          <w:lang w:eastAsia="hr-HR"/>
        </w:rPr>
        <w:t>,</w:t>
      </w:r>
      <w:r w:rsidRPr="00982EEF">
        <w:rPr>
          <w:rFonts w:cs="Times New Roman" w:eastAsia="Times New Roman"/>
          <w:lang w:eastAsia="hr-HR"/>
        </w:rPr>
        <w:t xml:space="preserve"> po sucu Jadranki Mađeruh, kao stečajnom sucu, u stečajnom postupku nad Stečajnom masom stečajnog dužnika NEKRETNINE IVANIĆ GRAD d.o.o., Sesvete, Odvojak S. Kovačića 4, (OIB: 88940531140 prije brisanja dužnika iz registra), 15. prosinca 2016.</w:t>
      </w:r>
    </w:p>
    <w:p w:rsidRDefault="00982EEF" w:rsidP="00982EEF" w:rsidR="00982EEF" w:rsidRPr="00982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2EEF" w:rsidP="00982EEF" w:rsidR="00982EEF" w:rsidRPr="00982EEF">
      <w:pPr>
        <w:spacing w:after="0"/>
        <w:rPr>
          <w:rFonts w:cs="Times New Roman" w:eastAsia="Times New Roman"/>
          <w:lang w:eastAsia="hr-HR"/>
        </w:rPr>
      </w:pPr>
    </w:p>
    <w:p w:rsidRDefault="00982EEF" w:rsidP="00982EEF" w:rsidR="00982EEF" w:rsidRPr="00982EEF">
      <w:pPr>
        <w:spacing w:after="0"/>
        <w:jc w:val="center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>r i j e š i o   j e</w:t>
      </w:r>
    </w:p>
    <w:p w:rsidRDefault="00982EEF" w:rsidP="00982EEF" w:rsidR="00982EEF" w:rsidRPr="00982EE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82EEF" w:rsidP="00982EEF" w:rsidR="00982EEF" w:rsidRPr="00982EEF">
      <w:pPr>
        <w:spacing w:after="0"/>
        <w:rPr>
          <w:rFonts w:cs="Times New Roman" w:eastAsia="Times New Roman"/>
          <w:lang w:eastAsia="hr-HR"/>
        </w:rPr>
      </w:pPr>
    </w:p>
    <w:p w:rsidRDefault="00982EEF" w:rsidP="00982EEF" w:rsidR="00982EEF" w:rsidRPr="00982EEF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>Stečajnim upraviteljem Stečajne mase stečajnog dužnika NEKRETNINE IVANIĆ GRAD d.o.o., Sesvete, Odvojak S. Kovačića 4, (OIB: 88940531140 prije brisanja dužnika iz registra), se imenuje Ivan Hudoletnjak, Ivanec, Zavojna ulica 3, OIB: 80924395653.</w:t>
      </w:r>
    </w:p>
    <w:p w:rsidRDefault="00982EEF" w:rsidP="00982EEF" w:rsidR="00982EEF" w:rsidRPr="00982EEF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 Ivan Hudoletnjak, Ivanec, Zavojna ulica 3, 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5045-20735-534016.</w:t>
      </w:r>
    </w:p>
    <w:p w:rsidRDefault="00982EEF" w:rsidP="00982EEF" w:rsidR="00982EEF" w:rsidRPr="00982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2EEF" w:rsidP="00982EEF" w:rsidR="00982EEF" w:rsidRPr="00982EEF">
      <w:pPr>
        <w:numPr>
          <w:ilvl w:val="0"/>
          <w:numId w:val="47"/>
        </w:numPr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982EEF">
        <w:rPr>
          <w:rFonts w:cs="Times New Roman" w:eastAsia="Times New Roman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982EEF" w:rsidP="00982EEF" w:rsidR="00982EEF" w:rsidRPr="00982EEF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>Pozivaju se dužnikovi dužnici da svoje obveze bez odgode ispunjavaju stečajnom upravitelju za stečajnog dužnika.</w:t>
      </w:r>
    </w:p>
    <w:p w:rsidRDefault="00982EEF" w:rsidP="00982EEF" w:rsidR="00982EEF" w:rsidRPr="00982EE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>Otvaranje stečajnog postupka koji je otvoren ovosudnim rješenjem poslovni broj St-5393/15 od 8. ožujka 2016. ima se upisati u zemljišne knjige koje vodi Općinski sud u Velikoj Gorici, Zemljišnoknjižni odjel Ivanić Grad, i to k.č.br. 687/2, površine 232.467 m2 upisano u z.k.uložak 574 k.o. Šarampov,</w:t>
      </w:r>
    </w:p>
    <w:p w:rsidRDefault="00982EEF" w:rsidP="00982EEF" w:rsidR="00982EEF" w:rsidRPr="00982EEF">
      <w:pPr>
        <w:spacing w:after="0"/>
        <w:ind w:left="1698"/>
        <w:contextualSpacing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 xml:space="preserve">kojemu se dostavlja primjerak ovog rješenja na postupanje. </w:t>
      </w:r>
    </w:p>
    <w:p w:rsidRDefault="00982EEF" w:rsidP="00982EEF" w:rsidR="00982EEF" w:rsidRPr="00982EEF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982EEF" w:rsidP="00982EEF" w:rsidR="00982EEF" w:rsidRPr="00982EEF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 xml:space="preserve">Ročište vjerovnika, na kojem će se ispitati prijavljene tražbine (ispitno ročište) zakazuje se za dan </w:t>
      </w:r>
      <w:r w:rsidRPr="00982EEF">
        <w:rPr>
          <w:rFonts w:cs="Times New Roman" w:eastAsia="Times New Roman"/>
          <w:b/>
          <w:lang w:eastAsia="hr-HR"/>
        </w:rPr>
        <w:t>6. travnja 2017. s početkom u 9,00 sati</w:t>
      </w:r>
      <w:r w:rsidRPr="00982EEF">
        <w:rPr>
          <w:rFonts w:cs="Times New Roman" w:eastAsia="Times New Roman"/>
          <w:lang w:eastAsia="hr-HR"/>
        </w:rPr>
        <w:t>, u sjedištu Stalne službe Trgovačkog suda u Zagrebu, Karlovac, Ljudevita Šestića 4, soba broj 5.</w:t>
      </w:r>
    </w:p>
    <w:p w:rsidRDefault="00982EEF" w:rsidP="00982EEF" w:rsidR="00982EEF" w:rsidRPr="00982EEF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982EEF" w:rsidP="00982EEF" w:rsidR="00982EEF" w:rsidRPr="00982EEF">
      <w:pPr>
        <w:spacing w:after="0"/>
        <w:rPr>
          <w:rFonts w:cs="Times New Roman" w:eastAsia="Times New Roman"/>
          <w:lang w:eastAsia="hr-HR"/>
        </w:rPr>
      </w:pPr>
    </w:p>
    <w:p w:rsidRDefault="00982EEF" w:rsidP="00982EEF" w:rsidR="00982EEF" w:rsidRPr="00982EEF">
      <w:pPr>
        <w:spacing w:after="0"/>
        <w:jc w:val="center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>Obrazloženje</w:t>
      </w:r>
    </w:p>
    <w:p w:rsidRDefault="00982EEF" w:rsidP="00982EEF" w:rsidR="00982EEF" w:rsidRPr="00982E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2EEF" w:rsidP="00982EEF" w:rsidR="00982EEF" w:rsidRPr="00982EEF">
      <w:pPr>
        <w:spacing w:after="0"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ab/>
      </w:r>
    </w:p>
    <w:p w:rsidRDefault="00982EEF" w:rsidP="00982EEF" w:rsidR="00982EEF" w:rsidRPr="00982EEF">
      <w:pPr>
        <w:spacing w:after="0"/>
        <w:ind w:firstLine="426"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ab/>
        <w:t>Rješenjem ovog suda poslovni broj St-5393/15 od 8. ožujka 2016. otvoren je i istovremeno zaključen skraćeni stečajni postupak nad stečajnim dužnikom NEKRETNINE IVANIĆ GRAD d.o.o., Sesvete, Odvojak S. Kovačića 4, OIB: 88940531140, temeljem čl. 428. Stečajnog zakona (Narodne novine broj 71/15, dalje:SZ) u vezi čl. 431. SZ-a.</w:t>
      </w:r>
    </w:p>
    <w:p w:rsidRDefault="00982EEF" w:rsidP="00982EEF" w:rsidR="00982EEF" w:rsidRPr="00982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2EEF" w:rsidP="00982EEF" w:rsidR="00982EEF" w:rsidRPr="00982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>Ovosudnim rješenjem poslovni broj Tt-16/19561 od 5. srpnja 2016. dužnik je brisan iz sudskog registra.</w:t>
      </w:r>
    </w:p>
    <w:p w:rsidRDefault="00982EEF" w:rsidP="00982EEF" w:rsidR="00982EEF" w:rsidRPr="00982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2EEF" w:rsidP="00982EEF" w:rsidR="00982EEF" w:rsidRPr="00982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 xml:space="preserve">Po prijedlogu vjerovnika Mate Nikića od 1. lipnja 2016. određen je nastavak postupka ovosudnim rješenjem St-5393/15 od 9. lipnja 2016. radi naknadne diobe jer dužnik ima u vlasništvu nekretninu.  </w:t>
      </w:r>
    </w:p>
    <w:p w:rsidRDefault="00982EEF" w:rsidP="00982EEF" w:rsidR="00982EEF" w:rsidRPr="00982EEF">
      <w:pPr>
        <w:spacing w:after="0"/>
        <w:ind w:firstLine="567"/>
        <w:jc w:val="both"/>
        <w:rPr>
          <w:rFonts w:cs="Times New Roman" w:eastAsia="Times New Roman"/>
          <w:lang w:eastAsia="hr-HR"/>
        </w:rPr>
      </w:pPr>
    </w:p>
    <w:p w:rsidRDefault="00982EEF" w:rsidP="00982EEF" w:rsidR="00982EEF" w:rsidRPr="00982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982EEF" w:rsidP="00982EEF" w:rsidR="00982EEF" w:rsidRPr="00982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2EEF" w:rsidP="00982EEF" w:rsidR="00982EEF" w:rsidRPr="00982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>Vjerovnici su na temelju odredbe čl. 129.s 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982EEF" w:rsidP="00982EEF" w:rsidR="00982EEF" w:rsidRPr="00982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2EEF" w:rsidP="00982EEF" w:rsidR="00982EEF" w:rsidRPr="00982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>Temeljem odredbe čl. 129. st. 2. SZ-a odlučeno je kao u toči V. izreke rješenja.</w:t>
      </w:r>
    </w:p>
    <w:p w:rsidRDefault="00982EEF" w:rsidP="00982EEF" w:rsidR="00982EEF" w:rsidRPr="00982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2EEF" w:rsidP="00982EEF" w:rsidR="00982EEF" w:rsidRPr="00982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>U skladu s odredbom čl. 130. st. 1. toč. 1. i 2. SZ-a zakazano je ispitno i izvještajno ročište kao u točki VI. i VII. izreke rješenja.</w:t>
      </w:r>
    </w:p>
    <w:p w:rsidRDefault="00982EEF" w:rsidP="00982EEF" w:rsidR="00982EEF" w:rsidRPr="00982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2EEF" w:rsidP="00982EEF" w:rsidR="00982EEF" w:rsidRPr="00982E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2EEF" w:rsidP="00982EEF" w:rsidR="00982EEF" w:rsidRPr="00982EEF">
      <w:pPr>
        <w:spacing w:after="0"/>
        <w:jc w:val="center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>U Karlovcu, 15. prosinca 2016.</w:t>
      </w:r>
    </w:p>
    <w:p w:rsidRDefault="00982EEF" w:rsidP="00982EEF" w:rsidR="00982EEF" w:rsidRPr="00982EEF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 xml:space="preserve">   Stečajni sudac:</w:t>
      </w:r>
    </w:p>
    <w:p w:rsidRDefault="00982EEF" w:rsidP="00982EEF" w:rsidR="00982EEF" w:rsidRPr="00982EEF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 xml:space="preserve">        Jadranka Mađeruh,v.r.</w:t>
      </w:r>
    </w:p>
    <w:p w:rsidRDefault="00982EEF" w:rsidP="00982EEF" w:rsidR="00982EEF" w:rsidRPr="00982EEF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982EEF" w:rsidP="00982EEF" w:rsidR="00982EEF" w:rsidRPr="00982EEF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 xml:space="preserve">                       Za točnost otpravka-</w:t>
      </w:r>
    </w:p>
    <w:p w:rsidRDefault="00982EEF" w:rsidP="00982EEF" w:rsidR="00982EEF" w:rsidRPr="00982EEF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 xml:space="preserve">                        ovlašteni službenik:</w:t>
      </w:r>
      <w:r w:rsidRPr="00982EEF">
        <w:rPr>
          <w:rFonts w:cs="Times New Roman" w:eastAsia="Times New Roman"/>
          <w:lang w:eastAsia="hr-HR"/>
        </w:rPr>
        <w:br/>
        <w:t xml:space="preserve">                            Draženka Prpić</w:t>
      </w:r>
    </w:p>
    <w:p w:rsidRDefault="00982EEF" w:rsidP="00982EEF" w:rsidR="00982EEF" w:rsidRPr="00982EEF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982EEF" w:rsidP="00982EEF" w:rsidR="00982EEF" w:rsidRPr="00982EE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>PRAVNA POUKA:</w:t>
      </w:r>
    </w:p>
    <w:p w:rsidRDefault="00982EEF" w:rsidP="00982EEF" w:rsidR="00982EEF" w:rsidRPr="00982EE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82EEF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82EEF" w:rsidP="00982EEF" w:rsidR="00982EEF" w:rsidRPr="00982EEF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2486447"/>
      <w:docPartObj>
        <w:docPartGallery w:val="Page Numbers (Top of Page)"/>
        <w:docPartUnique/>
      </w:docPartObj>
    </w:sdtPr>
    <w:sdtContent>
      <w:p w:rsidRDefault="00982EEF" w:rsidR="00982E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982EEF" w:rsidR="008333A9">
    <w:pPr>
      <w:pStyle w:val="Zaglavlje"/>
    </w:pPr>
    <w:r>
      <w:t>1 St-5340/16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2EEF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165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zakazano ispitno i izvještajno ročište</izvorni_sadrzaj>
    <derivirana_varijabla naziv="DomainObject.Primjedba_1">zakazano ispitno i izvještajno ročište</derivirana_varijabla>
  </DomainObject.Primjedba>
  <DomainObject.Oznaka>
    <izvorni_sadrzaj>St-5340/2016-5</izvorni_sadrzaj>
    <derivirana_varijabla naziv="DomainObject.Oznaka_1">St-5340/2016-5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5340</izvorni_sadrzaj>
    <derivirana_varijabla naziv="DomainObject.Predmet.Broj_1">5340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St-5340/2016</izvorni_sadrzaj>
    <derivirana_varijabla naziv="DomainObject.Predmet.OznakaBroj_1">St-5340/2016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IVANIĆ GRAD d.o.o.</izvorni_sadrzaj>
    <derivirana_varijabla naziv="DomainObject.Predmet.ProtustrankaFormated_1">  NEKRETNINE IVANIĆ GRAD d.o.o.</derivirana_varijabla>
  </DomainObject.Predmet.ProtustrankaFormated>
  <DomainObject.Predmet.ProtustrankaFormatedOIB>
    <izvorni_sadrzaj>  NEKRETNINE IVANIĆ GRAD d.o.o., OIB 88940531140</izvorni_sadrzaj>
    <derivirana_varijabla naziv="DomainObject.Predmet.ProtustrankaFormatedOIB_1">  NEKRETNINE IVANIĆ GRAD d.o.o., OIB 88940531140</derivirana_varijabla>
  </DomainObject.Predmet.ProtustrankaFormatedOIB>
  <DomainObject.Predmet.ProtustrankaFormatedWithAdress>
    <izvorni_sadrzaj> NEKRETNINE IVANIĆ GRAD d.o.o., Odv. S. Kovačića 4, 10360 Sesvete</izvorni_sadrzaj>
    <derivirana_varijabla naziv="DomainObject.Predmet.ProtustrankaFormatedWithAdress_1"> NEKRETNINE IVANIĆ GRAD d.o.o., Odv. S. Kovačića 4, 10360 Sesvete</derivirana_varijabla>
  </DomainObject.Predmet.ProtustrankaFormatedWithAdress>
  <DomainObject.Predmet.ProtustrankaFormatedWithAdressOIB>
    <izvorni_sadrzaj> NEKRETNINE IVANIĆ GRAD d.o.o., OIB 88940531140, Odv. S. Kovačića 4, 10360 Sesvete</izvorni_sadrzaj>
    <derivirana_varijabla naziv="DomainObject.Predmet.ProtustrankaFormatedWithAdressOIB_1"> NEKRETNINE IVANIĆ GRAD d.o.o., OIB 88940531140, Odv. S. Kovačića 4, 10360 Sesvete</derivirana_varijabla>
  </DomainObject.Predmet.ProtustrankaFormatedWithAdressOIB>
  <DomainObject.Predmet.ProtustrankaWithAdress>
    <izvorni_sadrzaj>NEKRETNINE IVANIĆ GRAD d.o.o. Odv. S. Kovačića 4, 10360 Sesvete</izvorni_sadrzaj>
    <derivirana_varijabla naziv="DomainObject.Predmet.ProtustrankaWithAdress_1">NEKRETNINE IVANIĆ GRAD d.o.o. Odv. S. Kovačića 4, 10360 Sesvete</derivirana_varijabla>
  </DomainObject.Predmet.ProtustrankaWithAdress>
  <DomainObject.Predmet.ProtustrankaWithAdressOIB>
    <izvorni_sadrzaj>NEKRETNINE IVANIĆ GRAD d.o.o., OIB 88940531140, Odv. S. Kovačića 4, 10360 Sesvete</izvorni_sadrzaj>
    <derivirana_varijabla naziv="DomainObject.Predmet.ProtustrankaWithAdressOIB_1">NEKRETNINE IVANIĆ GRAD d.o.o., OIB 88940531140, Odv. S. Kovačića 4, 10360 Sesvete</derivirana_varijabla>
  </DomainObject.Predmet.ProtustrankaWithAdressOIB>
  <DomainObject.Predmet.ProtustrankaNazivFormated>
    <izvorni_sadrzaj>NEKRETNINE IVANIĆ GRAD d.o.o.</izvorni_sadrzaj>
    <derivirana_varijabla naziv="DomainObject.Predmet.ProtustrankaNazivFormated_1">NEKRETNINE IVANIĆ GRAD d.o.o.</derivirana_varijabla>
  </DomainObject.Predmet.ProtustrankaNazivFormated>
  <DomainObject.Predmet.ProtustrankaNazivFormatedOIB>
    <izvorni_sadrzaj>NEKRETNINE IVANIĆ GRAD d.o.o., OIB 88940531140</izvorni_sadrzaj>
    <derivirana_varijabla naziv="DomainObject.Predmet.ProtustrankaNazivFormatedOIB_1">NEKRETNINE IVANIĆ GRAD d.o.o., OIB 88940531140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IVANIĆ GRAD d.o.o.</item>
    </izvorni_sadrzaj>
    <derivirana_varijabla naziv="DomainObject.Predmet.ProtuStrankaListFormated_1">
      <item>NEKRETNINE IVANIĆ GRAD d.o.o.</item>
    </derivirana_varijabla>
  </DomainObject.Predmet.ProtuStrankaListFormated>
  <DomainObject.Predmet.ProtuStrankaListFormatedOIB>
    <izvorni_sadrzaj>
      <item>NEKRETNINE IVANIĆ GRAD d.o.o., OIB 88940531140</item>
    </izvorni_sadrzaj>
    <derivirana_varijabla naziv="DomainObject.Predmet.ProtuStrankaListFormatedOIB_1">
      <item>NEKRETNINE IVANIĆ GRAD d.o.o., OIB 88940531140</item>
    </derivirana_varijabla>
  </DomainObject.Predmet.ProtuStrankaListFormatedOIB>
  <DomainObject.Predmet.ProtuStrankaListFormatedWithAdress>
    <izvorni_sadrzaj>
      <item>NEKRETNINE IVANIĆ GRAD d.o.o., Odv. S. Kovačića 4, 10360 Sesvete</item>
    </izvorni_sadrzaj>
    <derivirana_varijabla naziv="DomainObject.Predmet.ProtuStrankaListFormatedWithAdress_1">
      <item>NEKRETNINE IVANIĆ GRAD d.o.o., Odv. S. Kovačića 4, 10360 Sesvete</item>
    </derivirana_varijabla>
  </DomainObject.Predmet.ProtuStrankaListFormatedWithAdress>
  <DomainObject.Predmet.ProtuStrankaListFormatedWithAdressOIB>
    <izvorni_sadrzaj>
      <item>NEKRETNINE IVANIĆ GRAD d.o.o., OIB 88940531140, Odv. S. Kovačića 4, 10360 Sesvete</item>
    </izvorni_sadrzaj>
    <derivirana_varijabla naziv="DomainObject.Predmet.ProtuStrankaListFormatedWithAdressOIB_1">
      <item>NEKRETNINE IVANIĆ GRAD d.o.o., OIB 88940531140, Odv. S. Kovačića 4, 10360 Sesvete</item>
    </derivirana_varijabla>
  </DomainObject.Predmet.ProtuStrankaListFormatedWithAdressOIB>
  <DomainObject.Predmet.ProtuStrankaListNazivFormated>
    <izvorni_sadrzaj>
      <item>NEKRETNINE IVANIĆ GRAD d.o.o.</item>
    </izvorni_sadrzaj>
    <derivirana_varijabla naziv="DomainObject.Predmet.ProtuStrankaListNazivFormated_1">
      <item>NEKRETNINE IVANIĆ GRAD d.o.o.</item>
    </derivirana_varijabla>
  </DomainObject.Predmet.ProtuStrankaListNazivFormated>
  <DomainObject.Predmet.ProtuStrankaListNazivFormatedOIB>
    <izvorni_sadrzaj>
      <item>NEKRETNINE IVANIĆ GRAD d.o.o., OIB 88940531140</item>
    </izvorni_sadrzaj>
    <derivirana_varijabla naziv="DomainObject.Predmet.ProtuStrankaListNazivFormatedOIB_1">
      <item>NEKRETNINE IVANIĆ GRAD d.o.o., OIB 88940531140</item>
    </derivirana_varijabla>
  </DomainObject.Predmet.ProtuStrankaListNazivFormatedOIB>
  <DomainObject.Predmet.OstaliListFormated>
    <izvorni_sadrzaj>
      <item>Mato Nikić</item>
    </izvorni_sadrzaj>
    <derivirana_varijabla naziv="DomainObject.Predmet.OstaliListFormated_1">
      <item>Mato Nikić</item>
    </derivirana_varijabla>
  </DomainObject.Predmet.OstaliListFormated>
  <DomainObject.Predmet.OstaliListFormatedOIB>
    <izvorni_sadrzaj>
      <item>Mato Nikić, OIB 50149064964</item>
    </izvorni_sadrzaj>
    <derivirana_varijabla naziv="DomainObject.Predmet.OstaliListFormatedOIB_1">
      <item>Mato Nikić, OIB 50149064964</item>
    </derivirana_varijabla>
  </DomainObject.Predmet.OstaliListFormatedOIB>
  <DomainObject.Predmet.OstaliListFormatedWithAdress>
    <izvorni_sadrzaj>
      <item>Mato Nikić, Odvojak Slavka Kovačića 4, 10360 Sesvete</item>
    </izvorni_sadrzaj>
    <derivirana_varijabla naziv="DomainObject.Predmet.OstaliListFormatedWithAdress_1">
      <item>Mato Nikić, Odvojak Slavka Kovačića 4, 10360 Sesvete</item>
    </derivirana_varijabla>
  </DomainObject.Predmet.OstaliListFormatedWithAdress>
  <DomainObject.Predmet.OstaliListFormatedWithAdressOIB>
    <izvorni_sadrzaj>
      <item>Mato Nikić, OIB 50149064964, Odvojak Slavka Kovačića 4, 10360 Sesvete</item>
    </izvorni_sadrzaj>
    <derivirana_varijabla naziv="DomainObject.Predmet.OstaliListFormatedWithAdressOIB_1">
      <item>Mato Nikić, OIB 50149064964, Odvojak Slavka Kovačića 4, 10360 Sesvete</item>
    </derivirana_varijabla>
  </DomainObject.Predmet.OstaliListFormatedWithAdressOIB>
  <DomainObject.Predmet.OstaliListNazivFormated>
    <izvorni_sadrzaj>
      <item>Mato Nikić</item>
    </izvorni_sadrzaj>
    <derivirana_varijabla naziv="DomainObject.Predmet.OstaliListNazivFormated_1">
      <item>Mato Nikić</item>
    </derivirana_varijabla>
  </DomainObject.Predmet.OstaliListNazivFormated>
  <DomainObject.Predmet.OstaliListNazivFormatedOIB>
    <izvorni_sadrzaj>
      <item>Mato Nikić, OIB 50149064964</item>
    </izvorni_sadrzaj>
    <derivirana_varijabla naziv="DomainObject.Predmet.OstaliListNazivFormatedOIB_1">
      <item>Mato Nikić, OIB 50149064964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>St-5340/2016-5</izvorni_sadrzaj>
    <derivirana_varijabla naziv="DomainObject.PoslovniBrojDokumenta_1">St-5340/2016-5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IVANIĆ GRAD d.o.o.</izvorni_sadrzaj>
    <derivirana_varijabla naziv="DomainObject.Predmet.ProtustrankaIDrugi_1">NEKRETNINE IVANIĆ GRAD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NEKRETNINE IVANIĆ GRAD d.o.o., OIB 88940531140, Odv. S. Kovačića 4, 10360 Sesvete</izvorni_sadrzaj>
    <derivirana_varijabla naziv="DomainObject.Predmet.ProtustrankaIDrugiAdressOIB_1">NEKRETNINE IVANIĆ GRAD d.o.o., OIB 88940531140, Odv. S. Kovačića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IVANIĆ GRAD d.o.o.</item>
      <item>FINA Regionalni centar Zagreb</item>
      <item>Mato Nikić</item>
    </izvorni_sadrzaj>
    <derivirana_varijabla naziv="DomainObject.Predmet.SudioniciListNaziv_1">
      <item>NEKRETNINE IVANIĆ GRAD d.o.o.</item>
      <item>FINA Regionalni centar Zagreb</item>
      <item>Mato Nikić</item>
    </derivirana_varijabla>
  </DomainObject.Predmet.SudioniciListNaziv>
  <DomainObject.Predmet.SudioniciListAdressOIB>
    <izvorni_sadrzaj>
      <item>NEKRETNINE IVANIĆ GRAD d.o.o., OIB 88940531140, Odv. S. Kovačića 4,10360 Sesvete</item>
      <item>FINA Regionalni centar Zagreb, OIB 85821130368, Trg svibanjskih žrtava 1995.br 1,10000 Zagreb</item>
      <item>Mato Nikić, OIB 50149064964, Odvojak Slavka Kovačića 4,10360 Sesvete</item>
    </izvorni_sadrzaj>
    <derivirana_varijabla naziv="DomainObject.Predmet.SudioniciListAdressOIB_1">
      <item>NEKRETNINE IVANIĆ GRAD d.o.o., OIB 88940531140, Odv. S. Kovačića 4,10360 Sesvete</item>
      <item>FINA Regionalni centar Zagreb, OIB 85821130368, Trg svibanjskih žrtava 1995.br 1,10000 Zagreb</item>
      <item>Mato Nikić, OIB 50149064964, Odvojak Slavka Kovačića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E48BC-8291-4D0C-A4C6-AE000DC0C8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729</properties:Words>
  <properties:Characters>3916</properties:Characters>
  <properties:Lines>105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2016-12-15T12:52:00Z</cp:lastPrinted>
  <dcterms:modified xmlns:xsi="http://www.w3.org/2001/XMLSchema-instance" xsi:type="dcterms:W3CDTF">2016-12-15T12:52:00Z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St-5340/2016-5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