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6635" w14:paraId="3aa6635" w:rsidRDefault="00FB7B71" w:rsidP="00FB7B71" w:rsidR="00FB7B71" w:rsidRPr="00382F3F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382F3F">
        <w:rPr>
          <w:rStyle w:val="Naglaeno"/>
          <w:szCs w:val="24"/>
        </w:rPr>
        <w:t xml:space="preserve">             </w:t>
      </w:r>
      <w:r w:rsidR="00DE6436" w:rsidRPr="00382F3F">
        <w:rPr>
          <w:noProof/>
          <w:szCs w:val="24"/>
          <w:lang w:eastAsia="hr-HR"/>
        </w:rPr>
        <w:t xml:space="preserve">    </w:t>
      </w:r>
      <w:r w:rsidRPr="00382F3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382F3F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TRGOVAČKI SUD U OSIJEKU</w:t>
      </w:r>
    </w:p>
    <w:p w:rsidRDefault="00FB7B71" w:rsidP="00FB7B71" w:rsidR="00FB7B71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5F1B0D" w:rsidP="005F1B0D" w:rsidR="005F1B0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JURO j.d.o.o., Vinkovci, Anina 3, MBS: 030190409, OIB: 25239158739</w:t>
      </w:r>
      <w:r>
        <w:rPr>
          <w:color w:val="000000"/>
        </w:rPr>
        <w:t>, dana 24. listopada 2018. godine</w:t>
      </w:r>
    </w:p>
    <w:p w:rsidRDefault="00285396" w:rsidP="005F1B0D" w:rsidR="00285396">
      <w:pPr>
        <w:ind w:firstLine="708"/>
        <w:jc w:val="both"/>
      </w:pP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4C6F54" w:rsidR="00E67CAE" w:rsidRPr="00382F3F">
      <w:pPr>
        <w:ind w:firstLine="708"/>
        <w:jc w:val="both"/>
        <w:rPr>
          <w:b/>
          <w:szCs w:val="24"/>
        </w:rPr>
      </w:pPr>
      <w:r w:rsidRPr="00382F3F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285396">
        <w:t>JURO j.d.o.o., Vinkovci, Anina 3, MBS: 030190409, OIB: 25239158739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8811A6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15. studeni</w:t>
      </w:r>
      <w:r w:rsidR="007832E5" w:rsidRPr="00382F3F">
        <w:rPr>
          <w:bCs/>
          <w:szCs w:val="24"/>
        </w:rPr>
        <w:t xml:space="preserve"> 2018. u </w:t>
      </w:r>
      <w:r w:rsidR="00167AA1" w:rsidRPr="00382F3F">
        <w:rPr>
          <w:bCs/>
          <w:szCs w:val="24"/>
        </w:rPr>
        <w:t>9,</w:t>
      </w:r>
      <w:r w:rsidR="00285396">
        <w:rPr>
          <w:bCs/>
          <w:szCs w:val="24"/>
        </w:rPr>
        <w:t>15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EC6888" w:rsidP="00E803AC" w:rsidR="00E803AC" w:rsidRPr="00382F3F">
      <w:pPr>
        <w:jc w:val="center"/>
        <w:rPr>
          <w:bCs/>
          <w:szCs w:val="24"/>
        </w:rPr>
      </w:pPr>
      <w:r w:rsidRPr="00382F3F">
        <w:rPr>
          <w:b/>
          <w:bCs/>
          <w:szCs w:val="24"/>
          <w:u w:val="single"/>
        </w:rPr>
        <w:t xml:space="preserve">3. </w:t>
      </w:r>
      <w:r w:rsidR="007F086A">
        <w:rPr>
          <w:b/>
          <w:bCs/>
          <w:szCs w:val="24"/>
          <w:u w:val="single"/>
        </w:rPr>
        <w:t>prosinac</w:t>
      </w:r>
      <w:r w:rsidR="007832E5" w:rsidRPr="00382F3F">
        <w:rPr>
          <w:b/>
          <w:bCs/>
          <w:szCs w:val="24"/>
          <w:u w:val="single"/>
        </w:rPr>
        <w:t xml:space="preserve"> 2018. u </w:t>
      </w:r>
      <w:r w:rsidR="00167AA1" w:rsidRPr="00382F3F">
        <w:rPr>
          <w:b/>
          <w:bCs/>
          <w:szCs w:val="24"/>
          <w:u w:val="single"/>
        </w:rPr>
        <w:t>9,</w:t>
      </w:r>
      <w:r w:rsidR="00285396">
        <w:rPr>
          <w:b/>
          <w:bCs/>
          <w:szCs w:val="24"/>
          <w:u w:val="single"/>
        </w:rPr>
        <w:t>15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službene 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radi izjašnjenja o prijedlogu za otvaranje stečajnog postupka i ročište radi rasprave o uvjetima za otvaranje i provođenje stečajnog postupka </w:t>
      </w:r>
      <w:r w:rsidR="00CC4082" w:rsidRPr="00382F3F">
        <w:rPr>
          <w:szCs w:val="24"/>
        </w:rPr>
        <w:t xml:space="preserve">zakazano za </w:t>
      </w:r>
      <w:r w:rsidR="00A476CC">
        <w:rPr>
          <w:szCs w:val="24"/>
        </w:rPr>
        <w:t>15. studeni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za </w:t>
      </w:r>
      <w:r w:rsidR="00200D80" w:rsidRPr="00382F3F">
        <w:rPr>
          <w:szCs w:val="24"/>
        </w:rPr>
        <w:t xml:space="preserve">3. </w:t>
      </w:r>
      <w:r w:rsidR="00A476CC">
        <w:rPr>
          <w:szCs w:val="24"/>
        </w:rPr>
        <w:t>prosinac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CC4082" w:rsidRPr="00382F3F">
        <w:rPr>
          <w:szCs w:val="24"/>
        </w:rPr>
        <w:t>) i čl. 10. Stečajnog zakona („Narodne novine 71/15 i 104/17).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A476CC">
        <w:rPr>
          <w:szCs w:val="24"/>
        </w:rPr>
        <w:t>24. listopada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595BAE" w:rsidP="00E803AC" w:rsidR="00595BAE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F165D4" w:rsidP="00F165D4" w:rsidR="00F165D4">
      <w:pPr>
        <w:jc w:val="both"/>
      </w:pPr>
      <w:r>
        <w:t>DNA:</w:t>
      </w:r>
    </w:p>
    <w:p w:rsidRDefault="00330B91" w:rsidP="00F165D4" w:rsidR="00330B91">
      <w:pPr>
        <w:jc w:val="both"/>
      </w:pPr>
    </w:p>
    <w:p w:rsidRDefault="00330B91" w:rsidP="00330B91" w:rsidR="00330B91">
      <w:pPr>
        <w:jc w:val="both"/>
      </w:pPr>
      <w:r>
        <w:t>-</w:t>
      </w:r>
      <w:r>
        <w:tab/>
        <w:t xml:space="preserve">dužniku </w:t>
      </w:r>
      <w:r w:rsidR="00CE744F">
        <w:t>JURO j.d.o.o., Vinkovci, Anina 3</w:t>
      </w:r>
    </w:p>
    <w:p w:rsidRDefault="00CE744F" w:rsidP="00330B91" w:rsidR="00CE744F">
      <w:pPr>
        <w:jc w:val="both"/>
      </w:pPr>
      <w:r>
        <w:t>-</w:t>
      </w:r>
      <w:r>
        <w:tab/>
        <w:t xml:space="preserve">zakonski zastupnik dužnika Darko Matijević, Vinkovci, </w:t>
      </w:r>
      <w:proofErr w:type="spellStart"/>
      <w:r>
        <w:t>Slavija</w:t>
      </w:r>
      <w:proofErr w:type="spellEnd"/>
      <w:r>
        <w:t xml:space="preserve"> 44/A</w:t>
      </w:r>
    </w:p>
    <w:p w:rsidRDefault="00330B91" w:rsidP="00330B91" w:rsidR="00330B91">
      <w:pPr>
        <w:jc w:val="both"/>
      </w:pPr>
      <w:r>
        <w:t>-</w:t>
      </w:r>
      <w:r>
        <w:tab/>
        <w:t>FINA</w:t>
      </w:r>
    </w:p>
    <w:p w:rsidRDefault="00330B91" w:rsidP="00330B91" w:rsidR="00330B91">
      <w:pPr>
        <w:jc w:val="both"/>
      </w:pPr>
      <w:r>
        <w:t>-</w:t>
      </w:r>
      <w:r>
        <w:tab/>
        <w:t>ŽDO GUO Vukovar</w:t>
      </w:r>
    </w:p>
    <w:p w:rsidRDefault="00330B91" w:rsidP="00330B91" w:rsidR="00330B91">
      <w:pPr>
        <w:jc w:val="both"/>
      </w:pPr>
      <w:r>
        <w:t>-</w:t>
      </w:r>
      <w:r>
        <w:tab/>
        <w:t>e-</w:t>
      </w:r>
      <w:proofErr w:type="spellStart"/>
      <w:r>
        <w:t>ogl</w:t>
      </w:r>
      <w:proofErr w:type="spellEnd"/>
      <w:r>
        <w:t>. ploča</w:t>
      </w:r>
    </w:p>
    <w:p w:rsidRDefault="00330B91" w:rsidP="00330B91" w:rsidR="00330B91">
      <w:pPr>
        <w:jc w:val="both"/>
      </w:pPr>
      <w:r>
        <w:t>-</w:t>
      </w:r>
      <w:r>
        <w:tab/>
      </w:r>
      <w:proofErr w:type="spellStart"/>
      <w:r>
        <w:t>roč</w:t>
      </w:r>
      <w:proofErr w:type="spellEnd"/>
      <w:r>
        <w:t>. 3.12.2018. u 9</w:t>
      </w:r>
      <w:r w:rsidR="00CE744F">
        <w:t>,15</w:t>
      </w:r>
      <w:r>
        <w:t>h</w:t>
      </w: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9E1621" w:rsidR="009E1621">
      <w:pPr>
        <w:pStyle w:val="Odlomakpopisa"/>
        <w:jc w:val="both"/>
        <w:rPr>
          <w:szCs w:val="24"/>
        </w:rPr>
      </w:pPr>
    </w:p>
    <w:p w:rsidRDefault="00330B91" w:rsidR="00330B91">
      <w:pPr>
        <w:pStyle w:val="Odlomakpopisa"/>
        <w:jc w:val="both"/>
        <w:rPr>
          <w:szCs w:val="24"/>
        </w:rPr>
      </w:pPr>
    </w:p>
    <w:sectPr w:rsidR="00330B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4A8" w:rsidP="00FF7657" w:rsidR="00E524A8">
      <w:r>
        <w:separator/>
      </w:r>
    </w:p>
  </w:endnote>
  <w:endnote w:id="0" w:type="continuationSeparator">
    <w:p w:rsidRDefault="00E524A8" w:rsidP="00FF7657" w:rsidR="00E5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4A8" w:rsidP="00FF7657" w:rsidR="00E524A8">
      <w:r>
        <w:separator/>
      </w:r>
    </w:p>
  </w:footnote>
  <w:footnote w:id="0" w:type="continuationSeparator">
    <w:p w:rsidRDefault="00E524A8" w:rsidP="00FF7657" w:rsidR="00E52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B0D" w:rsidP="005F1B0D" w:rsidR="005F1B0D">
    <w:pPr>
      <w:jc w:val="right"/>
    </w:pPr>
    <w:r>
      <w:t>7 St-920/18-11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543B5"/>
    <w:rsid w:val="00167AA1"/>
    <w:rsid w:val="001B18EA"/>
    <w:rsid w:val="00200D80"/>
    <w:rsid w:val="00285396"/>
    <w:rsid w:val="002A4838"/>
    <w:rsid w:val="003078BE"/>
    <w:rsid w:val="00321C30"/>
    <w:rsid w:val="00330B91"/>
    <w:rsid w:val="00382F3F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5BAE"/>
    <w:rsid w:val="00597FE1"/>
    <w:rsid w:val="005F1B0D"/>
    <w:rsid w:val="005F1CCA"/>
    <w:rsid w:val="00622913"/>
    <w:rsid w:val="00625F0C"/>
    <w:rsid w:val="006564E0"/>
    <w:rsid w:val="006B50F0"/>
    <w:rsid w:val="00746EA5"/>
    <w:rsid w:val="007530C5"/>
    <w:rsid w:val="007832E5"/>
    <w:rsid w:val="007B324D"/>
    <w:rsid w:val="007F086A"/>
    <w:rsid w:val="007F13B4"/>
    <w:rsid w:val="00821F9A"/>
    <w:rsid w:val="0082345D"/>
    <w:rsid w:val="008811A6"/>
    <w:rsid w:val="008F2FDE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476CC"/>
    <w:rsid w:val="00B75DD8"/>
    <w:rsid w:val="00BA49ED"/>
    <w:rsid w:val="00BD0EDE"/>
    <w:rsid w:val="00C42A4B"/>
    <w:rsid w:val="00CC4082"/>
    <w:rsid w:val="00CE744F"/>
    <w:rsid w:val="00DE0EAA"/>
    <w:rsid w:val="00DE6436"/>
    <w:rsid w:val="00DF7103"/>
    <w:rsid w:val="00E0209B"/>
    <w:rsid w:val="00E4190A"/>
    <w:rsid w:val="00E524A8"/>
    <w:rsid w:val="00E67CAE"/>
    <w:rsid w:val="00E803AC"/>
    <w:rsid w:val="00EC5F81"/>
    <w:rsid w:val="00EC6888"/>
    <w:rsid w:val="00F165D4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D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75DD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5DD8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DD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DD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D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75DD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5DD8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DD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DD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8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60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JURO j.d.o.o. za proizvodnju i trgovinu zastupanog po punomoćniku Darko Matijević</izvorni_sadrzaj>
    <derivirana_varijabla naziv="DomainObject.Predmet.ProtustrankaFormated_1">  JURO j.d.o.o. za proizvodnju i trgovinu zastupanog po punomoćniku Darko Matijević</derivirana_varijabla>
  </DomainObject.Predmet.ProtustrankaFormated>
  <DomainObject.Predmet.ProtustrankaFormatedOIB>
    <izvorni_sadrzaj>  JURO j.d.o.o. za proizvodnju i trgovinu, OIB 25239158739 zastupanog po punomoćniku Darko Matijević</izvorni_sadrzaj>
    <derivirana_varijabla naziv="DomainObject.Predmet.ProtustrankaFormatedOIB_1">  JURO j.d.o.o. za proizvodnju i trgovinu, OIB 25239158739 zastupanog po punomoćniku Darko Matijević</derivirana_varijabla>
  </DomainObject.Predmet.ProtustrankaFormatedOIB>
  <DomainObject.Predmet.ProtustrankaFormatedWithAdress>
    <izvorni_sadrzaj> JURO j.d.o.o. za proizvodnju i trgovinu, Anina 3, 32100 Vinkovci zastupanog po punomoćniku Darko Matijević</izvorni_sadrzaj>
    <derivirana_varijabla naziv="DomainObject.Predmet.ProtustrankaFormatedWithAdress_1"> JURO j.d.o.o. za proizvodnju i trgovinu, Anina 3, 32100 Vinkovci zastupanog po punomoćniku Darko Matijević</derivirana_varijabla>
  </DomainObject.Predmet.ProtustrankaFormatedWithAdress>
  <DomainObject.Predmet.ProtustrankaFormatedWithAdressOIB>
    <izvorni_sadrzaj> JURO j.d.o.o. za proizvodnju i trgovinu, OIB 25239158739, Anina 3, 32100 Vinkovci zastupanog po punomoćniku Darko Matijević</izvorni_sadrzaj>
    <derivirana_varijabla naziv="DomainObject.Predmet.ProtustrankaFormatedWithAdressOIB_1"> JURO j.d.o.o. za proizvodnju i trgovinu, OIB 25239158739, Anina 3, 32100 Vinkovci zastupanog po punomoćniku Darko Matijević</derivirana_varijabla>
  </DomainObject.Predmet.ProtustrankaFormatedWithAdressOIB>
  <DomainObject.Predmet.ProtustrankaWithAdress>
    <izvorni_sadrzaj>JURO j.d.o.o. za proizvodnju i trgovinu Anina 3, 32100 Vinkovci</izvorni_sadrzaj>
    <derivirana_varijabla naziv="DomainObject.Predmet.ProtustrankaWithAdress_1">JURO j.d.o.o. za proizvodnju i trgovinu Anina 3, 32100 Vinkovci</derivirana_varijabla>
  </DomainObject.Predmet.ProtustrankaWithAdress>
  <DomainObject.Predmet.ProtustrankaWithAdressOIB>
    <izvorni_sadrzaj>JURO j.d.o.o. za proizvodnju i trgovinu, OIB 25239158739, Anina 3, 32100 Vinkovci</izvorni_sadrzaj>
    <derivirana_varijabla naziv="DomainObject.Predmet.ProtustrankaWithAdressOIB_1">JURO j.d.o.o. za proizvodnju i trgovinu, OIB 25239158739, Anina 3, 32100 Vinkovci</derivirana_varijabla>
  </DomainObject.Predmet.ProtustrankaWithAdressOIB>
  <DomainObject.Predmet.ProtustrankaNazivFormated>
    <izvorni_sadrzaj>JURO j.d.o.o. za proizvodnju i trgovinu</izvorni_sadrzaj>
    <derivirana_varijabla naziv="DomainObject.Predmet.ProtustrankaNazivFormated_1">JURO j.d.o.o. za proizvodnju i trgovinu</derivirana_varijabla>
  </DomainObject.Predmet.ProtustrankaNazivFormated>
  <DomainObject.Predmet.ProtustrankaNazivFormatedOIB>
    <izvorni_sadrzaj>JURO j.d.o.o. za proizvodnju i trgovinu, OIB 25239158739</izvorni_sadrzaj>
    <derivirana_varijabla naziv="DomainObject.Predmet.ProtustrankaNazivFormatedOIB_1">JURO j.d.o.o. za proizvodnju i trgovinu, OIB 25239158739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JURO j.d.o.o. za proizvodnju i trgovinu zastupanog po punomoćniku Darko Matijević</item>
    </izvorni_sadrzaj>
    <derivirana_varijabla naziv="DomainObject.Predmet.ProtuStrankaListFormated_1">
      <item>JURO j.d.o.o. za proizvodnju i trgovinu zastupanog po punomoćniku Darko Matijević</item>
    </derivirana_varijabla>
  </DomainObject.Predmet.ProtuStrankaListFormated>
  <DomainObject.Predmet.ProtuStrankaListFormatedOIB>
    <izvorni_sadrzaj>
      <item>JURO j.d.o.o. za proizvodnju i trgovinu, OIB 25239158739 zastupanog po punomoćniku Darko Matijević</item>
    </izvorni_sadrzaj>
    <derivirana_varijabla naziv="DomainObject.Predmet.ProtuStrankaListFormatedOIB_1">
      <item>JURO j.d.o.o. za proizvodnju i trgovinu, OIB 25239158739 zastupanog po punomoćniku Darko Matijević</item>
    </derivirana_varijabla>
  </DomainObject.Predmet.ProtuStrankaListFormatedOIB>
  <DomainObject.Predmet.ProtuStrankaListFormatedWithAdress>
    <izvorni_sadrzaj>
      <item>JURO j.d.o.o. za proizvodnju i trgovinu, Anina 3, 32100 Vinkovci zastupanog po punomoćniku Darko Matijević</item>
    </izvorni_sadrzaj>
    <derivirana_varijabla naziv="DomainObject.Predmet.ProtuStrankaListFormatedWithAdress_1">
      <item>JURO j.d.o.o. za proizvodnju i trgovinu, Anina 3, 32100 Vinkovci zastupanog po punomoćniku Darko Matijević</item>
    </derivirana_varijabla>
  </DomainObject.Predmet.ProtuStrankaListFormatedWithAdress>
  <DomainObject.Predmet.ProtuStrankaListFormatedWithAdressOIB>
    <izvorni_sadrzaj>
      <item>JURO j.d.o.o. za proizvodnju i trgovinu, OIB 25239158739, Anina 3, 32100 Vinkovci zastupanog po punomoćniku Darko Matijević</item>
    </izvorni_sadrzaj>
    <derivirana_varijabla naziv="DomainObject.Predmet.ProtuStrankaListFormatedWithAdressOIB_1">
      <item>JURO j.d.o.o. za proizvodnju i trgovinu, OIB 25239158739, Anina 3, 32100 Vinkovci zastupanog po punomoćniku Darko Matijević</item>
    </derivirana_varijabla>
  </DomainObject.Predmet.ProtuStrankaListFormatedWithAdressOIB>
  <DomainObject.Predmet.ProtuStrankaListNazivFormated>
    <izvorni_sadrzaj>
      <item>JURO j.d.o.o. za proizvodnju i trgovinu</item>
    </izvorni_sadrzaj>
    <derivirana_varijabla naziv="DomainObject.Predmet.ProtuStrankaListNazivFormated_1">
      <item>JURO j.d.o.o. za proizvodnju i trgovinu</item>
    </derivirana_varijabla>
  </DomainObject.Predmet.ProtuStrankaListNazivFormated>
  <DomainObject.Predmet.ProtuStrankaListNazivFormatedOIB>
    <izvorni_sadrzaj>
      <item>JURO j.d.o.o. za proizvodnju i trgovinu, OIB 25239158739</item>
    </izvorni_sadrzaj>
    <derivirana_varijabla naziv="DomainObject.Predmet.ProtuStrankaListNazivFormatedOIB_1">
      <item>JURO j.d.o.o. za proizvodnju i trgovinu, OIB 25239158739</item>
    </derivirana_varijabla>
  </DomainObject.Predmet.ProtuStrankaListNazivFormatedOIB>
  <DomainObject.Predmet.OstaliListFormated>
    <izvorni_sadrzaj>
      <item>Darko Matijević punomoćnik sudionika u postupku JURO j.d.o.o. za proizvodnju i trgovinu</item>
      <item>Županijsko državno odvjetništvo u Vukovaru</item>
    </izvorni_sadrzaj>
    <derivirana_varijabla naziv="DomainObject.Predmet.OstaliListFormated_1">
      <item>Darko Matijević punomoćnik sudionika u postupku JURO j.d.o.o. za proizvodnju i trgovinu</item>
      <item>Županijsko državno odvjetništvo u Vukovaru</item>
    </derivirana_varijabla>
  </DomainObject.Predmet.OstaliListFormated>
  <DomainObject.Predmet.OstaliListFormatedOIB>
    <izvorni_sadrzaj>
      <item>Darko Matijević, OIB 80353798926 punomoćnik sudionika u postupku JURO j.d.o.o. za proizvodnju i trgovinu</item>
      <item>Županijsko državno odvjetništvo u Vukovaru, OIB 81618487055</item>
    </izvorni_sadrzaj>
    <derivirana_varijabla naziv="DomainObject.Predmet.OstaliListFormatedOIB_1">
      <item>Darko Matijević, OIB 80353798926 punomoćnik sudionika u postupku JURO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Darko Matijević, Slavija 44 A, 32100 Vinkovci punomoćnik sudionika u postupku JURO j.d.o.o. za proizvodnju i trgovinu</item>
      <item>Županijsko državno odvjetništvo u Vukovaru, Ulica Andrije Hebranga 2, 32000 Vukovar</item>
    </izvorni_sadrzaj>
    <derivirana_varijabla naziv="DomainObject.Predmet.OstaliListFormatedWithAdress_1">
      <item>Darko Matijević, Slavija 44 A, 32100 Vinkovci punomoćnik sudionika u postupku JURO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Darko Matijević</item>
      <item>Županijsko državno odvjetništvo u Vukovaru</item>
    </izvorni_sadrzaj>
    <derivirana_varijabla naziv="DomainObject.Predmet.OstaliListNazivFormated_1">
      <item>Darko Matijević</item>
      <item>Županijsko državno odvjetništvo u Vukovaru</item>
    </derivirana_varijabla>
  </DomainObject.Predmet.OstaliListNazivFormated>
  <DomainObject.Predmet.OstaliListNazivFormatedOIB>
    <izvorni_sadrzaj>
      <item>Darko Matijević, OIB 80353798926</item>
      <item>Županijsko državno odvjetništvo u Vukovaru, OIB 81618487055</item>
    </izvorni_sadrzaj>
    <derivirana_varijabla naziv="DomainObject.Predmet.OstaliListNazivFormatedOIB_1">
      <item>Darko Matijević, OIB 80353798926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JURO j.d.o.o. za proizvodnju i trgovinu</izvorni_sadrzaj>
    <derivirana_varijabla naziv="DomainObject.Predmet.ProtustrankaIDrugi_1">JURO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JURO j.d.o.o. za proizvodnju i trgovinu, OIB 25239158739, Anina 3, 32100 Vinkovci</izvorni_sadrzaj>
    <derivirana_varijabla naziv="DomainObject.Predmet.ProtustrankaIDrugiAdressOIB_1">JURO j.d.o.o. za proizvodnju i trgovinu, OIB 25239158739,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JURO j.d.o.o. za proizvodnju i trgovinu</item>
      <item>Darko Matijević</item>
      <item>Županijsko državno odvjetništvo u Vukovaru</item>
    </izvorni_sadrzaj>
    <derivirana_varijabla naziv="DomainObject.Predmet.SudioniciListNaziv_1">
      <item>FINA RC OSIJEK</item>
      <item>JURO j.d.o.o. za proizvodnju i trgovinu</item>
      <item>Darko Matijević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25239158739</item>
      <item>, OIB 80353798926</item>
      <item>, OIB 81618487055</item>
    </izvorni_sadrzaj>
    <derivirana_varijabla naziv="DomainObject.Predmet.SudioniciListNazivOIB_1">
      <item>, OIB 85821130368</item>
      <item>, OIB 25239158739</item>
      <item>, OIB 80353798926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St-920/2018-8</izvorni_sadrzaj>
    <derivirana_varijabla naziv="DomainObject.PredzadnjaOdlukaIzPredmeta.Oznaka_1">St-920/2018-8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1512</properties:Characters>
  <properties:Lines>60</properties:Lines>
  <properties:Paragraphs>28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2018-10-24T08:14:00Z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(920-18 (-11) RJ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