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17c6" w14:paraId="e7d17c6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409A0">
        <w:rPr>
          <w:b/>
        </w:rPr>
        <w:t>1</w:t>
      </w:r>
      <w:r w:rsidR="00003493">
        <w:rPr>
          <w:b/>
        </w:rPr>
        <w:t>241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003493" w:rsidRPr="00003493">
        <w:t>ŠKALJIĆ d.o.o., Dubrovnik, Obala Pape Ivana Pavla II br. 52, OIB: 27356622799</w:t>
      </w:r>
      <w:r w:rsidRPr="00A27FE8">
        <w:t xml:space="preserve">, dana </w:t>
      </w:r>
      <w:r w:rsidR="00D30D33">
        <w:t>1</w:t>
      </w:r>
      <w:r w:rsidR="006656E9">
        <w:t>3</w:t>
      </w:r>
      <w:r w:rsidRPr="00A27FE8">
        <w:t xml:space="preserve">. </w:t>
      </w:r>
      <w:r w:rsidR="00D30D33">
        <w:t>siječnja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03493" w:rsidRPr="00003493">
        <w:t>ŠKALJIĆ d.o.o., Dubrovnik, Obala Pape Ivana Pavla II br. 52, OIB: 27356622799</w:t>
      </w:r>
      <w:r w:rsidR="000409A0">
        <w:t xml:space="preserve"> </w:t>
      </w:r>
      <w:r w:rsidR="00511804">
        <w:t xml:space="preserve">dana </w:t>
      </w:r>
      <w:r w:rsidR="00D30D33">
        <w:t>1</w:t>
      </w:r>
      <w:r w:rsidR="006656E9">
        <w:t>3</w:t>
      </w:r>
      <w:r w:rsidR="00D30D33">
        <w:t>. siječnja</w:t>
      </w:r>
      <w:r w:rsidR="009247F2" w:rsidRPr="00A27FE8">
        <w:t xml:space="preserve"> 201</w:t>
      </w:r>
      <w:r w:rsidR="00D30D33">
        <w:t>7</w:t>
      </w:r>
      <w:r w:rsidR="009247F2" w:rsidRPr="00A27FE8">
        <w:t>. godine u 1</w:t>
      </w:r>
      <w:r w:rsidR="006656E9">
        <w:t>1</w:t>
      </w:r>
      <w:r w:rsidR="009247F2" w:rsidRPr="00A27FE8">
        <w:t>,</w:t>
      </w:r>
      <w:r w:rsidR="00003493">
        <w:t>4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03493" w:rsidRPr="00003493">
        <w:t>Stjepan Lović, Zagreb, Preradovićeva 13, OIB: 25964288839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03493" w:rsidRPr="00003493">
        <w:t>ŠKALJIĆ d.o.o., Dubrovnik, Obala Pape Ivana Pavla II br. 52, OIB: 27356622799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22386D" w:rsidP="00451E27" w:rsidR="0022386D">
      <w:pPr>
        <w:jc w:val="both"/>
      </w:pPr>
    </w:p>
    <w:p w:rsidRDefault="00C94459" w:rsidP="00451E27" w:rsidR="00C94459" w:rsidRPr="00A27FE8">
      <w:pPr>
        <w:jc w:val="both"/>
      </w:pPr>
    </w:p>
    <w:p w:rsidRDefault="00451E27" w:rsidP="00F54DA7" w:rsidR="00451E2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003493" w:rsidP="00F54DA7" w:rsidR="00003493" w:rsidRPr="00F54DA7">
      <w:pPr>
        <w:jc w:val="center"/>
        <w:rPr>
          <w:b/>
        </w:rPr>
      </w:pPr>
    </w:p>
    <w:p w:rsidRDefault="00003493" w:rsidP="00003493" w:rsidR="00003493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16. svibnja 2016. godine predložio otvaranje stečajnog postupka nad dužnikom ŠKALJIĆ d.o.o., Dubrovnik, Obala Pape Ivana Pavla II br. 52, OIB: 27356622799. U prijedlogu se u bitnome navodi da temeljem čl. 444. st. 2. SZ-a podnosi prijedlog, te da na dan 01.09.2015.g. dužnik ima u očevidniku redoslijeda osnova za plaćanje evidentirane osnove za plaćanje u neprekinutom razdoblju od 273 dana u ukupnom iznosu od 101.090,24 kuna u koji iznos je uračunata kamata i naknada predlagatelja za provedbu ovrhe na novčanim sredstvima. Navodi se da dužnik ima tri zaposlenika, te  da nema otvorenih računa.</w:t>
      </w:r>
    </w:p>
    <w:p w:rsidRDefault="00003493" w:rsidP="00003493" w:rsidR="00003493">
      <w:pPr>
        <w:ind w:firstLine="708"/>
        <w:jc w:val="both"/>
      </w:pPr>
    </w:p>
    <w:p w:rsidRDefault="00003493" w:rsidP="00003493" w:rsidR="00003493">
      <w:pPr>
        <w:ind w:firstLine="708"/>
        <w:jc w:val="both"/>
      </w:pPr>
      <w:r>
        <w:t>Kako je predlagatelj učinio vjerojatnim postojanje stečajnog razloga, to je rješenjem ovog suda posl.br. St-1241/2016 od 18. srpnja 2016.g. pokrenut prethodni postupak radi utvrđivanja uvjeta za otvaranje stečajnog postupka i zakazano ročište  na koje su pozvani predlagatelj, FINA, dužnik, zastupnik po zakonu dužnika.</w:t>
      </w:r>
    </w:p>
    <w:p w:rsidRDefault="00003493" w:rsidP="00003493" w:rsidR="00003493">
      <w:pPr>
        <w:ind w:firstLine="708"/>
        <w:jc w:val="both"/>
      </w:pPr>
    </w:p>
    <w:p w:rsidRDefault="00003493" w:rsidP="00003493" w:rsidR="00003493">
      <w:pPr>
        <w:ind w:firstLine="708"/>
        <w:jc w:val="both"/>
      </w:pPr>
      <w:r>
        <w:t>Na ročište dana 08. rujna 2016.g. nije pristupio zastupnik po zakonu dužnika niti je postupio po nalogu suda iz toč. IV rješenja posl.br. St-1241/2016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003493" w:rsidP="00003493" w:rsidR="00003493">
      <w:pPr>
        <w:ind w:firstLine="708"/>
        <w:jc w:val="both"/>
      </w:pPr>
    </w:p>
    <w:p w:rsidRDefault="00003493" w:rsidP="00003493" w:rsidR="00003493">
      <w:pPr>
        <w:ind w:firstLine="708"/>
        <w:jc w:val="both"/>
      </w:pPr>
      <w:r>
        <w:t xml:space="preserve">Iz dostavljenih podnesaka Općinskog suda (l.s. 12) je vidljivo da dužnik nije evidentiran kao vlasnik nekretnine, iz podneska MUP (l.s. 10) je vidljivo da nije dužnik bio evidentiran kao vlasnik vozila.  </w:t>
      </w:r>
    </w:p>
    <w:p w:rsidRDefault="00003493" w:rsidP="00003493" w:rsidR="00003493">
      <w:pPr>
        <w:ind w:firstLine="708"/>
        <w:jc w:val="both"/>
      </w:pPr>
    </w:p>
    <w:p w:rsidRDefault="00003493" w:rsidP="00003493" w:rsidR="006656E9">
      <w:pPr>
        <w:ind w:firstLine="708"/>
        <w:jc w:val="both"/>
      </w:pPr>
      <w:r>
        <w:t>Iz potvrde FINA od 06.09.2016.g. (l.s. 16) je vidljivo da u Očevidniku redoslijeda osnova za plaćanje na dan izdavanja potvrde dužnik ima evidentirane ne izvršene osnove za plaćanje u neprekidnom razdoblju od 643 dana. Kod stečajnog dužnika je stoga ispunjen stečajni razlog nesposobnosti za plaćanje.</w:t>
      </w:r>
      <w:r w:rsidR="000409A0">
        <w:t xml:space="preserve"> </w:t>
      </w:r>
      <w:r w:rsidR="006656E9">
        <w:t xml:space="preserve"> </w:t>
      </w:r>
    </w:p>
    <w:p w:rsidRDefault="006656E9" w:rsidP="006656E9" w:rsidR="006656E9">
      <w:pPr>
        <w:ind w:firstLine="708"/>
        <w:jc w:val="both"/>
      </w:pPr>
    </w:p>
    <w:p w:rsidRDefault="00B96BD0" w:rsidP="006656E9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656E9">
        <w:t>1</w:t>
      </w:r>
      <w:r w:rsidR="00314BB3">
        <w:t>2</w:t>
      </w:r>
      <w:r w:rsidR="00003493">
        <w:t>41</w:t>
      </w:r>
      <w:r w:rsidR="00AF0DF4">
        <w:t>/2016</w:t>
      </w:r>
      <w:r w:rsidR="009247F2" w:rsidRPr="00A27FE8">
        <w:t xml:space="preserve"> od </w:t>
      </w:r>
      <w:r w:rsidR="00314BB3">
        <w:t>08.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314BB3" w:rsidRPr="00314BB3">
        <w:t>12</w:t>
      </w:r>
      <w:r w:rsidR="00003493">
        <w:t>41</w:t>
      </w:r>
      <w:r w:rsidR="00314BB3" w:rsidRPr="00314BB3">
        <w:t xml:space="preserve">/2016 od 08. rujna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>
      <w:pPr>
        <w:jc w:val="both"/>
      </w:pPr>
    </w:p>
    <w:p w:rsidRDefault="00C94459" w:rsidP="004D52EA" w:rsidR="00C94459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D30D33">
        <w:rPr>
          <w:b/>
        </w:rPr>
        <w:t>1</w:t>
      </w:r>
      <w:r w:rsidR="006656E9">
        <w:rPr>
          <w:b/>
        </w:rPr>
        <w:t>3</w:t>
      </w:r>
      <w:r w:rsidR="00D30D33">
        <w:rPr>
          <w:b/>
        </w:rPr>
        <w:t>. siječnj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D30D33">
      <w:pPr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0409A0" w:rsidR="002251E0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314BB3" w:rsidP="00A27FE8" w:rsidR="00314BB3">
      <w:pPr>
        <w:jc w:val="both"/>
        <w:rPr>
          <w:b/>
        </w:rPr>
      </w:pPr>
    </w:p>
    <w:p w:rsidRDefault="00003493" w:rsidP="00A27FE8" w:rsidR="00003493">
      <w:pPr>
        <w:jc w:val="both"/>
        <w:rPr>
          <w:b/>
        </w:rPr>
      </w:pPr>
    </w:p>
    <w:p w:rsidRDefault="00003493" w:rsidP="00A27FE8" w:rsidR="00003493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lastRenderedPageBreak/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F5CF9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409A0">
      <w:rPr>
        <w:rFonts w:hAnsi="Book Antiqua" w:ascii="Book Antiqua"/>
        <w:b/>
        <w:sz w:val="20"/>
        <w:szCs w:val="20"/>
      </w:rPr>
      <w:t>1</w:t>
    </w:r>
    <w:r w:rsidR="00314BB3">
      <w:rPr>
        <w:rFonts w:hAnsi="Book Antiqua" w:ascii="Book Antiqua"/>
        <w:b/>
        <w:sz w:val="20"/>
        <w:szCs w:val="20"/>
      </w:rPr>
      <w:t>2</w:t>
    </w:r>
    <w:r w:rsidR="00003493">
      <w:rPr>
        <w:rFonts w:hAnsi="Book Antiqua" w:ascii="Book Antiqua"/>
        <w:b/>
        <w:sz w:val="20"/>
        <w:szCs w:val="20"/>
      </w:rPr>
      <w:t>41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493"/>
    <w:rsid w:val="000058FB"/>
    <w:rsid w:val="00005E24"/>
    <w:rsid w:val="00010608"/>
    <w:rsid w:val="000234E0"/>
    <w:rsid w:val="00023585"/>
    <w:rsid w:val="000258DB"/>
    <w:rsid w:val="0003679A"/>
    <w:rsid w:val="00040488"/>
    <w:rsid w:val="000409A0"/>
    <w:rsid w:val="000437A1"/>
    <w:rsid w:val="00043FE9"/>
    <w:rsid w:val="00064E57"/>
    <w:rsid w:val="00074FFE"/>
    <w:rsid w:val="00094320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2588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1E0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4BB3"/>
    <w:rsid w:val="00315529"/>
    <w:rsid w:val="00320035"/>
    <w:rsid w:val="00325999"/>
    <w:rsid w:val="00325D86"/>
    <w:rsid w:val="00330AB0"/>
    <w:rsid w:val="00331AD9"/>
    <w:rsid w:val="003356EA"/>
    <w:rsid w:val="00336E01"/>
    <w:rsid w:val="003406FA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5F5CF9"/>
    <w:rsid w:val="006005CB"/>
    <w:rsid w:val="00606481"/>
    <w:rsid w:val="0063088A"/>
    <w:rsid w:val="0063094D"/>
    <w:rsid w:val="006656E9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B5FB8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E4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5A9E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BF0F31"/>
    <w:rsid w:val="00C002AB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94459"/>
    <w:rsid w:val="00CA2BEC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F5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C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C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C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C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F5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C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C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C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C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St-1241/2016</izvorni_sadrzaj>
    <derivirana_varijabla naziv="DomainObject.Predmet.OznakaBroj_1">St-1241/2016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ŠKALJIĆ d.o.o. za ugostiteljstvo i turizam</izvorni_sadrzaj>
    <derivirana_varijabla naziv="DomainObject.Predmet.ProtustrankaFormated_1">  ŠKALJIĆ d.o.o. za ugostiteljstvo i turizam</derivirana_varijabla>
  </DomainObject.Predmet.ProtustrankaFormated>
  <DomainObject.Predmet.ProtustrankaFormatedOIB>
    <izvorni_sadrzaj>  ŠKALJIĆ d.o.o. za ugostiteljstvo i turizam, OIB 27356622799</izvorni_sadrzaj>
    <derivirana_varijabla naziv="DomainObject.Predmet.ProtustrankaFormatedOIB_1">  ŠKALJIĆ d.o.o. za ugostiteljstvo i turizam, OIB 27356622799</derivirana_varijabla>
  </DomainObject.Predmet.ProtustrankaFormatedOIB>
  <DomainObject.Predmet.ProtustrankaFormatedWithAdress>
    <izvorni_sadrzaj> ŠKALJIĆ d.o.o. za ugostiteljstvo i turizam, Obala Pape Ivana Pavla II br.52, 20000 Dubrovnik</izvorni_sadrzaj>
    <derivirana_varijabla naziv="DomainObject.Predmet.ProtustrankaFormatedWithAdress_1"> ŠKALJIĆ d.o.o. za ugostiteljstvo i turizam, Obala Pape Ivana Pavla II br.52, 20000 Dubrovnik</derivirana_varijabla>
  </DomainObject.Predmet.ProtustrankaFormatedWithAdress>
  <DomainObject.Predmet.ProtustrankaFormatedWithAdressOIB>
    <izvorni_sadrzaj> ŠKALJIĆ d.o.o. za ugostiteljstvo i turizam, OIB 27356622799, Obala Pape Ivana Pavla II br.52, 20000 Dubrovnik</izvorni_sadrzaj>
    <derivirana_varijabla naziv="DomainObject.Predmet.ProtustrankaFormatedWithAdressOIB_1"> ŠKALJIĆ d.o.o. za ugostiteljstvo i turizam, OIB 27356622799, Obala Pape Ivana Pavla II br.52, 20000 Dubrovnik</derivirana_varijabla>
  </DomainObject.Predmet.ProtustrankaFormatedWithAdressOIB>
  <DomainObject.Predmet.ProtustrankaWithAdress>
    <izvorni_sadrzaj>ŠKALJIĆ d.o.o. za ugostiteljstvo i turizam Obala Pape Ivana Pavla II br.52, 20000 Dubrovnik</izvorni_sadrzaj>
    <derivirana_varijabla naziv="DomainObject.Predmet.ProtustrankaWithAdress_1">ŠKALJIĆ d.o.o. za ugostiteljstvo i turizam Obala Pape Ivana Pavla II br.52, 20000 Dubrovnik</derivirana_varijabla>
  </DomainObject.Predmet.ProtustrankaWithAdress>
  <DomainObject.Predmet.ProtustrankaWithAdressOIB>
    <izvorni_sadrzaj>ŠKALJIĆ d.o.o. za ugostiteljstvo i turizam, OIB 27356622799, Obala Pape Ivana Pavla II br.52, 20000 Dubrovnik</izvorni_sadrzaj>
    <derivirana_varijabla naziv="DomainObject.Predmet.ProtustrankaWithAdressOIB_1">ŠKALJIĆ d.o.o. za ugostiteljstvo i turizam, OIB 27356622799, Obala Pape Ivana Pavla II br.52, 20000 Dubrovnik</derivirana_varijabla>
  </DomainObject.Predmet.ProtustrankaWithAdressOIB>
  <DomainObject.Predmet.ProtustrankaNazivFormated>
    <izvorni_sadrzaj>ŠKALJIĆ d.o.o. za ugostiteljstvo i turizam</izvorni_sadrzaj>
    <derivirana_varijabla naziv="DomainObject.Predmet.ProtustrankaNazivFormated_1">ŠKALJIĆ d.o.o. za ugostiteljstvo i turizam</derivirana_varijabla>
  </DomainObject.Predmet.ProtustrankaNazivFormated>
  <DomainObject.Predmet.ProtustrankaNazivFormatedOIB>
    <izvorni_sadrzaj>ŠKALJIĆ d.o.o. za ugostiteljstvo i turizam, OIB 27356622799</izvorni_sadrzaj>
    <derivirana_varijabla naziv="DomainObject.Predmet.ProtustrankaNazivFormatedOIB_1">ŠKALJIĆ d.o.o. za ugostiteljstvo i turizam, OIB 27356622799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101090.24</izvorni_sadrzaj>
    <derivirana_varijabla naziv="DomainObject.Predmet.TrenutnaVrijednost_1">101090.24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ŠKALJIĆ d.o.o. za ugostiteljstvo i turizam</item>
    </izvorni_sadrzaj>
    <derivirana_varijabla naziv="DomainObject.Predmet.ProtuStrankaListFormated_1">
      <item>ŠKALJIĆ d.o.o. za ugostiteljstvo i turizam</item>
    </derivirana_varijabla>
  </DomainObject.Predmet.ProtuStrankaListFormated>
  <DomainObject.Predmet.ProtuStrankaListFormatedOIB>
    <izvorni_sadrzaj>
      <item>ŠKALJIĆ d.o.o. za ugostiteljstvo i turizam, OIB 27356622799</item>
    </izvorni_sadrzaj>
    <derivirana_varijabla naziv="DomainObject.Predmet.ProtuStrankaListFormatedOIB_1">
      <item>ŠKALJIĆ d.o.o. za ugostiteljstvo i turizam, OIB 27356622799</item>
    </derivirana_varijabla>
  </DomainObject.Predmet.ProtuStrankaListFormatedOIB>
  <DomainObject.Predmet.ProtuStrankaListFormatedWithAdress>
    <izvorni_sadrzaj>
      <item>ŠKALJIĆ d.o.o. za ugostiteljstvo i turizam, Obala Pape Ivana Pavla II br.52, 20000 Dubrovnik</item>
    </izvorni_sadrzaj>
    <derivirana_varijabla naziv="DomainObject.Predmet.ProtuStrankaListFormatedWithAdress_1">
      <item>ŠKALJIĆ d.o.o. za ugostiteljstvo i turizam, Obala Pape Ivana Pavla II br.52, 20000 Dubrovnik</item>
    </derivirana_varijabla>
  </DomainObject.Predmet.ProtuStrankaListFormatedWithAdress>
  <DomainObject.Predmet.ProtuStrankaListFormatedWithAdressOIB>
    <izvorni_sadrzaj>
      <item>ŠKALJIĆ d.o.o. za ugostiteljstvo i turizam, OIB 27356622799, Obala Pape Ivana Pavla II br.52, 20000 Dubrovnik</item>
    </izvorni_sadrzaj>
    <derivirana_varijabla naziv="DomainObject.Predmet.ProtuStrankaListFormatedWithAdressOIB_1">
      <item>ŠKALJIĆ d.o.o. za ugostiteljstvo i turizam, OIB 27356622799, Obala Pape Ivana Pavla II br.52, 20000 Dubrovnik</item>
    </derivirana_varijabla>
  </DomainObject.Predmet.ProtuStrankaListFormatedWithAdressOIB>
  <DomainObject.Predmet.ProtuStrankaListNazivFormated>
    <izvorni_sadrzaj>
      <item>ŠKALJIĆ d.o.o. za ugostiteljstvo i turizam</item>
    </izvorni_sadrzaj>
    <derivirana_varijabla naziv="DomainObject.Predmet.ProtuStrankaListNazivFormated_1">
      <item>ŠKALJIĆ d.o.o. za ugostiteljstvo i turizam</item>
    </derivirana_varijabla>
  </DomainObject.Predmet.ProtuStrankaListNazivFormated>
  <DomainObject.Predmet.ProtuStrankaListNazivFormatedOIB>
    <izvorni_sadrzaj>
      <item>ŠKALJIĆ d.o.o. za ugostiteljstvo i turizam, OIB 27356622799</item>
    </izvorni_sadrzaj>
    <derivirana_varijabla naziv="DomainObject.Predmet.ProtuStrankaListNazivFormatedOIB_1">
      <item>ŠKALJIĆ d.o.o. za ugostiteljstvo i turizam, OIB 27356622799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ŠKALJIĆ d.o.o. za ugostiteljstvo i turizam</izvorni_sadrzaj>
    <derivirana_varijabla naziv="DomainObject.Predmet.ProtustrankaIDrugi_1">ŠKALJIĆ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ŠKALJIĆ d.o.o. za ugostiteljstvo i turizam, OIB 27356622799, Obala Pape Ivana Pavla II br.52, 20000 Dubrovnik</izvorni_sadrzaj>
    <derivirana_varijabla naziv="DomainObject.Predmet.ProtustrankaIDrugiAdressOIB_1">ŠKALJIĆ d.o.o. za ugostiteljstvo i turizam, OIB 27356622799, Obala Pape Ivana Pavla II br.52,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ŠKALJIĆ d.o.o. za ugostiteljstvo i turizam</item>
    </izvorni_sadrzaj>
    <derivirana_varijabla naziv="DomainObject.Predmet.SudioniciListNaziv_1">
      <item>FINA, RC Split, Podružnica Dubrovnik</item>
      <item>ŠKALJIĆ 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ŠKALJIĆ d.o.o. za ugostiteljstvo i turizam, OIB 27356622799, Obala Pape Ivana Pavla II br.52,20000 Dubrovnik</item>
    </izvorni_sadrzaj>
    <derivirana_varijabla naziv="DomainObject.Predmet.SudioniciListAdressOIB_1">
      <item>FINA, RC Split, Podružnica Dubrovnik, OIB 85821130368, Vukovarska 2,20000 Dubrovnik</item>
      <item>ŠKALJIĆ d.o.o. za ugostiteljstvo i turizam, OIB 27356622799, Obala Pape Ivana Pavla II br.52,20000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27356622799</item>
    </izvorni_sadrzaj>
    <derivirana_varijabla naziv="DomainObject.Predmet.SudioniciListNazivOIB_1">
      <item>, OIB 85821130368</item>
      <item>, OIB 27356622799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1153</properties:Words>
  <properties:Characters>6361</properties:Characters>
  <properties:Lines>156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2017-01-13T10:06:00Z</dcterms:created>
  <dc:creator>Katarina Franković</dc:creator>
  <cp:lastModifiedBy>Katarina Franković</cp:lastModifiedBy>
  <cp:lastPrinted>2017-01-13T09:55:00Z</cp:lastPrinted>
  <dcterms:modified xmlns:xsi="http://www.w3.org/2001/XMLSchema-instance" xsi:type="dcterms:W3CDTF">2017-01-13T10:08:00Z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