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6edf" w14:paraId="5786edf" w:rsidRDefault="000D1179" w:rsidP="000D1179" w:rsidR="000D1179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C. I. A. S. GROUP d. o. o. Pula, Dobrilina 9, OIB 10409485671, MBS 040179095,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0D1179" w:rsidP="000D1179" w:rsidR="000D1179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1179" w:rsidP="000D1179" w:rsidR="000D1179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0D1179" w:rsidP="000D1179" w:rsidR="000D1179" w:rsidRPr="007E78B2">
      <w:pPr>
        <w:ind w:firstLine="708"/>
        <w:rPr>
          <w:szCs w:val="24"/>
        </w:rPr>
      </w:pPr>
    </w:p>
    <w:p w:rsidRDefault="000D1179" w:rsidP="000D1179" w:rsidR="000D1179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C. I. A. S. GROUP d. o. o. Pula, Dobrilina 9, OIB 10409485671, MBS 040179095,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10.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D1179" w:rsidP="000D1179" w:rsidR="000D1179" w:rsidRPr="007E78B2">
      <w:pPr>
        <w:ind w:firstLine="708"/>
        <w:rPr>
          <w:szCs w:val="24"/>
        </w:rPr>
      </w:pPr>
    </w:p>
    <w:p w:rsidRDefault="000D1179" w:rsidP="000D1179" w:rsidR="000D1179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10.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142.079,83 </w:t>
      </w:r>
      <w:r w:rsidRPr="007E78B2">
        <w:rPr>
          <w:szCs w:val="24"/>
        </w:rPr>
        <w:t>kn.</w:t>
      </w:r>
    </w:p>
    <w:p w:rsidRDefault="000D1179" w:rsidP="000D1179" w:rsidR="000D1179" w:rsidRPr="007E78B2">
      <w:pPr>
        <w:rPr>
          <w:szCs w:val="24"/>
        </w:rPr>
      </w:pPr>
    </w:p>
    <w:p w:rsidRDefault="000D1179" w:rsidP="000D1179" w:rsidR="000D1179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D1179" w:rsidP="000D1179" w:rsidR="000D1179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1179" w:rsidP="000D1179" w:rsidR="000D1179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77-2017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77-2017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0D1179" w:rsidP="000D1179" w:rsidR="000D1179" w:rsidRPr="007E78B2">
      <w:pPr>
        <w:ind w:firstLine="708"/>
        <w:rPr>
          <w:szCs w:val="24"/>
        </w:rPr>
      </w:pPr>
    </w:p>
    <w:p w:rsidRDefault="000D1179" w:rsidP="000D1179" w:rsidR="000D1179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D1179" w:rsidP="000D1179" w:rsidR="000D1179" w:rsidRPr="007E78B2">
      <w:pPr>
        <w:ind w:firstLine="708"/>
        <w:rPr>
          <w:szCs w:val="24"/>
        </w:rPr>
      </w:pPr>
    </w:p>
    <w:p w:rsidRDefault="000D1179" w:rsidP="000D1179" w:rsidR="000D1179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0D1179" w:rsidP="000D1179" w:rsidR="000D1179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D1179" w:rsidP="000D1179" w:rsidR="000D1179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C55BA">
        <w:rPr>
          <w:szCs w:val="24"/>
        </w:rPr>
        <w:t>, v. r.</w:t>
      </w:r>
    </w:p>
    <w:p w:rsidRDefault="000D1179" w:rsidP="000D1179" w:rsidR="000D1179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0D1179" w:rsidP="000D1179" w:rsidR="007E38E8" w:rsidRPr="000D1179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0D117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179" w:rsidP="000D1179" w:rsidR="000D1179">
      <w:r>
        <w:separator/>
      </w:r>
    </w:p>
  </w:endnote>
  <w:endnote w:id="0" w:type="continuationSeparator">
    <w:p w:rsidRDefault="000D1179" w:rsidP="000D1179" w:rsidR="000D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179" w:rsidP="000D1179" w:rsidR="000D1179">
      <w:r>
        <w:separator/>
      </w:r>
    </w:p>
  </w:footnote>
  <w:footnote w:id="0" w:type="continuationSeparator">
    <w:p w:rsidRDefault="000D1179" w:rsidP="000D1179" w:rsidR="000D1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5BA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D117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5BA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 w:rsidR="000D1179">
      <w:rPr>
        <w:szCs w:val="24"/>
      </w:rPr>
      <w:t>77</w:t>
    </w:r>
    <w:r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88"/>
    <w:rsid w:val="000D1179"/>
    <w:rsid w:val="00225D40"/>
    <w:rsid w:val="0068309E"/>
    <w:rsid w:val="006E2288"/>
    <w:rsid w:val="007E38E8"/>
    <w:rsid w:val="00AC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117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117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D117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11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11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1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D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D4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D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D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117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117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D117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11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11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1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5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D4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D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D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I. A. S. GROUP d.o.o. PULA</izvorni_sadrzaj>
    <derivirana_varijabla naziv="DomainObject.Predmet.ProtustrankaFormated_1">  C. I. A. S. GROUP d.o.o. PULA</derivirana_varijabla>
  </DomainObject.Predmet.ProtustrankaFormated>
  <DomainObject.Predmet.ProtustrankaFormatedOIB>
    <izvorni_sadrzaj>  C. I. A. S. GROUP d.o.o. PULA, OIB 10409485671</izvorni_sadrzaj>
    <derivirana_varijabla naziv="DomainObject.Predmet.ProtustrankaFormatedOIB_1">  C. I. A. S. GROUP d.o.o. PULA, OIB 10409485671</derivirana_varijabla>
  </DomainObject.Predmet.ProtustrankaFormatedOIB>
  <DomainObject.Predmet.ProtustrankaFormatedWithAdress>
    <izvorni_sadrzaj> C. I. A. S. GROUP d.o.o. PULA, Dobrilina 9, 52100 Pula</izvorni_sadrzaj>
    <derivirana_varijabla naziv="DomainObject.Predmet.ProtustrankaFormatedWithAdress_1"> C. I. A. S. GROUP d.o.o. PULA, Dobrilina 9, 52100 Pula</derivirana_varijabla>
  </DomainObject.Predmet.ProtustrankaFormatedWithAdress>
  <DomainObject.Predmet.ProtustrankaFormatedWithAdressOIB>
    <izvorni_sadrzaj> C. I. A. S. GROUP d.o.o. PULA, OIB 10409485671, Dobrilina 9, 52100 Pula</izvorni_sadrzaj>
    <derivirana_varijabla naziv="DomainObject.Predmet.ProtustrankaFormatedWithAdressOIB_1"> C. I. A. S. GROUP d.o.o. PULA, OIB 10409485671, Dobrilina 9, 52100 Pula</derivirana_varijabla>
  </DomainObject.Predmet.ProtustrankaFormatedWithAdressOIB>
  <DomainObject.Predmet.ProtustrankaWithAdress>
    <izvorni_sadrzaj>C. I. A. S. GROUP d.o.o. PULA Dobrilina 9, 52100 Pula</izvorni_sadrzaj>
    <derivirana_varijabla naziv="DomainObject.Predmet.ProtustrankaWithAdress_1">C. I. A. S. GROUP d.o.o. PULA Dobrilina 9, 52100 Pula</derivirana_varijabla>
  </DomainObject.Predmet.ProtustrankaWithAdress>
  <DomainObject.Predmet.ProtustrankaWithAdressOIB>
    <izvorni_sadrzaj>C. I. A. S. GROUP d.o.o. PULA, OIB 10409485671, Dobrilina 9, 52100 Pula</izvorni_sadrzaj>
    <derivirana_varijabla naziv="DomainObject.Predmet.ProtustrankaWithAdressOIB_1">C. I. A. S. GROUP d.o.o. PULA, OIB 10409485671, Dobrilina 9, 52100 Pula</derivirana_varijabla>
  </DomainObject.Predmet.ProtustrankaWithAdressOIB>
  <DomainObject.Predmet.ProtustrankaNazivFormated>
    <izvorni_sadrzaj>C. I. A. S. GROUP d.o.o. PULA</izvorni_sadrzaj>
    <derivirana_varijabla naziv="DomainObject.Predmet.ProtustrankaNazivFormated_1">C. I. A. S. GROUP d.o.o. PULA</derivirana_varijabla>
  </DomainObject.Predmet.ProtustrankaNazivFormated>
  <DomainObject.Predmet.ProtustrankaNazivFormatedOIB>
    <izvorni_sadrzaj>C. I. A. S. GROUP d.o.o. PULA, OIB 10409485671</izvorni_sadrzaj>
    <derivirana_varijabla naziv="DomainObject.Predmet.ProtustrankaNazivFormatedOIB_1">C. I. A. S. GROUP d.o.o. PULA, OIB 10409485671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142079.83</izvorni_sadrzaj>
    <derivirana_varijabla naziv="DomainObject.Predmet.TrenutnaVrijednost_1">142079.83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I. A. S. GROUP d.o.o. PULA</item>
    </izvorni_sadrzaj>
    <derivirana_varijabla naziv="DomainObject.Predmet.ProtuStrankaListFormated_1">
      <item>C. I. A. S. GROUP d.o.o. PULA</item>
    </derivirana_varijabla>
  </DomainObject.Predmet.ProtuStrankaListFormated>
  <DomainObject.Predmet.ProtuStrankaListFormatedOIB>
    <izvorni_sadrzaj>
      <item>C. I. A. S. GROUP d.o.o. PULA, OIB 10409485671</item>
    </izvorni_sadrzaj>
    <derivirana_varijabla naziv="DomainObject.Predmet.ProtuStrankaListFormatedOIB_1">
      <item>C. I. A. S. GROUP d.o.o. PULA, OIB 10409485671</item>
    </derivirana_varijabla>
  </DomainObject.Predmet.ProtuStrankaListFormatedOIB>
  <DomainObject.Predmet.ProtuStrankaListFormatedWithAdress>
    <izvorni_sadrzaj>
      <item>C. I. A. S. GROUP d.o.o. PULA, Dobrilina 9, 52100 Pula</item>
    </izvorni_sadrzaj>
    <derivirana_varijabla naziv="DomainObject.Predmet.ProtuStrankaListFormatedWithAdress_1">
      <item>C. I. A. S. GROUP d.o.o. PULA, Dobrilina 9, 52100 Pula</item>
    </derivirana_varijabla>
  </DomainObject.Predmet.ProtuStrankaListFormatedWithAdress>
  <DomainObject.Predmet.ProtuStrankaListFormatedWithAdressOIB>
    <izvorni_sadrzaj>
      <item>C. I. A. S. GROUP d.o.o. PULA, OIB 10409485671, Dobrilina 9, 52100 Pula</item>
    </izvorni_sadrzaj>
    <derivirana_varijabla naziv="DomainObject.Predmet.ProtuStrankaListFormatedWithAdressOIB_1">
      <item>C. I. A. S. GROUP d.o.o. PULA, OIB 10409485671, Dobrilina 9, 52100 Pula</item>
    </derivirana_varijabla>
  </DomainObject.Predmet.ProtuStrankaListFormatedWithAdressOIB>
  <DomainObject.Predmet.ProtuStrankaListNazivFormated>
    <izvorni_sadrzaj>
      <item>C. I. A. S. GROUP d.o.o. PULA</item>
    </izvorni_sadrzaj>
    <derivirana_varijabla naziv="DomainObject.Predmet.ProtuStrankaListNazivFormated_1">
      <item>C. I. A. S. GROUP d.o.o. PULA</item>
    </derivirana_varijabla>
  </DomainObject.Predmet.ProtuStrankaListNazivFormated>
  <DomainObject.Predmet.ProtuStrankaListNazivFormatedOIB>
    <izvorni_sadrzaj>
      <item>C. I. A. S. GROUP d.o.o. PULA, OIB 10409485671</item>
    </izvorni_sadrzaj>
    <derivirana_varijabla naziv="DomainObject.Predmet.ProtuStrankaListNazivFormatedOIB_1">
      <item>C. I. A. S. GROUP d.o.o. PULA, OIB 10409485671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I. A. S. GROUP d.o.o. PULA</izvorni_sadrzaj>
    <derivirana_varijabla naziv="DomainObject.Predmet.ProtustrankaIDrugi_1">C. I. A. S. GROUP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 I. A. S. GROUP d.o.o. PULA, OIB 10409485671, Dobrilina 9, 52100 Pula</izvorni_sadrzaj>
    <derivirana_varijabla naziv="DomainObject.Predmet.ProtustrankaIDrugiAdressOIB_1">C. I. A. S. GROUP d.o.o. PULA, OIB 10409485671,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I. A. S. GROUP d.o.o. PULA</item>
    </izvorni_sadrzaj>
    <derivirana_varijabla naziv="DomainObject.Predmet.SudioniciListNaziv_1">
      <item>FINANCIJSKA AGENCIJA, RC RIJEKA, PODRUŽNICA PULA, PULA</item>
      <item>C. I. A. S. GROUP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 I. A. S. GROUP d.o.o. PULA, OIB 10409485671, Dobrilina 9,52100 Pula</item>
    </izvorni_sadrzaj>
    <derivirana_varijabla naziv="DomainObject.Predmet.SudioniciListAdressOIB_1">
      <item>FINANCIJSKA AGENCIJA, RC RIJEKA, PODRUŽNICA PULA, PULA, OIB 85821130368, Giardini 5,52100 Pula</item>
      <item>C. I. A. S. GROUP d.o.o. PULA, OIB 10409485671,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10409485671</item>
    </izvorni_sadrzaj>
    <derivirana_varijabla naziv="DomainObject.Predmet.SudioniciListNazivOIB_1">
      <item>, OIB 85821130368</item>
      <item>, OIB 10409485671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2659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2017-02-20T13:09:00Z</dcterms:created>
  <dc:creator>Mihaela Kaligari</dc:creator>
  <dc:description/>
  <cp:keywords/>
  <cp:lastModifiedBy>Sanja Prodan</cp:lastModifiedBy>
  <cp:lastPrinted>2017-02-20T13:11:00Z</cp:lastPrinted>
  <dcterms:modified xmlns:xsi="http://www.w3.org/2001/XMLSchema-instance" xsi:type="dcterms:W3CDTF">2017-02-22T14:17:00Z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