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0aec" w14:paraId="e400aec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801E02">
        <w:t>240</w:t>
      </w:r>
      <w:r w:rsidR="00AA5237">
        <w:t>/1</w:t>
      </w:r>
      <w:r w:rsidR="001322CF">
        <w:t>5</w:t>
      </w:r>
      <w:r w:rsidR="00AA5237">
        <w:t>-</w:t>
      </w:r>
      <w:r w:rsidR="00801E02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322CF">
        <w:t>30</w:t>
      </w:r>
      <w:r>
        <w:t xml:space="preserve">. </w:t>
      </w:r>
      <w:r w:rsidR="001322CF">
        <w:t>listopada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01E02">
        <w:t>KRISTAL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861075">
        <w:t>Zadru</w:t>
      </w:r>
      <w:r w:rsidR="001322CF">
        <w:t xml:space="preserve"> </w:t>
      </w:r>
      <w:r w:rsidR="001E74F1">
        <w:t>(</w:t>
      </w:r>
      <w:r w:rsidR="001322CF">
        <w:t>Grad Zadar</w:t>
      </w:r>
      <w:r w:rsidR="001E74F1">
        <w:t>)</w:t>
      </w:r>
      <w:r w:rsidR="00912002">
        <w:t xml:space="preserve">, </w:t>
      </w:r>
      <w:r w:rsidR="00801E02">
        <w:t>Trg Petra Zoranića 1</w:t>
      </w:r>
      <w:r w:rsidR="00912002">
        <w:t>,</w:t>
      </w:r>
      <w:r w:rsidR="00A01095">
        <w:t xml:space="preserve"> OIB: </w:t>
      </w:r>
      <w:r w:rsidR="00801E02">
        <w:t>18184334047</w:t>
      </w:r>
      <w:r>
        <w:t xml:space="preserve">, </w:t>
      </w:r>
      <w:r w:rsidR="00795905">
        <w:t>1</w:t>
      </w:r>
      <w:r w:rsidR="001322CF">
        <w:t>8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01E02">
        <w:t xml:space="preserve">KRISTAL d.o.o. sa sjedištem u Zadar (Grad Zadar), Trg Petra Zoranića 1, OIB: 18184334047 </w:t>
      </w:r>
      <w:r>
        <w:t xml:space="preserve">s danom </w:t>
      </w:r>
      <w:r w:rsidR="00795905">
        <w:t>1</w:t>
      </w:r>
      <w:r w:rsidR="001322CF">
        <w:t>8</w:t>
      </w:r>
      <w:r>
        <w:t xml:space="preserve">. ožujka 2016. u </w:t>
      </w:r>
      <w:r w:rsidR="00FE2546">
        <w:t>13</w:t>
      </w:r>
      <w:r>
        <w:t>,</w:t>
      </w:r>
      <w:r w:rsidR="00FE2546">
        <w:t>0</w:t>
      </w:r>
      <w:r w:rsidR="00801E02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E2546" w:rsidR="00E41244" w:rsidRPr="00FE2546">
      <w:pPr>
        <w:pStyle w:val="Odlomakpopisa"/>
        <w:spacing w:lineRule="auto" w:line="276" w:after="200"/>
        <w:ind w:firstLine="360" w:left="0"/>
      </w:pPr>
      <w:r w:rsidRPr="00FE2546">
        <w:t>II</w:t>
      </w:r>
      <w:r w:rsidR="00386298" w:rsidRPr="00FE2546">
        <w:t xml:space="preserve">. </w:t>
      </w:r>
      <w:r w:rsidR="00193657" w:rsidRPr="00FE2546">
        <w:t>Stečajnim upraviteljem</w:t>
      </w:r>
      <w:r w:rsidRPr="00FE2546">
        <w:t xml:space="preserve"> dužnika </w:t>
      </w:r>
      <w:r w:rsidR="00193657" w:rsidRPr="00FE2546">
        <w:t>imenuje</w:t>
      </w:r>
      <w:r w:rsidR="00FE2546">
        <w:t xml:space="preserve"> se</w:t>
      </w:r>
      <w:r w:rsidR="00193657" w:rsidRPr="00FE2546">
        <w:t xml:space="preserve"> </w:t>
      </w:r>
      <w:r w:rsidR="00FE2546">
        <w:t xml:space="preserve">Jelenko Lehki </w:t>
      </w:r>
      <w:r w:rsidR="00FE2546" w:rsidRPr="00FE2546">
        <w:t>iz Zagreba, Pavla Hatza 10, OIB:</w:t>
      </w:r>
      <w:r w:rsidR="00FE2546" w:rsidRPr="00C911AF">
        <w:t xml:space="preserve"> 96068307857</w:t>
      </w:r>
      <w:r w:rsidR="00FE2546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01E02">
        <w:t>KRISTAL d.o.o. sa sjedištem u Zadar (Grad Zadar), Trg Petra Zoranića 1, OIB: 18184334047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322CF">
        <w:t>30. listopada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801E02">
        <w:t>1580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801E02">
        <w:t>899,00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1322CF">
        <w:t>ne</w:t>
      </w:r>
      <w:r w:rsidR="007E65A6">
        <w:t>ma</w:t>
      </w:r>
      <w:r w:rsidR="001E74F1" w:rsidRPr="00CF7AC9">
        <w:t xml:space="preserve"> otvoren račun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1322CF">
        <w:t>19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1322CF">
        <w:t>8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62043B" w:rsidP="0062043B" w:rsidR="0062043B">
      <w:pPr>
        <w:ind w:firstLine="360"/>
        <w:jc w:val="both"/>
      </w:pPr>
      <w:r>
        <w:t>DNA:</w:t>
      </w:r>
    </w:p>
    <w:p w:rsidRDefault="0062043B" w:rsidP="0062043B" w:rsidR="0062043B">
      <w:pPr>
        <w:numPr>
          <w:ilvl w:val="0"/>
          <w:numId w:val="4"/>
        </w:numPr>
      </w:pPr>
      <w:r>
        <w:t>Stečajnoj upraviteljici uz potvrdu o imenovanju</w:t>
      </w:r>
    </w:p>
    <w:p w:rsidRDefault="0062043B" w:rsidP="0062043B" w:rsidR="0062043B">
      <w:pPr>
        <w:numPr>
          <w:ilvl w:val="0"/>
          <w:numId w:val="4"/>
        </w:numPr>
      </w:pPr>
      <w:r>
        <w:t xml:space="preserve">Stečajnom dužniku </w:t>
      </w:r>
    </w:p>
    <w:p w:rsidRDefault="0062043B" w:rsidP="0062043B" w:rsidR="0062043B">
      <w:pPr>
        <w:numPr>
          <w:ilvl w:val="0"/>
          <w:numId w:val="4"/>
        </w:numPr>
      </w:pPr>
      <w:r>
        <w:t>FINA, Regionalni centar Split, Podružnica Zadar</w:t>
      </w:r>
    </w:p>
    <w:p w:rsidRDefault="0062043B" w:rsidP="0062043B" w:rsidR="0062043B">
      <w:pPr>
        <w:numPr>
          <w:ilvl w:val="0"/>
          <w:numId w:val="4"/>
        </w:numPr>
      </w:pPr>
      <w:r>
        <w:t xml:space="preserve">ŽDO u Zadru, Građansko-upravnom odjelu </w:t>
      </w:r>
    </w:p>
    <w:p w:rsidRDefault="0062043B" w:rsidP="0062043B" w:rsidR="0062043B">
      <w:pPr>
        <w:numPr>
          <w:ilvl w:val="0"/>
          <w:numId w:val="4"/>
        </w:numPr>
      </w:pPr>
      <w:r>
        <w:t>RH, Ministarstvo financija, Porezna uprava Zadar</w:t>
      </w:r>
    </w:p>
    <w:p w:rsidRDefault="0062043B" w:rsidP="0062043B" w:rsidR="0062043B">
      <w:pPr>
        <w:numPr>
          <w:ilvl w:val="0"/>
          <w:numId w:val="4"/>
        </w:numPr>
      </w:pPr>
      <w:r>
        <w:t>Općinskom sudu u Zadru</w:t>
      </w:r>
    </w:p>
    <w:p w:rsidRDefault="0062043B" w:rsidP="0062043B" w:rsidR="0062043B">
      <w:pPr>
        <w:numPr>
          <w:ilvl w:val="0"/>
          <w:numId w:val="4"/>
        </w:numPr>
      </w:pPr>
      <w:r>
        <w:t>Općinskom sudu u Zadru, zemljišnoknjižnom odjelu</w:t>
      </w:r>
    </w:p>
    <w:p w:rsidRDefault="0062043B" w:rsidP="0062043B" w:rsidR="0062043B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62043B" w:rsidP="0062043B" w:rsidR="0062043B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62043B" w:rsidP="0062043B" w:rsidR="0062043B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62043B" w:rsidP="0062043B" w:rsidR="0062043B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62043B" w:rsidP="0062043B" w:rsidR="0062043B">
      <w:pPr>
        <w:numPr>
          <w:ilvl w:val="0"/>
          <w:numId w:val="4"/>
        </w:numPr>
      </w:pPr>
      <w:r>
        <w:t>e-Oglasna ploča suda</w:t>
      </w:r>
    </w:p>
    <w:p w:rsidRDefault="0062043B" w:rsidP="0062043B" w:rsidR="0062043B">
      <w:pPr>
        <w:numPr>
          <w:ilvl w:val="0"/>
          <w:numId w:val="4"/>
        </w:numPr>
      </w:pPr>
      <w:r>
        <w:t>Pisarnici ovog suda</w:t>
      </w:r>
    </w:p>
    <w:p w:rsidRDefault="0062043B" w:rsidP="0062043B" w:rsidR="0062043B">
      <w:pPr>
        <w:numPr>
          <w:ilvl w:val="0"/>
          <w:numId w:val="4"/>
        </w:numPr>
      </w:pPr>
      <w:r>
        <w:t xml:space="preserve">U spis </w:t>
      </w:r>
    </w:p>
    <w:p w:rsidRDefault="0062043B" w:rsidP="0062043B" w:rsidR="0062043B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A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801E02">
      <w:t>240</w:t>
    </w:r>
    <w:r w:rsidR="001322CF">
      <w:t>/15-</w:t>
    </w:r>
    <w:r w:rsidR="00801E0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043B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E1A73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01E02"/>
    <w:rsid w:val="00821286"/>
    <w:rsid w:val="008455B6"/>
    <w:rsid w:val="008503D7"/>
    <w:rsid w:val="00861075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E2546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72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KRISTAL društvo s ograničenom odgovornošću za gradnju, trgovinu i usluge</izvorni_sadrzaj>
    <derivirana_varijabla naziv="DomainObject.Predmet.ProtustrankaFormated_1">  KRISTAL društvo s ograničenom odgovornošću za gradnju, trgovinu i usluge</derivirana_varijabla>
  </DomainObject.Predmet.ProtustrankaFormated>
  <DomainObject.Predmet.ProtustrankaFormatedOIB>
    <izvorni_sadrzaj>  KRISTAL društvo s ograničenom odgovornošću za gradnju, trgovinu i usluge, OIB 18184334047</izvorni_sadrzaj>
    <derivirana_varijabla naziv="DomainObject.Predmet.ProtustrankaFormatedOIB_1">  KRISTAL društvo s ograničenom odgovornošću za gradnju, trgovinu i usluge, OIB 18184334047</derivirana_varijabla>
  </DomainObject.Predmet.ProtustrankaFormatedOIB>
  <DomainObject.Predmet.ProtustrankaFormatedWithAdress>
    <izvorni_sadrzaj> KRISTAL društvo s ograničenom odgovornošću za gradnju, trgovinu i usluge, Trg Petra Zoranića 1, 23000 Zadar</izvorni_sadrzaj>
    <derivirana_varijabla naziv="DomainObject.Predmet.ProtustrankaFormatedWithAdress_1"> KRISTAL društvo s ograničenom odgovornošću za gradnju, trgovinu i usluge, Trg Petra Zoranića 1, 23000 Zadar</derivirana_varijabla>
  </DomainObject.Predmet.ProtustrankaFormatedWithAdress>
  <DomainObject.Predmet.ProtustrankaFormatedWithAdressOIB>
    <izvorni_sadrzaj> KRISTAL društvo s ograničenom odgovornošću za gradnju, trgovinu i usluge, OIB 18184334047, Trg Petra Zoranića 1, 23000 Zadar</izvorni_sadrzaj>
    <derivirana_varijabla naziv="DomainObject.Predmet.ProtustrankaFormatedWithAdressOIB_1"> KRISTAL društvo s ograničenom odgovornošću za gradnju, trgovinu i usluge, OIB 18184334047, Trg Petra Zoranića 1, 23000 Zadar</derivirana_varijabla>
  </DomainObject.Predmet.ProtustrankaFormatedWithAdressOIB>
  <DomainObject.Predmet.ProtustrankaWithAdress>
    <izvorni_sadrzaj>KRISTAL društvo s ograničenom odgovornošću za gradnju, trgovinu i usluge Trg Petra Zoranića 1, 23000 Zadar</izvorni_sadrzaj>
    <derivirana_varijabla naziv="DomainObject.Predmet.ProtustrankaWithAdress_1">KRISTAL društvo s ograničenom odgovornošću za gradnju, trgovinu i usluge Trg Petra Zoranića 1, 23000 Zadar</derivirana_varijabla>
  </DomainObject.Predmet.ProtustrankaWithAdress>
  <DomainObject.Predmet.ProtustrankaWithAdressOIB>
    <izvorni_sadrzaj>KRISTAL društvo s ograničenom odgovornošću za gradnju, trgovinu i usluge, OIB 18184334047, Trg Petra Zoranića 1, 23000 Zadar</izvorni_sadrzaj>
    <derivirana_varijabla naziv="DomainObject.Predmet.ProtustrankaWithAdressOIB_1">KRISTAL društvo s ograničenom odgovornošću za gradnju, trgovinu i usluge, OIB 18184334047, Trg Petra Zoranića 1, 23000 Zadar</derivirana_varijabla>
  </DomainObject.Predmet.ProtustrankaWithAdressOIB>
  <DomainObject.Predmet.ProtustrankaNazivFormated>
    <izvorni_sadrzaj>KRISTAL društvo s ograničenom odgovornošću za gradnju, trgovinu i usluge</izvorni_sadrzaj>
    <derivirana_varijabla naziv="DomainObject.Predmet.ProtustrankaNazivFormated_1">KRISTAL društvo s ograničenom odgovornošću za gradnju, trgovinu i usluge</derivirana_varijabla>
  </DomainObject.Predmet.ProtustrankaNazivFormated>
  <DomainObject.Predmet.ProtustrankaNazivFormatedOIB>
    <izvorni_sadrzaj>KRISTAL društvo s ograničenom odgovornošću za gradnju, trgovinu i usluge, OIB 18184334047</izvorni_sadrzaj>
    <derivirana_varijabla naziv="DomainObject.Predmet.ProtustrankaNazivFormatedOIB_1">KRISTAL društvo s ograničenom odgovornošću za gradnju, trgovinu i usluge, OIB 18184334047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899.00</izvorni_sadrzaj>
    <derivirana_varijabla naziv="DomainObject.Predmet.TrenutnaVrijednost_1">899.00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KRISTAL društvo s ograničenom odgovornošću za gradnju, trgovinu i usluge</item>
    </izvorni_sadrzaj>
    <derivirana_varijabla naziv="DomainObject.Predmet.ProtuStrankaListFormated_1">
      <item>KRISTAL društvo s ograničenom odgovornošću za gradnju, trgovinu i usluge</item>
    </derivirana_varijabla>
  </DomainObject.Predmet.ProtuStrankaListFormated>
  <DomainObject.Predmet.ProtuStrankaListFormatedOIB>
    <izvorni_sadrzaj>
      <item>KRISTAL društvo s ograničenom odgovornošću za gradnju, trgovinu i usluge, OIB 18184334047</item>
    </izvorni_sadrzaj>
    <derivirana_varijabla naziv="DomainObject.Predmet.ProtuStrankaListFormatedOIB_1">
      <item>KRISTAL društvo s ograničenom odgovornošću za gradnju, trgovinu i usluge, OIB 18184334047</item>
    </derivirana_varijabla>
  </DomainObject.Predmet.ProtuStrankaListFormatedOIB>
  <DomainObject.Predmet.ProtuStrankaListFormatedWithAdress>
    <izvorni_sadrzaj>
      <item>KRISTAL društvo s ograničenom odgovornošću za gradnju, trgovinu i usluge, Trg Petra Zoranića 1, 23000 Zadar</item>
    </izvorni_sadrzaj>
    <derivirana_varijabla naziv="DomainObject.Predmet.ProtuStrankaListFormatedWithAdress_1">
      <item>KRISTAL društvo s ograničenom odgovornošću za gradnju, trgovinu i usluge, Trg Petra Zoranića 1, 23000 Zadar</item>
    </derivirana_varijabla>
  </DomainObject.Predmet.ProtuStrankaListFormatedWithAdress>
  <DomainObject.Predmet.ProtuStrankaListFormatedWithAdressOIB>
    <izvorni_sadrzaj>
      <item>KRISTAL društvo s ograničenom odgovornošću za gradnju, trgovinu i usluge, OIB 18184334047, Trg Petra Zoranića 1, 23000 Zadar</item>
    </izvorni_sadrzaj>
    <derivirana_varijabla naziv="DomainObject.Predmet.ProtuStrankaListFormatedWithAdressOIB_1">
      <item>KRISTAL društvo s ograničenom odgovornošću za gradnju, trgovinu i usluge, OIB 18184334047, Trg Petra Zoranića 1, 23000 Zadar</item>
    </derivirana_varijabla>
  </DomainObject.Predmet.ProtuStrankaListFormatedWithAdressOIB>
  <DomainObject.Predmet.ProtuStrankaListNazivFormated>
    <izvorni_sadrzaj>
      <item>KRISTAL društvo s ograničenom odgovornošću za gradnju, trgovinu i usluge</item>
    </izvorni_sadrzaj>
    <derivirana_varijabla naziv="DomainObject.Predmet.ProtuStrankaListNazivFormated_1">
      <item>KRISTAL društvo s ograničenom odgovornošću za gradnju, trgovinu i usluge</item>
    </derivirana_varijabla>
  </DomainObject.Predmet.ProtuStrankaListNazivFormated>
  <DomainObject.Predmet.ProtuStrankaListNazivFormatedOIB>
    <izvorni_sadrzaj>
      <item>KRISTAL društvo s ograničenom odgovornošću za gradnju, trgovinu i usluge, OIB 18184334047</item>
    </izvorni_sadrzaj>
    <derivirana_varijabla naziv="DomainObject.Predmet.ProtuStrankaListNazivFormatedOIB_1">
      <item>KRISTAL društvo s ograničenom odgovornošću za gradnju, trgovinu i usluge, OIB 18184334047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KRISTAL društvo s ograničenom odgovornošću za gradnju, trgovinu i usluge</izvorni_sadrzaj>
    <derivirana_varijabla naziv="DomainObject.Predmet.ProtustrankaIDrugi_1">KRISTAL društvo s ograničenom odgovornošću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KRISTAL društvo s ograničenom odgovornošću za gradnju, trgovinu i usluge, OIB 18184334047, Trg Petra Zoranića 1, 23000 Zadar</izvorni_sadrzaj>
    <derivirana_varijabla naziv="DomainObject.Predmet.ProtustrankaIDrugiAdressOIB_1">KRISTAL društvo s ograničenom odgovornošću za gradnju, trgovinu i usluge, OIB 18184334047, Trg Petra Zoranića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KRISTAL društvo s ograničenom odgovornošću za gradnju, trgovinu i usluge</item>
    </izvorni_sadrzaj>
    <derivirana_varijabla naziv="DomainObject.Predmet.SudioniciListNaziv_1">
      <item>FINA</item>
      <item>KRISTAL društvo s ograničenom odgovornošću za gradnju, trgovinu i usluge</item>
    </derivirana_varijabla>
  </DomainObject.Predmet.SudioniciListNaziv>
  <DomainObject.Predmet.SudioniciListAdressOIB>
    <izvorni_sadrzaj>
      <item>FINA, OIB 85821130368</item>
      <item>KRISTAL društvo s ograničenom odgovornošću za gradnju, trgovinu i usluge, OIB 18184334047, Trg Petra Zoranića 1,23000 Zadar</item>
    </izvorni_sadrzaj>
    <derivirana_varijabla naziv="DomainObject.Predmet.SudioniciListAdressOIB_1">
      <item>FINA, OIB 85821130368</item>
      <item>KRISTAL društvo s ograničenom odgovornošću za gradnju, trgovinu i usluge, OIB 18184334047, Trg Petra Zoranića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18184334047</item>
    </izvorni_sadrzaj>
    <derivirana_varijabla naziv="DomainObject.Predmet.SudioniciListNazivOIB_1">
      <item>, OIB 85821130368</item>
      <item>, OIB 18184334047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4755</properties:Characters>
  <properties:Lines>121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2016-03-15T10:29:00Z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2016-03-18T11:53:00Z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