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782e5" w14:paraId="11782e5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851C84">
        <w:rPr>
          <w:rFonts w:hAnsi="Times New Roman" w:ascii="Times New Roman"/>
        </w:rPr>
        <w:t>14</w:t>
      </w:r>
      <w:r w:rsidR="00F54B6C" w:rsidRPr="00762F0D">
        <w:rPr>
          <w:rFonts w:hAnsi="Times New Roman" w:ascii="Times New Roman"/>
        </w:rPr>
        <w:t xml:space="preserve">. </w:t>
      </w:r>
      <w:r w:rsidR="00851C84">
        <w:rPr>
          <w:rFonts w:hAnsi="Times New Roman" w:ascii="Times New Roman"/>
        </w:rPr>
        <w:t>srpnja</w:t>
      </w:r>
      <w:r w:rsidR="00851C84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851C84" w:rsidP="00070A05" w:rsidR="00FD0178">
      <w:pPr>
        <w:jc w:val="center"/>
        <w:rPr>
          <w:rFonts w:hAnsi="Times New Roman" w:ascii="Times New Roman"/>
          <w:b/>
        </w:rPr>
      </w:pPr>
      <w:r w:rsidRPr="00851C84">
        <w:rPr>
          <w:rFonts w:hAnsi="Times New Roman" w:ascii="Times New Roman"/>
          <w:b/>
        </w:rPr>
        <w:t xml:space="preserve">LOZA d.o.o. NOVA VAS, Nova Vas, </w:t>
      </w:r>
      <w:proofErr w:type="spellStart"/>
      <w:r w:rsidRPr="00851C84">
        <w:rPr>
          <w:rFonts w:hAnsi="Times New Roman" w:ascii="Times New Roman"/>
          <w:b/>
        </w:rPr>
        <w:t>Stranići</w:t>
      </w:r>
      <w:proofErr w:type="spellEnd"/>
      <w:r w:rsidRPr="00851C84">
        <w:rPr>
          <w:rFonts w:hAnsi="Times New Roman" w:ascii="Times New Roman"/>
          <w:b/>
        </w:rPr>
        <w:t xml:space="preserve"> kod Nove Vasi 25, OIB: 79161680654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82343F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851C84">
        <w:rPr>
          <w:rFonts w:hAnsi="Times New Roman" w:ascii="Times New Roman"/>
        </w:rPr>
        <w:t>09:00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54B6C" w:rsidP="00F54B6C" w:rsidR="00070A05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F54B6C" w:rsidP="00070A05" w:rsidR="00F54B6C" w:rsidRPr="004D73AE">
      <w:pPr>
        <w:ind w:firstLine="705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Utvrđuje se da su na današnje ročište pristupili:</w:t>
      </w:r>
    </w:p>
    <w:p w:rsidRDefault="00FD0178" w:rsidP="000332DC" w:rsidR="00FD017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Zakonski zastupnik dužnika </w:t>
      </w:r>
      <w:r w:rsidR="009D082A">
        <w:rPr>
          <w:rFonts w:hAnsi="Times New Roman" w:ascii="Times New Roman"/>
        </w:rPr>
        <w:t xml:space="preserve">Mario </w:t>
      </w:r>
      <w:proofErr w:type="spellStart"/>
      <w:r w:rsidR="009D082A">
        <w:rPr>
          <w:rFonts w:hAnsi="Times New Roman" w:ascii="Times New Roman"/>
        </w:rPr>
        <w:t>Milokanović</w:t>
      </w:r>
      <w:proofErr w:type="spellEnd"/>
      <w:r>
        <w:rPr>
          <w:rFonts w:hAnsi="Times New Roman" w:ascii="Times New Roman"/>
        </w:rPr>
        <w:t xml:space="preserve">, identitet utvrđen uvidom u OI broj: </w:t>
      </w:r>
      <w:r w:rsidR="000332DC">
        <w:rPr>
          <w:rFonts w:hAnsi="Times New Roman" w:ascii="Times New Roman"/>
        </w:rPr>
        <w:t>105395848.</w:t>
      </w:r>
    </w:p>
    <w:p w:rsidRDefault="00FD0178" w:rsidP="00AB50C1" w:rsidR="00FD0178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FD0178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Predlagatelj.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9D082A">
        <w:rPr>
          <w:rFonts w:hAnsi="Times New Roman" w:ascii="Times New Roman"/>
        </w:rPr>
        <w:t>20</w:t>
      </w:r>
      <w:r w:rsidR="006D396B">
        <w:rPr>
          <w:rFonts w:hAnsi="Times New Roman" w:ascii="Times New Roman"/>
        </w:rPr>
        <w:t xml:space="preserve">. </w:t>
      </w:r>
      <w:r w:rsidR="009D082A">
        <w:rPr>
          <w:rFonts w:hAnsi="Times New Roman" w:ascii="Times New Roman"/>
        </w:rPr>
        <w:t>lipnja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>oče je skinuto</w:t>
      </w:r>
      <w:r w:rsidR="009D082A">
        <w:rPr>
          <w:rFonts w:hAnsi="Times New Roman" w:ascii="Times New Roman"/>
        </w:rPr>
        <w:t xml:space="preserve"> 26</w:t>
      </w:r>
      <w:r w:rsidR="00201399">
        <w:rPr>
          <w:rFonts w:hAnsi="Times New Roman" w:ascii="Times New Roman"/>
        </w:rPr>
        <w:t xml:space="preserve">. </w:t>
      </w:r>
      <w:r w:rsidR="009D082A">
        <w:rPr>
          <w:rFonts w:hAnsi="Times New Roman" w:ascii="Times New Roman"/>
        </w:rPr>
        <w:t>lipnja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9D082A">
        <w:rPr>
          <w:rFonts w:hAnsi="Times New Roman" w:ascii="Times New Roman"/>
        </w:rPr>
        <w:t>27</w:t>
      </w:r>
      <w:r w:rsidR="00201399">
        <w:rPr>
          <w:rFonts w:hAnsi="Times New Roman" w:ascii="Times New Roman"/>
        </w:rPr>
        <w:t xml:space="preserve">. </w:t>
      </w:r>
      <w:r w:rsidR="009D082A">
        <w:rPr>
          <w:rFonts w:hAnsi="Times New Roman" w:ascii="Times New Roman"/>
        </w:rPr>
        <w:t>lipnja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600887" w:rsidP="00753A24" w:rsidR="00600887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Utvrđuje se da je 24. lipnja 2016. FINA izvijestila sud da je račun dužnika deblokiran 25. rujna 2015.</w:t>
      </w:r>
    </w:p>
    <w:p w:rsidRDefault="00600887" w:rsidP="00753A24" w:rsidR="00600887">
      <w:pPr>
        <w:ind w:right="-288"/>
        <w:jc w:val="both"/>
        <w:rPr>
          <w:rFonts w:hAnsi="Times New Roman" w:ascii="Times New Roman"/>
        </w:rPr>
      </w:pPr>
    </w:p>
    <w:p w:rsidRDefault="00600887" w:rsidP="00753A24" w:rsidR="00600887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ZZ dužnika dostavlja u spis potvrdu FINA- e od 12. srpnja 2016. iz koje proizlazi da je račun dužnika na dan izdavanja te potvrd</w:t>
      </w:r>
      <w:r w:rsidR="0082343F">
        <w:rPr>
          <w:rFonts w:hAnsi="Times New Roman" w:ascii="Times New Roman"/>
        </w:rPr>
        <w:t>e debl</w:t>
      </w:r>
      <w:r>
        <w:rPr>
          <w:rFonts w:hAnsi="Times New Roman" w:ascii="Times New Roman"/>
        </w:rPr>
        <w:t xml:space="preserve">okiran te da nije bio blokiran ni u prethodnih 6 mjeseci od izdavanja potvrde. </w:t>
      </w:r>
      <w:r w:rsidR="00924A2B">
        <w:rPr>
          <w:rFonts w:hAnsi="Times New Roman" w:ascii="Times New Roman"/>
        </w:rPr>
        <w:tab/>
      </w:r>
    </w:p>
    <w:p w:rsidRDefault="00762F0D" w:rsidP="00753A24" w:rsidR="00762F0D">
      <w:pPr>
        <w:ind w:right="-288"/>
        <w:jc w:val="both"/>
        <w:rPr>
          <w:rFonts w:hAnsi="Times New Roman" w:ascii="Times New Roman"/>
        </w:rPr>
      </w:pPr>
    </w:p>
    <w:p w:rsidRDefault="00F7305D" w:rsidP="0082343F" w:rsidR="00F7305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2343F" w:rsidP="00070A05" w:rsidR="00C22467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Ovaj postupak se obustavlja. </w:t>
      </w:r>
    </w:p>
    <w:p w:rsidRDefault="0082343F" w:rsidP="00070A05" w:rsidR="0082343F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Strankama će se dostaviti pisano rješenje. 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5A67AF">
        <w:rPr>
          <w:rFonts w:hAnsi="Times New Roman" w:ascii="Times New Roman"/>
        </w:rPr>
        <w:t>09:05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</w:t>
      </w:r>
      <w:r w:rsidR="00B806E6">
        <w:rPr>
          <w:rFonts w:hAnsi="Times New Roman" w:ascii="Times New Roman"/>
        </w:rPr>
        <w:t xml:space="preserve">                      </w:t>
      </w:r>
      <w:r w:rsidR="004D73AE">
        <w:rPr>
          <w:rFonts w:hAnsi="Times New Roman" w:ascii="Times New Roman"/>
        </w:rPr>
        <w:t xml:space="preserve">    </w:t>
      </w:r>
      <w:r w:rsidR="00175DF2">
        <w:rPr>
          <w:rFonts w:hAnsi="Times New Roman" w:ascii="Times New Roman"/>
        </w:rPr>
        <w:t>ZZ dužnika</w:t>
      </w:r>
    </w:p>
    <w:p w:rsidRDefault="00175DF2" w:rsidP="00175DF2" w:rsidR="005A67AF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82343F" w:rsidR="0097467C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</w:t>
      </w:r>
      <w:r w:rsidR="005A67AF">
        <w:rPr>
          <w:rFonts w:hAnsi="Times New Roman" w:ascii="Times New Roman"/>
        </w:rPr>
        <w:t xml:space="preserve">   </w:t>
      </w:r>
      <w:r w:rsidR="004D73AE">
        <w:rPr>
          <w:rFonts w:hAnsi="Times New Roman" w:ascii="Times New Roman"/>
        </w:rPr>
        <w:t xml:space="preserve">    </w:t>
      </w:r>
      <w:r w:rsidR="004D73AE" w:rsidRPr="004D73AE">
        <w:rPr>
          <w:rFonts w:hAnsi="Times New Roman" w:ascii="Times New Roman"/>
        </w:rPr>
        <w:t>Zapisničar</w:t>
      </w:r>
    </w:p>
    <w:p w:rsidRDefault="0097467C" w:rsidR="0097467C">
      <w:pPr>
        <w:rPr>
          <w:rFonts w:hAnsi="Times New Roman" w:ascii="Times New Roman"/>
        </w:rPr>
      </w:pPr>
    </w:p>
    <w:p w:rsidRDefault="0097467C" w:rsidR="0097467C" w:rsidRPr="004D73AE">
      <w:pPr>
        <w:rPr>
          <w:rFonts w:hAnsi="Times New Roman" w:ascii="Times New Roman"/>
        </w:rPr>
      </w:pPr>
    </w:p>
    <w:sectPr w:rsidSect="0082343F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34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51C84" w:rsidP="00851C84" w:rsidR="00851C84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852/2016-8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851C84">
      <w:rPr>
        <w:sz w:val="22"/>
        <w:szCs w:val="22"/>
      </w:rPr>
      <w:t>852/2016-8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332DC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201399"/>
    <w:rsid w:val="002107A0"/>
    <w:rsid w:val="0021775B"/>
    <w:rsid w:val="0023373E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1083"/>
    <w:rsid w:val="003E49B3"/>
    <w:rsid w:val="0046778E"/>
    <w:rsid w:val="00471E38"/>
    <w:rsid w:val="004D73AE"/>
    <w:rsid w:val="00576B3E"/>
    <w:rsid w:val="005A3F55"/>
    <w:rsid w:val="005A67AF"/>
    <w:rsid w:val="005F74A4"/>
    <w:rsid w:val="00600887"/>
    <w:rsid w:val="00603281"/>
    <w:rsid w:val="00626B34"/>
    <w:rsid w:val="00637A2F"/>
    <w:rsid w:val="00675ED3"/>
    <w:rsid w:val="00683B28"/>
    <w:rsid w:val="00685D0D"/>
    <w:rsid w:val="006948F7"/>
    <w:rsid w:val="006A31D7"/>
    <w:rsid w:val="006A334F"/>
    <w:rsid w:val="006D396B"/>
    <w:rsid w:val="00753A24"/>
    <w:rsid w:val="00762F0D"/>
    <w:rsid w:val="008072B5"/>
    <w:rsid w:val="008145B5"/>
    <w:rsid w:val="0081659F"/>
    <w:rsid w:val="0082343F"/>
    <w:rsid w:val="008357EF"/>
    <w:rsid w:val="00851C84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50A71"/>
    <w:rsid w:val="00963B1D"/>
    <w:rsid w:val="009732C9"/>
    <w:rsid w:val="0097467C"/>
    <w:rsid w:val="009C512A"/>
    <w:rsid w:val="009D082A"/>
    <w:rsid w:val="009F687B"/>
    <w:rsid w:val="00A61E53"/>
    <w:rsid w:val="00A73FBB"/>
    <w:rsid w:val="00A830AE"/>
    <w:rsid w:val="00AA536A"/>
    <w:rsid w:val="00AB50C1"/>
    <w:rsid w:val="00AC33A7"/>
    <w:rsid w:val="00AE7D77"/>
    <w:rsid w:val="00B12902"/>
    <w:rsid w:val="00B200C4"/>
    <w:rsid w:val="00B4044D"/>
    <w:rsid w:val="00B46C27"/>
    <w:rsid w:val="00B806E6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A774A"/>
    <w:rsid w:val="00DF0331"/>
    <w:rsid w:val="00E3781E"/>
    <w:rsid w:val="00E51C1E"/>
    <w:rsid w:val="00F54B6C"/>
    <w:rsid w:val="00F7305D"/>
    <w:rsid w:val="00FB6C30"/>
    <w:rsid w:val="00FD0178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74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74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74A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74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74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74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74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74A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74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74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14. srpnja 2016.</izvorni_sadrzaj>
    <derivirana_varijabla naziv="DomainObject.StvarniPocetakDatum_1">14. srpnja 2016.</derivirana_varijabla>
  </DomainObject.StvarniPocetakDatum>
  <DomainObject.StvarniZavrsetakDatum>
    <izvorni_sadrzaj>14. srpnja 2016.</izvorni_sadrzaj>
    <derivirana_varijabla naziv="DomainObject.StvarniZavrsetakDatum_1">14. srpnja 2016.</derivirana_varijabla>
  </DomainObject.StvarniZavrsetakDatum>
  <DomainObject.PlaniraniZavrsetakDatum>
    <izvorni_sadrzaj>14. srpnja 2016.</izvorni_sadrzaj>
    <derivirana_varijabla naziv="DomainObject.PlaniraniZavrsetakDatum_1">14. srpnja 2016.</derivirana_varijabla>
  </DomainObject.PlaniraniZavrsetakDatum>
  <DomainObject.PlaniraniPocetakDatum>
    <izvorni_sadrzaj>14. srpnja 2016.</izvorni_sadrzaj>
    <derivirana_varijabla naziv="DomainObject.PlaniraniPocetakDatum_1">14. srpnja 2016.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>
      <item>LOZA d.o.o. NOVA VAS</item>
      <item>FINANCIJSKA AGENCIJA, RC RIJEKA, PODRUŽNICA PULA, PULA</item>
      <item>Mario Milokanović</item>
    </izvorni_sadrzaj>
    <derivirana_varijabla naziv="DomainObject.UcesnikSudskeRadnjeListNaziv_1">
      <item>LOZA d.o.o. NOVA VAS</item>
      <item>FINANCIJSKA AGENCIJA, RC RIJEKA, PODRUŽNICA PULA, PULA</item>
      <item>Mario Milokanović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</izvorni_sadrzaj>
    <derivirana_varijabla naziv="DomainObject.Predmet.Broj_1">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St-852/2016</izvorni_sadrzaj>
    <derivirana_varijabla naziv="DomainObject.Predmet.OznakaBroj_1">St-852/2016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LOZA d.o.o. NOVA VAS zastupanog po punomoćniku Mario Milokanović</izvorni_sadrzaj>
    <derivirana_varijabla naziv="DomainObject.Predmet.ProtustrankaFormated_1">  LOZA d.o.o. NOVA VAS zastupanog po punomoćniku Mario Milokanović</derivirana_varijabla>
  </DomainObject.Predmet.ProtustrankaFormated>
  <DomainObject.Predmet.ProtustrankaFormatedOIB>
    <izvorni_sadrzaj>  LOZA d.o.o. NOVA VAS, OIB 79161680654 zastupanog po punomoćniku Mario Milokanović</izvorni_sadrzaj>
    <derivirana_varijabla naziv="DomainObject.Predmet.ProtustrankaFormatedOIB_1">  LOZA d.o.o. NOVA VAS, OIB 79161680654 zastupanog po punomoćniku Mario Milokanović</derivirana_varijabla>
  </DomainObject.Predmet.ProtustrankaFormatedOIB>
  <DomainObject.Predmet.ProtustrankaFormatedWithAdress>
    <izvorni_sadrzaj> LOZA d.o.o. NOVA VAS, Stranići kod Nove Vasi 25, 52 440 Nova Vas zastupanog po punomoćniku Mario Milokanović</izvorni_sadrzaj>
    <derivirana_varijabla naziv="DomainObject.Predmet.ProtustrankaFormatedWithAdress_1"> LOZA d.o.o. NOVA VAS, Stranići kod Nove Vasi 25, 52 440 Nova Vas zastupanog po punomoćniku Mario Milokanović</derivirana_varijabla>
  </DomainObject.Predmet.ProtustrankaFormatedWithAdress>
  <DomainObject.Predmet.ProtustrankaFormatedWithAdressOIB>
    <izvorni_sadrzaj> LOZA d.o.o. NOVA VAS, OIB 79161680654, Stranići kod Nove Vasi 25, 52 440 Nova Vas zastupanog po punomoćniku Mario Milokanović</izvorni_sadrzaj>
    <derivirana_varijabla naziv="DomainObject.Predmet.ProtustrankaFormatedWithAdressOIB_1"> LOZA d.o.o. NOVA VAS, OIB 79161680654, Stranići kod Nove Vasi 25, 52 440 Nova Vas zastupanog po punomoćniku Mario Milokanović</derivirana_varijabla>
  </DomainObject.Predmet.ProtustrankaFormatedWithAdressOIB>
  <DomainObject.Predmet.ProtustrankaWithAdress>
    <izvorni_sadrzaj>LOZA d.o.o. NOVA VAS Stranići kod Nove Vasi 25, 52 440 Nova Vas</izvorni_sadrzaj>
    <derivirana_varijabla naziv="DomainObject.Predmet.ProtustrankaWithAdress_1">LOZA d.o.o. NOVA VAS Stranići kod Nove Vasi 25, 52 440 Nova Vas</derivirana_varijabla>
  </DomainObject.Predmet.ProtustrankaWithAdress>
  <DomainObject.Predmet.ProtustrankaWithAdressOIB>
    <izvorni_sadrzaj>LOZA d.o.o. NOVA VAS, OIB 79161680654, Stranići kod Nove Vasi 25, 52 440 Nova Vas</izvorni_sadrzaj>
    <derivirana_varijabla naziv="DomainObject.Predmet.ProtustrankaWithAdressOIB_1">LOZA d.o.o. NOVA VAS, OIB 79161680654, Stranići kod Nove Vasi 25, 52 440 Nova Vas</derivirana_varijabla>
  </DomainObject.Predmet.ProtustrankaWithAdressOIB>
  <DomainObject.Predmet.ProtustrankaNazivFormated>
    <izvorni_sadrzaj>LOZA d.o.o. NOVA VAS</izvorni_sadrzaj>
    <derivirana_varijabla naziv="DomainObject.Predmet.ProtustrankaNazivFormated_1">LOZA d.o.o. NOVA VAS</derivirana_varijabla>
  </DomainObject.Predmet.ProtustrankaNazivFormated>
  <DomainObject.Predmet.ProtustrankaNazivFormatedOIB>
    <izvorni_sadrzaj>LOZA d.o.o. NOVA VAS, OIB 79161680654</izvorni_sadrzaj>
    <derivirana_varijabla naziv="DomainObject.Predmet.ProtustrankaNazivFormatedOIB_1">LOZA d.o.o. NOVA VAS, OIB 79161680654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118183.19</izvorni_sadrzaj>
    <derivirana_varijabla naziv="DomainObject.Predmet.TrenutnaVrijednost_1">118183.19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LOZA d.o.o. NOVA VAS zastupanog po punomoćniku Mario Milokanović</item>
    </izvorni_sadrzaj>
    <derivirana_varijabla naziv="DomainObject.Predmet.ProtuStrankaListFormated_1">
      <item>LOZA d.o.o. NOVA VAS zastupanog po punomoćniku Mario Milokanović</item>
    </derivirana_varijabla>
  </DomainObject.Predmet.ProtuStrankaListFormated>
  <DomainObject.Predmet.ProtuStrankaListFormatedOIB>
    <izvorni_sadrzaj>
      <item>LOZA d.o.o. NOVA VAS, OIB 79161680654 zastupanog po punomoćniku Mario Milokanović</item>
    </izvorni_sadrzaj>
    <derivirana_varijabla naziv="DomainObject.Predmet.ProtuStrankaListFormatedOIB_1">
      <item>LOZA d.o.o. NOVA VAS, OIB 79161680654 zastupanog po punomoćniku Mario Milokanović</item>
    </derivirana_varijabla>
  </DomainObject.Predmet.ProtuStrankaListFormatedOIB>
  <DomainObject.Predmet.ProtuStrankaListFormatedWithAdress>
    <izvorni_sadrzaj>
      <item>LOZA d.o.o. NOVA VAS, Stranići kod Nove Vasi 25, 52 440 Nova Vas zastupanog po punomoćniku Mario Milokanović</item>
    </izvorni_sadrzaj>
    <derivirana_varijabla naziv="DomainObject.Predmet.ProtuStrankaListFormatedWithAdress_1">
      <item>LOZA d.o.o. NOVA VAS, Stranići kod Nove Vasi 25, 52 440 Nova Vas zastupanog po punomoćniku Mario Milokanović</item>
    </derivirana_varijabla>
  </DomainObject.Predmet.ProtuStrankaListFormatedWithAdress>
  <DomainObject.Predmet.ProtuStrankaListFormatedWithAdressOIB>
    <izvorni_sadrzaj>
      <item>LOZA d.o.o. NOVA VAS, OIB 79161680654, Stranići kod Nove Vasi 25, 52 440 Nova Vas zastupanog po punomoćniku Mario Milokanović</item>
    </izvorni_sadrzaj>
    <derivirana_varijabla naziv="DomainObject.Predmet.ProtuStrankaListFormatedWithAdressOIB_1">
      <item>LOZA d.o.o. NOVA VAS, OIB 79161680654, Stranići kod Nove Vasi 25, 52 440 Nova Vas zastupanog po punomoćniku Mario Milokanović</item>
    </derivirana_varijabla>
  </DomainObject.Predmet.ProtuStrankaListFormatedWithAdressOIB>
  <DomainObject.Predmet.ProtuStrankaListNazivFormated>
    <izvorni_sadrzaj>
      <item>LOZA d.o.o. NOVA VAS</item>
    </izvorni_sadrzaj>
    <derivirana_varijabla naziv="DomainObject.Predmet.ProtuStrankaListNazivFormated_1">
      <item>LOZA d.o.o. NOVA VAS</item>
    </derivirana_varijabla>
  </DomainObject.Predmet.ProtuStrankaListNazivFormated>
  <DomainObject.Predmet.ProtuStrankaListNazivFormatedOIB>
    <izvorni_sadrzaj>
      <item>LOZA d.o.o. NOVA VAS, OIB 79161680654</item>
    </izvorni_sadrzaj>
    <derivirana_varijabla naziv="DomainObject.Predmet.ProtuStrankaListNazivFormatedOIB_1">
      <item>LOZA d.o.o. NOVA VAS, OIB 79161680654</item>
    </derivirana_varijabla>
  </DomainObject.Predmet.ProtuStrankaListNazivFormatedOIB>
  <DomainObject.Predmet.OstaliListFormated>
    <izvorni_sadrzaj>
      <item>Mario Milokanović punomoćnik sudionika u postupku LOZA d.o.o. NOVA VAS</item>
    </izvorni_sadrzaj>
    <derivirana_varijabla naziv="DomainObject.Predmet.OstaliListFormated_1">
      <item>Mario Milokanović punomoćnik sudionika u postupku LOZA d.o.o. NOVA VAS</item>
    </derivirana_varijabla>
  </DomainObject.Predmet.OstaliListFormated>
  <DomainObject.Predmet.OstaliListFormatedOIB>
    <izvorni_sadrzaj>
      <item>Mario Milokanović, OIB 35949188255 punomoćnik sudionika u postupku LOZA d.o.o. NOVA VAS</item>
    </izvorni_sadrzaj>
    <derivirana_varijabla naziv="DomainObject.Predmet.OstaliListFormatedOIB_1">
      <item>Mario Milokanović, OIB 35949188255 punomoćnik sudionika u postupku LOZA d.o.o. NOVA VAS</item>
    </derivirana_varijabla>
  </DomainObject.Predmet.OstaliListFormatedOIB>
  <DomainObject.Predmet.OstaliListFormatedWithAdress>
    <izvorni_sadrzaj>
      <item>Mario Milokanović, Stranići Kod Nove Vasi 25, 52440 Stranići Kod Nove Vasi punomoćnik sudionika u postupku LOZA d.o.o. NOVA VAS</item>
    </izvorni_sadrzaj>
    <derivirana_varijabla naziv="DomainObject.Predmet.OstaliListFormatedWithAdress_1">
      <item>Mario Milokanović, Stranići Kod Nove Vasi 25, 52440 Stranići Kod Nove Vasi punomoćnik sudionika u postupku LOZA d.o.o. NOVA VAS</item>
    </derivirana_varijabla>
  </DomainObject.Predmet.OstaliListFormatedWithAdress>
  <DomainObject.Predmet.OstaliListFormatedWithAdressOIB>
    <izvorni_sadrzaj>
      <item>Mario Milokanović, OIB 35949188255, Stranići Kod Nove Vasi 25, 52440 Stranići Kod Nove Vasi punomoćnik sudionika u postupku LOZA d.o.o. NOVA VAS</item>
    </izvorni_sadrzaj>
    <derivirana_varijabla naziv="DomainObject.Predmet.OstaliListFormatedWithAdressOIB_1">
      <item>Mario Milokanović, OIB 35949188255, Stranići Kod Nove Vasi 25, 52440 Stranići Kod Nove Vasi punomoćnik sudionika u postupku LOZA d.o.o. NOVA VAS</item>
    </derivirana_varijabla>
  </DomainObject.Predmet.OstaliListFormatedWithAdressOIB>
  <DomainObject.Predmet.OstaliListNazivFormated>
    <izvorni_sadrzaj>
      <item>Mario Milokanović</item>
    </izvorni_sadrzaj>
    <derivirana_varijabla naziv="DomainObject.Predmet.OstaliListNazivFormated_1">
      <item>Mario Milokanović</item>
    </derivirana_varijabla>
  </DomainObject.Predmet.OstaliListNazivFormated>
  <DomainObject.Predmet.OstaliListNazivFormatedOIB>
    <izvorni_sadrzaj>
      <item>Mario Milokanović, OIB 35949188255</item>
    </izvorni_sadrzaj>
    <derivirana_varijabla naziv="DomainObject.Predmet.OstaliListNazivFormatedOIB_1">
      <item>Mario Milokanović, OIB 35949188255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LOZA d.o.o. NOVA VAS</izvorni_sadrzaj>
    <derivirana_varijabla naziv="DomainObject.Predmet.ProtustrankaIDrugi_1">LOZA d.o.o. NOVA VAS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LOZA d.o.o. NOVA VAS, OIB 79161680654, Stranići kod Nove Vasi 25, 52 440 Nova Vas</izvorni_sadrzaj>
    <derivirana_varijabla naziv="DomainObject.Predmet.ProtustrankaIDrugiAdressOIB_1">LOZA d.o.o. NOVA VAS, OIB 79161680654, Stranići kod Nove Vasi 25, 52 440 Nova 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LOZA d.o.o. NOVA VAS</item>
      <item>Mario Milokanović</item>
    </izvorni_sadrzaj>
    <derivirana_varijabla naziv="DomainObject.Predmet.SudioniciListNaziv_1">
      <item>FINANCIJSKA AGENCIJA, RC RIJEKA, PODRUŽNICA PULA, PULA</item>
      <item>LOZA d.o.o. NOVA VAS</item>
      <item>Mario Milokanović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LOZA d.o.o. NOVA VAS, OIB 79161680654, Stranići kod Nove Vasi 25,52 440 Nova Vas</item>
      <item>Mario Milokanović, OIB 35949188255, Stranići Kod Nove Vasi 25,52440 Stranići Kod Nove Vasi</item>
    </izvorni_sadrzaj>
    <derivirana_varijabla naziv="DomainObject.Predmet.SudioniciListAdressOIB_1">
      <item>FINANCIJSKA AGENCIJA, RC RIJEKA, PODRUŽNICA PULA, PULA, OIB 85821130368, Ulica grada Vukovara 70,10000 Zagreb</item>
      <item>LOZA d.o.o. NOVA VAS, OIB 79161680654, Stranići kod Nove Vasi 25,52 440 Nova Vas</item>
      <item>Mario Milokanović, OIB 35949188255, Stranići Kod Nove Vasi 25,52440 Stranići Kod Nove Vasi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79161680654</item>
      <item>, OIB 35949188255</item>
    </izvorni_sadrzaj>
    <derivirana_varijabla naziv="DomainObject.Predmet.SudioniciListNazivOIB_1">
      <item>, OIB 85821130368</item>
      <item>, OIB 79161680654</item>
      <item>, OIB 35949188255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8782C4-4B17-4CAB-9DE2-18325A797C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1320</properties:Characters>
  <properties:Lines>52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1623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2016-07-14T05:59:00Z</dcterms:created>
  <dc:creator>epincin</dc:creator>
  <cp:lastModifiedBy>Sanja Prodan</cp:lastModifiedBy>
  <cp:lastPrinted>2016-07-14T07:04:00Z</cp:lastPrinted>
  <dcterms:modified xmlns:xsi="http://www.w3.org/2001/XMLSchema-instance" xsi:type="dcterms:W3CDTF">2016-07-14T10:15:00Z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