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5aa1" w14:paraId="c835aa1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C61188">
        <w:rPr>
          <w:sz w:val="24"/>
          <w:szCs w:val="24"/>
        </w:rPr>
        <w:t>3331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256A92">
        <w:rPr>
          <w:sz w:val="24"/>
          <w:szCs w:val="24"/>
        </w:rPr>
        <w:t>-13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5C1D95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0342F">
        <w:rPr>
          <w:sz w:val="24"/>
          <w:szCs w:val="24"/>
          <w:lang w:val="pt-BR"/>
        </w:rPr>
        <w:t xml:space="preserve">MIRATI j.d.o.o., Topolovac, Ostrovo 62, OIB: </w:t>
      </w:r>
      <w:r w:rsidR="00E0342F" w:rsidRPr="00B25886">
        <w:rPr>
          <w:sz w:val="24"/>
          <w:szCs w:val="24"/>
        </w:rPr>
        <w:t>38249607600</w:t>
      </w:r>
      <w:r>
        <w:rPr>
          <w:sz w:val="24"/>
          <w:szCs w:val="24"/>
        </w:rPr>
        <w:t xml:space="preserve">, </w:t>
      </w:r>
      <w:r w:rsidR="00C33923">
        <w:rPr>
          <w:sz w:val="24"/>
          <w:szCs w:val="24"/>
        </w:rPr>
        <w:t>20</w:t>
      </w:r>
      <w:r>
        <w:rPr>
          <w:sz w:val="24"/>
          <w:szCs w:val="24"/>
          <w:lang w:val="pt-BR"/>
        </w:rPr>
        <w:t xml:space="preserve">. </w:t>
      </w:r>
      <w:r w:rsidR="005C1D95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833DDA" w:rsidP="00833DDA" w:rsidR="007519E8">
      <w:pPr>
        <w:tabs>
          <w:tab w:pos="709" w:val="left"/>
          <w:tab w:pos="993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33DDA">
        <w:rPr>
          <w:sz w:val="24"/>
          <w:szCs w:val="24"/>
        </w:rPr>
        <w:t xml:space="preserve">Odbacuje se žalba </w:t>
      </w:r>
      <w:r>
        <w:rPr>
          <w:sz w:val="24"/>
          <w:szCs w:val="24"/>
        </w:rPr>
        <w:t>osobe ovlaštene za zastupanje duž</w:t>
      </w:r>
      <w:r w:rsidR="007519E8">
        <w:rPr>
          <w:sz w:val="24"/>
          <w:szCs w:val="24"/>
        </w:rPr>
        <w:t>nika Mo</w:t>
      </w:r>
      <w:r>
        <w:rPr>
          <w:sz w:val="24"/>
          <w:szCs w:val="24"/>
        </w:rPr>
        <w:t xml:space="preserve">nike Ščrbak, </w:t>
      </w:r>
      <w:r w:rsidR="007519E8" w:rsidRPr="00D72CDA">
        <w:rPr>
          <w:sz w:val="24"/>
          <w:szCs w:val="24"/>
        </w:rPr>
        <w:t>Topolovac, Ostrovo 62, OIB: 35689341547</w:t>
      </w:r>
      <w:r w:rsidR="00381475">
        <w:rPr>
          <w:sz w:val="24"/>
          <w:szCs w:val="24"/>
        </w:rPr>
        <w:t xml:space="preserve"> </w:t>
      </w:r>
      <w:r w:rsidR="00EE0BD6">
        <w:rPr>
          <w:sz w:val="24"/>
          <w:szCs w:val="24"/>
        </w:rPr>
        <w:t>od 13</w:t>
      </w:r>
      <w:r w:rsidR="00FC62E0">
        <w:rPr>
          <w:sz w:val="24"/>
          <w:szCs w:val="24"/>
        </w:rPr>
        <w:t xml:space="preserve">. ožujka 2017. </w:t>
      </w:r>
      <w:r w:rsidR="00381475">
        <w:rPr>
          <w:sz w:val="24"/>
          <w:szCs w:val="24"/>
        </w:rPr>
        <w:t>protiv rješenja Trgovačkog suda u Zagrebu poslovni broj St-3331/16-5 od 20. veljače 2017.,</w:t>
      </w:r>
      <w:r w:rsidR="007519E8">
        <w:rPr>
          <w:sz w:val="24"/>
          <w:szCs w:val="24"/>
        </w:rPr>
        <w:t xml:space="preserve"> kao nepravodobna.</w:t>
      </w: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1B45D8" w:rsidP="00600B41" w:rsidR="00600B41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Rješenjem ovoga </w:t>
      </w:r>
      <w:r w:rsidR="00090AA0">
        <w:rPr>
          <w:sz w:val="24"/>
        </w:rPr>
        <w:t>suda</w:t>
      </w:r>
      <w:r w:rsidR="00090AA0" w:rsidRPr="00090AA0">
        <w:rPr>
          <w:sz w:val="24"/>
          <w:szCs w:val="24"/>
        </w:rPr>
        <w:t xml:space="preserve"> </w:t>
      </w:r>
      <w:r w:rsidR="00D301D2">
        <w:rPr>
          <w:sz w:val="24"/>
          <w:szCs w:val="24"/>
        </w:rPr>
        <w:t xml:space="preserve">poslovni broj </w:t>
      </w:r>
      <w:r w:rsidR="00090AA0">
        <w:rPr>
          <w:sz w:val="24"/>
          <w:szCs w:val="24"/>
        </w:rPr>
        <w:t>St</w:t>
      </w:r>
      <w:r w:rsidR="00D301D2">
        <w:rPr>
          <w:sz w:val="24"/>
          <w:szCs w:val="24"/>
        </w:rPr>
        <w:t xml:space="preserve">-3331/16-5 od 20. veljače 2017. </w:t>
      </w:r>
      <w:r w:rsidR="00AC0A51">
        <w:rPr>
          <w:sz w:val="24"/>
          <w:szCs w:val="24"/>
        </w:rPr>
        <w:t xml:space="preserve">naloženo je </w:t>
      </w:r>
      <w:r>
        <w:rPr>
          <w:sz w:val="24"/>
        </w:rPr>
        <w:t xml:space="preserve">osobi ovlaštenoj za zastupanje dužnika </w:t>
      </w:r>
      <w:r w:rsidRPr="0041101F">
        <w:rPr>
          <w:sz w:val="24"/>
          <w:szCs w:val="24"/>
        </w:rPr>
        <w:t>dužnika</w:t>
      </w:r>
      <w:r>
        <w:rPr>
          <w:sz w:val="24"/>
          <w:szCs w:val="24"/>
        </w:rPr>
        <w:t xml:space="preserve"> </w:t>
      </w:r>
      <w:r w:rsidRPr="00D72CDA">
        <w:rPr>
          <w:sz w:val="24"/>
          <w:szCs w:val="24"/>
        </w:rPr>
        <w:t>Monik</w:t>
      </w:r>
      <w:r>
        <w:rPr>
          <w:sz w:val="24"/>
          <w:szCs w:val="24"/>
        </w:rPr>
        <w:t>i</w:t>
      </w:r>
      <w:r w:rsidRPr="00D72CDA">
        <w:rPr>
          <w:sz w:val="24"/>
          <w:szCs w:val="24"/>
        </w:rPr>
        <w:t xml:space="preserve"> Ščrbak</w:t>
      </w:r>
      <w:r w:rsidR="00595E69">
        <w:rPr>
          <w:sz w:val="24"/>
          <w:szCs w:val="24"/>
        </w:rPr>
        <w:t xml:space="preserve"> (ranije: Ćosić)</w:t>
      </w:r>
      <w:r w:rsidRPr="00D72CDA">
        <w:rPr>
          <w:sz w:val="24"/>
          <w:szCs w:val="24"/>
        </w:rPr>
        <w:t>, Topolovac, Ostrovo 62, OIB: 35689341547</w:t>
      </w:r>
      <w:r>
        <w:rPr>
          <w:sz w:val="24"/>
          <w:szCs w:val="24"/>
        </w:rPr>
        <w:t xml:space="preserve">, </w:t>
      </w:r>
      <w:r w:rsidR="00AC0A51">
        <w:rPr>
          <w:sz w:val="24"/>
          <w:szCs w:val="24"/>
        </w:rPr>
        <w:t xml:space="preserve">platiti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>za korist Fonda za namire</w:t>
      </w:r>
      <w:r w:rsidR="00AC0A51">
        <w:rPr>
          <w:sz w:val="24"/>
          <w:szCs w:val="24"/>
        </w:rPr>
        <w:t>nje troškova stečajnog postupka, uz upozorenje na pravne posljedice ne postupanja po nalogu suda propisane odredbama</w:t>
      </w:r>
      <w:r w:rsidR="0028141C" w:rsidRPr="0028141C">
        <w:rPr>
          <w:sz w:val="24"/>
          <w:szCs w:val="24"/>
        </w:rPr>
        <w:t xml:space="preserve"> </w:t>
      </w:r>
      <w:r w:rsidR="0028141C">
        <w:rPr>
          <w:sz w:val="24"/>
          <w:szCs w:val="24"/>
        </w:rPr>
        <w:t>iz čl. 113. st. 3</w:t>
      </w:r>
      <w:r w:rsidR="007203D9">
        <w:rPr>
          <w:sz w:val="24"/>
          <w:szCs w:val="24"/>
        </w:rPr>
        <w:t xml:space="preserve">. </w:t>
      </w:r>
      <w:r w:rsidR="00600B41" w:rsidRPr="009E3173">
        <w:rPr>
          <w:sz w:val="24"/>
          <w:szCs w:val="24"/>
        </w:rPr>
        <w:t>Stečajnog zakona („Narodne novine“ broj 71/15, dalje: SZ).</w:t>
      </w:r>
    </w:p>
    <w:p w:rsidRDefault="00216B71" w:rsidP="00216B71" w:rsidR="00216B7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navedenog rješenja </w:t>
      </w:r>
      <w:r>
        <w:rPr>
          <w:sz w:val="24"/>
        </w:rPr>
        <w:t xml:space="preserve">osoba ovlaštena za zastupanje dužnika </w:t>
      </w:r>
      <w:r w:rsidRPr="0041101F">
        <w:rPr>
          <w:sz w:val="24"/>
          <w:szCs w:val="24"/>
        </w:rPr>
        <w:t>dužnika</w:t>
      </w:r>
      <w:r>
        <w:rPr>
          <w:sz w:val="24"/>
          <w:szCs w:val="24"/>
        </w:rPr>
        <w:t xml:space="preserve"> </w:t>
      </w:r>
      <w:r w:rsidRPr="00D72CDA">
        <w:rPr>
          <w:sz w:val="24"/>
          <w:szCs w:val="24"/>
        </w:rPr>
        <w:t>Monik</w:t>
      </w:r>
      <w:r>
        <w:rPr>
          <w:sz w:val="24"/>
          <w:szCs w:val="24"/>
        </w:rPr>
        <w:t>a</w:t>
      </w:r>
      <w:r w:rsidRPr="00D72CDA">
        <w:rPr>
          <w:sz w:val="24"/>
          <w:szCs w:val="24"/>
        </w:rPr>
        <w:t xml:space="preserve"> Ščrbak</w:t>
      </w:r>
      <w:r>
        <w:rPr>
          <w:sz w:val="24"/>
          <w:szCs w:val="24"/>
        </w:rPr>
        <w:t xml:space="preserve"> (ranije: Ćosić) je izjavila žalbu (podnes</w:t>
      </w:r>
      <w:r w:rsidR="00EE0BD6">
        <w:rPr>
          <w:sz w:val="24"/>
          <w:szCs w:val="24"/>
        </w:rPr>
        <w:t>ak od 13</w:t>
      </w:r>
      <w:r>
        <w:rPr>
          <w:sz w:val="24"/>
          <w:szCs w:val="24"/>
        </w:rPr>
        <w:t>. ožujka 2017. nazvan "zamolba po Vašem zaključku i rješenju pod gornjim brojem") u kojoj u bitnome navodi kako nije u mogućnosti platiti navedeni iznos jer je bez prihoda (list 17. spisa).</w:t>
      </w:r>
    </w:p>
    <w:p w:rsidRDefault="00DD1B28" w:rsidP="00216B71" w:rsidR="00216B71">
      <w:pPr>
        <w:ind w:firstLine="708"/>
        <w:jc w:val="both"/>
        <w:rPr>
          <w:rFonts w:eastAsia="BatangChe"/>
          <w:color w:val="000000"/>
          <w:sz w:val="24"/>
          <w:szCs w:val="24"/>
        </w:rPr>
      </w:pPr>
      <w:r>
        <w:rPr>
          <w:rFonts w:eastAsia="BatangChe"/>
          <w:color w:val="000000"/>
          <w:sz w:val="24"/>
          <w:szCs w:val="24"/>
        </w:rPr>
        <w:t>Odredbom čl. 19. st. 2. SZ-a propisano je da se ž</w:t>
      </w:r>
      <w:r w:rsidRPr="00DD1B28">
        <w:rPr>
          <w:rFonts w:eastAsia="BatangChe"/>
          <w:color w:val="000000"/>
          <w:sz w:val="24"/>
          <w:szCs w:val="24"/>
        </w:rPr>
        <w:t>alba izjavljuje u roku od osam dana od dostave prvostupanjskoga rješenja, ako ovim Zakonom nije drukčije određeno.</w:t>
      </w:r>
      <w:r>
        <w:rPr>
          <w:rFonts w:eastAsia="BatangChe"/>
          <w:color w:val="000000"/>
          <w:sz w:val="24"/>
          <w:szCs w:val="24"/>
        </w:rPr>
        <w:t xml:space="preserve"> Pobijano rješenje sadrži jasnu uputu o pravnom lijeku (list 9. spisa).</w:t>
      </w:r>
      <w:r w:rsidR="00216B71">
        <w:rPr>
          <w:rFonts w:eastAsia="BatangChe"/>
          <w:color w:val="000000"/>
          <w:sz w:val="24"/>
          <w:szCs w:val="24"/>
        </w:rPr>
        <w:t xml:space="preserve"> </w:t>
      </w:r>
    </w:p>
    <w:p w:rsidRDefault="00216B71" w:rsidP="00600B41" w:rsidR="00041DA9" w:rsidRPr="00FF41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F95E65">
        <w:rPr>
          <w:sz w:val="24"/>
          <w:szCs w:val="24"/>
        </w:rPr>
        <w:t xml:space="preserve">vidom u uredno potpisanu dostavnicu (uz list 9. spisa) utvrđeno je da je </w:t>
      </w:r>
      <w:r w:rsidR="00F95E65">
        <w:rPr>
          <w:sz w:val="24"/>
        </w:rPr>
        <w:t xml:space="preserve">osoba ovlaštena za zastupanje dužnika </w:t>
      </w:r>
      <w:r w:rsidR="00F95E65" w:rsidRPr="0041101F">
        <w:rPr>
          <w:sz w:val="24"/>
          <w:szCs w:val="24"/>
        </w:rPr>
        <w:t>dužnika</w:t>
      </w:r>
      <w:r w:rsidR="00F95E65">
        <w:rPr>
          <w:sz w:val="24"/>
          <w:szCs w:val="24"/>
        </w:rPr>
        <w:t xml:space="preserve"> </w:t>
      </w:r>
      <w:r w:rsidR="00F95E65" w:rsidRPr="00D72CDA">
        <w:rPr>
          <w:sz w:val="24"/>
          <w:szCs w:val="24"/>
        </w:rPr>
        <w:t>Monik</w:t>
      </w:r>
      <w:r w:rsidR="00F95E65">
        <w:rPr>
          <w:sz w:val="24"/>
          <w:szCs w:val="24"/>
        </w:rPr>
        <w:t>a</w:t>
      </w:r>
      <w:r w:rsidR="00F95E65" w:rsidRPr="00D72CDA">
        <w:rPr>
          <w:sz w:val="24"/>
          <w:szCs w:val="24"/>
        </w:rPr>
        <w:t xml:space="preserve"> Ščrbak</w:t>
      </w:r>
      <w:r w:rsidR="00F95E65">
        <w:rPr>
          <w:sz w:val="24"/>
          <w:szCs w:val="24"/>
        </w:rPr>
        <w:t xml:space="preserve"> (ranije: Ćosić) uredno primila navedeno rješenj</w:t>
      </w:r>
      <w:r w:rsidR="00C67327">
        <w:rPr>
          <w:sz w:val="24"/>
          <w:szCs w:val="24"/>
        </w:rPr>
        <w:t xml:space="preserve">e 28. veljače 2017., dok je </w:t>
      </w:r>
      <w:r w:rsidR="0074698C">
        <w:rPr>
          <w:sz w:val="24"/>
          <w:szCs w:val="24"/>
        </w:rPr>
        <w:t>žalbu</w:t>
      </w:r>
      <w:r w:rsidR="00EE0BD6">
        <w:rPr>
          <w:sz w:val="24"/>
          <w:szCs w:val="24"/>
        </w:rPr>
        <w:t xml:space="preserve"> protiv tog rješenja izjavila 13</w:t>
      </w:r>
      <w:r w:rsidR="0074698C">
        <w:rPr>
          <w:sz w:val="24"/>
          <w:szCs w:val="24"/>
        </w:rPr>
        <w:t>. ožujka 2017.</w:t>
      </w:r>
      <w:r>
        <w:rPr>
          <w:sz w:val="24"/>
          <w:szCs w:val="24"/>
        </w:rPr>
        <w:t xml:space="preserve"> S obzirom na to da je navedeno rješenje osoba ovlaštena za zastupan</w:t>
      </w:r>
      <w:r w:rsidR="006D7A8D">
        <w:rPr>
          <w:sz w:val="24"/>
          <w:szCs w:val="24"/>
        </w:rPr>
        <w:t>j</w:t>
      </w:r>
      <w:r>
        <w:rPr>
          <w:sz w:val="24"/>
          <w:szCs w:val="24"/>
        </w:rPr>
        <w:t xml:space="preserve">e dužnika Monika Ščrbak uredno primila 28. veljače 2017., to je osmodnevni rok za žalbu </w:t>
      </w:r>
      <w:r w:rsidR="006D7A8D">
        <w:rPr>
          <w:sz w:val="24"/>
          <w:szCs w:val="24"/>
        </w:rPr>
        <w:t xml:space="preserve">iz čl. 19. st. 2. SZ-a </w:t>
      </w:r>
      <w:r>
        <w:rPr>
          <w:sz w:val="24"/>
          <w:szCs w:val="24"/>
        </w:rPr>
        <w:t xml:space="preserve">istekao 8. ožujka 2017. </w:t>
      </w:r>
      <w:r w:rsidR="006D7A8D">
        <w:rPr>
          <w:sz w:val="24"/>
          <w:szCs w:val="24"/>
        </w:rPr>
        <w:t>Budući da je žalbu protiv tog rješenja osoba ovlaštena za zastupanje dužnika Monika Ščrbak izjavil</w:t>
      </w:r>
      <w:r w:rsidR="00EE0BD6">
        <w:rPr>
          <w:sz w:val="24"/>
          <w:szCs w:val="24"/>
        </w:rPr>
        <w:t>a 13</w:t>
      </w:r>
      <w:r w:rsidR="006D7A8D">
        <w:rPr>
          <w:sz w:val="24"/>
          <w:szCs w:val="24"/>
        </w:rPr>
        <w:t xml:space="preserve">. ožujka 2017., to proizlazi da je žalba izjavljena nakon </w:t>
      </w:r>
      <w:r w:rsidR="00C91564">
        <w:rPr>
          <w:sz w:val="24"/>
          <w:szCs w:val="24"/>
        </w:rPr>
        <w:t xml:space="preserve">proteka </w:t>
      </w:r>
      <w:r w:rsidR="003E5F6B">
        <w:rPr>
          <w:sz w:val="24"/>
          <w:szCs w:val="24"/>
        </w:rPr>
        <w:t xml:space="preserve">zakonskog </w:t>
      </w:r>
      <w:r w:rsidR="003E5F6B">
        <w:rPr>
          <w:sz w:val="24"/>
          <w:szCs w:val="24"/>
        </w:rPr>
        <w:lastRenderedPageBreak/>
        <w:t>roka za njezino podnošenje zbog čega je žalba nepravodobna.</w:t>
      </w:r>
      <w:r w:rsidR="003106DE">
        <w:rPr>
          <w:sz w:val="24"/>
          <w:szCs w:val="24"/>
        </w:rPr>
        <w:t xml:space="preserve"> </w:t>
      </w:r>
      <w:r w:rsidR="003E5F6B">
        <w:rPr>
          <w:sz w:val="24"/>
          <w:szCs w:val="24"/>
        </w:rPr>
        <w:t>Posl</w:t>
      </w:r>
      <w:r w:rsidR="003106DE">
        <w:rPr>
          <w:sz w:val="24"/>
          <w:szCs w:val="24"/>
        </w:rPr>
        <w:t xml:space="preserve">jedično, na temelju odredbe čl. 358. st. 1. </w:t>
      </w:r>
      <w:r w:rsidR="00FF41BB" w:rsidRPr="00FF41BB">
        <w:rPr>
          <w:sz w:val="24"/>
          <w:szCs w:val="24"/>
        </w:rPr>
        <w:t>Zakon o parničnom postupku („Narodne novine“ broj 53/91, 91/92, 112/99, 88/01, 117/03, 88/05, 2/07, 84/08, 123/08, 57/11, 25/13 i 89/14; dalje: ZPP)</w:t>
      </w:r>
      <w:r w:rsidR="00043052">
        <w:rPr>
          <w:sz w:val="24"/>
          <w:szCs w:val="24"/>
        </w:rPr>
        <w:t xml:space="preserve"> </w:t>
      </w:r>
      <w:r w:rsidR="003106DE" w:rsidRPr="00FF41BB">
        <w:rPr>
          <w:sz w:val="24"/>
          <w:szCs w:val="24"/>
        </w:rPr>
        <w:t>u vezi s odredbom čl.</w:t>
      </w:r>
      <w:r w:rsidR="00041DA9" w:rsidRPr="00FF41BB">
        <w:rPr>
          <w:sz w:val="24"/>
          <w:szCs w:val="24"/>
        </w:rPr>
        <w:t xml:space="preserve"> 381</w:t>
      </w:r>
      <w:r w:rsidR="003106DE" w:rsidRPr="00FF41BB">
        <w:rPr>
          <w:sz w:val="24"/>
          <w:szCs w:val="24"/>
        </w:rPr>
        <w:t>. Z</w:t>
      </w:r>
      <w:r w:rsidR="00041DA9" w:rsidRPr="00FF41BB">
        <w:rPr>
          <w:sz w:val="24"/>
          <w:szCs w:val="24"/>
        </w:rPr>
        <w:t>PP-a i čl. 10. SZ-a, odlučeno</w:t>
      </w:r>
      <w:r w:rsidR="00672BC6">
        <w:rPr>
          <w:sz w:val="24"/>
          <w:szCs w:val="24"/>
        </w:rPr>
        <w:t xml:space="preserve"> je</w:t>
      </w:r>
      <w:r w:rsidR="00041DA9" w:rsidRPr="00FF41BB">
        <w:rPr>
          <w:sz w:val="24"/>
          <w:szCs w:val="24"/>
        </w:rPr>
        <w:t xml:space="preserve"> kao u izreci ovog rješenja.</w:t>
      </w:r>
    </w:p>
    <w:p w:rsidRDefault="00041DA9" w:rsidP="00600B41" w:rsidR="00041DA9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33923">
        <w:rPr>
          <w:sz w:val="24"/>
        </w:rPr>
        <w:t>20</w:t>
      </w:r>
      <w:r w:rsidR="00C42E26">
        <w:rPr>
          <w:sz w:val="24"/>
        </w:rPr>
        <w:t xml:space="preserve">. </w:t>
      </w:r>
      <w:r w:rsidR="005C1D95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256A92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833DDA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256A92" w:rsidP="00256A92" w:rsidR="00256A9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56A92" w:rsidP="00256A92" w:rsidR="00833DDA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33DDA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56A9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C61188">
      <w:rPr>
        <w:sz w:val="24"/>
        <w:szCs w:val="24"/>
      </w:rPr>
      <w:t>3331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423D"/>
    <w:rsid w:val="00023515"/>
    <w:rsid w:val="00027E66"/>
    <w:rsid w:val="00041DA9"/>
    <w:rsid w:val="00043052"/>
    <w:rsid w:val="000508ED"/>
    <w:rsid w:val="00055DD4"/>
    <w:rsid w:val="000646F8"/>
    <w:rsid w:val="00074771"/>
    <w:rsid w:val="00090AA0"/>
    <w:rsid w:val="000921AE"/>
    <w:rsid w:val="00095973"/>
    <w:rsid w:val="000A487A"/>
    <w:rsid w:val="000B46B5"/>
    <w:rsid w:val="000C28B4"/>
    <w:rsid w:val="000C40E3"/>
    <w:rsid w:val="000F0E1C"/>
    <w:rsid w:val="000F3539"/>
    <w:rsid w:val="001048F4"/>
    <w:rsid w:val="001077A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7A54"/>
    <w:rsid w:val="001747B2"/>
    <w:rsid w:val="00180B86"/>
    <w:rsid w:val="00181F38"/>
    <w:rsid w:val="001B45D8"/>
    <w:rsid w:val="001B5B36"/>
    <w:rsid w:val="001B5F6C"/>
    <w:rsid w:val="001B7669"/>
    <w:rsid w:val="001C17FC"/>
    <w:rsid w:val="001C7805"/>
    <w:rsid w:val="001D62CF"/>
    <w:rsid w:val="001E53FF"/>
    <w:rsid w:val="001F1E1B"/>
    <w:rsid w:val="00202D07"/>
    <w:rsid w:val="0021367A"/>
    <w:rsid w:val="0021423C"/>
    <w:rsid w:val="00216B71"/>
    <w:rsid w:val="002265A1"/>
    <w:rsid w:val="00240545"/>
    <w:rsid w:val="00242C24"/>
    <w:rsid w:val="00245750"/>
    <w:rsid w:val="00245F29"/>
    <w:rsid w:val="0024600F"/>
    <w:rsid w:val="0024728C"/>
    <w:rsid w:val="00255A09"/>
    <w:rsid w:val="00256A92"/>
    <w:rsid w:val="002650E8"/>
    <w:rsid w:val="00265BFA"/>
    <w:rsid w:val="00274077"/>
    <w:rsid w:val="00276A24"/>
    <w:rsid w:val="0028141C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06DE"/>
    <w:rsid w:val="00316569"/>
    <w:rsid w:val="00327920"/>
    <w:rsid w:val="00330388"/>
    <w:rsid w:val="00331898"/>
    <w:rsid w:val="00335165"/>
    <w:rsid w:val="00354CB6"/>
    <w:rsid w:val="00361018"/>
    <w:rsid w:val="0036221F"/>
    <w:rsid w:val="003645AB"/>
    <w:rsid w:val="0036685B"/>
    <w:rsid w:val="00373562"/>
    <w:rsid w:val="00374F43"/>
    <w:rsid w:val="0037505D"/>
    <w:rsid w:val="00381475"/>
    <w:rsid w:val="00387102"/>
    <w:rsid w:val="00397B61"/>
    <w:rsid w:val="003C1D9D"/>
    <w:rsid w:val="003C2D69"/>
    <w:rsid w:val="003D249E"/>
    <w:rsid w:val="003E0069"/>
    <w:rsid w:val="003E44A0"/>
    <w:rsid w:val="003E54FA"/>
    <w:rsid w:val="003E5F6B"/>
    <w:rsid w:val="003F0CCA"/>
    <w:rsid w:val="003F517B"/>
    <w:rsid w:val="00406A3C"/>
    <w:rsid w:val="00426703"/>
    <w:rsid w:val="004501F4"/>
    <w:rsid w:val="0046690A"/>
    <w:rsid w:val="004717A3"/>
    <w:rsid w:val="00471AC3"/>
    <w:rsid w:val="00484650"/>
    <w:rsid w:val="00485449"/>
    <w:rsid w:val="00491147"/>
    <w:rsid w:val="00491CF2"/>
    <w:rsid w:val="00492E03"/>
    <w:rsid w:val="004973C8"/>
    <w:rsid w:val="00497E5D"/>
    <w:rsid w:val="004B05E8"/>
    <w:rsid w:val="004B13ED"/>
    <w:rsid w:val="004C2502"/>
    <w:rsid w:val="004D1605"/>
    <w:rsid w:val="004D5C6D"/>
    <w:rsid w:val="004E1140"/>
    <w:rsid w:val="004E1F91"/>
    <w:rsid w:val="004F1C11"/>
    <w:rsid w:val="004F7BEE"/>
    <w:rsid w:val="00500D56"/>
    <w:rsid w:val="00510B72"/>
    <w:rsid w:val="00525878"/>
    <w:rsid w:val="00534FDC"/>
    <w:rsid w:val="005372D7"/>
    <w:rsid w:val="005402C0"/>
    <w:rsid w:val="00543245"/>
    <w:rsid w:val="0056060C"/>
    <w:rsid w:val="00570C57"/>
    <w:rsid w:val="00577998"/>
    <w:rsid w:val="00594739"/>
    <w:rsid w:val="00595E69"/>
    <w:rsid w:val="005963FC"/>
    <w:rsid w:val="005A4711"/>
    <w:rsid w:val="005C1D95"/>
    <w:rsid w:val="005D5220"/>
    <w:rsid w:val="005E3E61"/>
    <w:rsid w:val="005E7C19"/>
    <w:rsid w:val="005F7C51"/>
    <w:rsid w:val="00600B41"/>
    <w:rsid w:val="00611026"/>
    <w:rsid w:val="00613E69"/>
    <w:rsid w:val="00627C30"/>
    <w:rsid w:val="00633E80"/>
    <w:rsid w:val="00644BF3"/>
    <w:rsid w:val="006530CF"/>
    <w:rsid w:val="00666931"/>
    <w:rsid w:val="00672BC6"/>
    <w:rsid w:val="00683F41"/>
    <w:rsid w:val="00687EF0"/>
    <w:rsid w:val="006910BD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D7A8D"/>
    <w:rsid w:val="006E0DEA"/>
    <w:rsid w:val="006E495A"/>
    <w:rsid w:val="006E7A4F"/>
    <w:rsid w:val="006F32AC"/>
    <w:rsid w:val="006F4BE8"/>
    <w:rsid w:val="0070211A"/>
    <w:rsid w:val="00713FA8"/>
    <w:rsid w:val="007203D9"/>
    <w:rsid w:val="00734DB3"/>
    <w:rsid w:val="00737B65"/>
    <w:rsid w:val="0074698C"/>
    <w:rsid w:val="00746F8C"/>
    <w:rsid w:val="007519E8"/>
    <w:rsid w:val="00752674"/>
    <w:rsid w:val="007538C9"/>
    <w:rsid w:val="007540E1"/>
    <w:rsid w:val="00756DBA"/>
    <w:rsid w:val="00757ADB"/>
    <w:rsid w:val="00763D4F"/>
    <w:rsid w:val="0078279C"/>
    <w:rsid w:val="00793CFC"/>
    <w:rsid w:val="007955B7"/>
    <w:rsid w:val="007A4312"/>
    <w:rsid w:val="007C06C0"/>
    <w:rsid w:val="007D16D0"/>
    <w:rsid w:val="007E15FF"/>
    <w:rsid w:val="0080172B"/>
    <w:rsid w:val="00831448"/>
    <w:rsid w:val="00833DDA"/>
    <w:rsid w:val="008375F1"/>
    <w:rsid w:val="00841524"/>
    <w:rsid w:val="008522AA"/>
    <w:rsid w:val="00852F2B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B5EF8"/>
    <w:rsid w:val="008C1325"/>
    <w:rsid w:val="008C1695"/>
    <w:rsid w:val="008E038D"/>
    <w:rsid w:val="008E09C8"/>
    <w:rsid w:val="008F2517"/>
    <w:rsid w:val="008F512C"/>
    <w:rsid w:val="008F5EAE"/>
    <w:rsid w:val="008F707F"/>
    <w:rsid w:val="00902E7D"/>
    <w:rsid w:val="00906A76"/>
    <w:rsid w:val="00912770"/>
    <w:rsid w:val="00916B77"/>
    <w:rsid w:val="009273AD"/>
    <w:rsid w:val="00927A0E"/>
    <w:rsid w:val="009315DF"/>
    <w:rsid w:val="00935DEC"/>
    <w:rsid w:val="00943B53"/>
    <w:rsid w:val="00947634"/>
    <w:rsid w:val="00952CC8"/>
    <w:rsid w:val="00954F82"/>
    <w:rsid w:val="00967901"/>
    <w:rsid w:val="00981FFB"/>
    <w:rsid w:val="00986EBA"/>
    <w:rsid w:val="00990865"/>
    <w:rsid w:val="00990D6B"/>
    <w:rsid w:val="009921CE"/>
    <w:rsid w:val="00993E50"/>
    <w:rsid w:val="00995863"/>
    <w:rsid w:val="009A5A5E"/>
    <w:rsid w:val="009D727E"/>
    <w:rsid w:val="009E2E16"/>
    <w:rsid w:val="009E3173"/>
    <w:rsid w:val="009E34A3"/>
    <w:rsid w:val="009F5F0C"/>
    <w:rsid w:val="00A04802"/>
    <w:rsid w:val="00A118F5"/>
    <w:rsid w:val="00A20D1B"/>
    <w:rsid w:val="00A221A7"/>
    <w:rsid w:val="00A264BF"/>
    <w:rsid w:val="00A327C2"/>
    <w:rsid w:val="00A35B1E"/>
    <w:rsid w:val="00A362BB"/>
    <w:rsid w:val="00A42555"/>
    <w:rsid w:val="00A42F2F"/>
    <w:rsid w:val="00A615DC"/>
    <w:rsid w:val="00A625BD"/>
    <w:rsid w:val="00A63C2D"/>
    <w:rsid w:val="00A6427C"/>
    <w:rsid w:val="00A6696F"/>
    <w:rsid w:val="00A839C3"/>
    <w:rsid w:val="00A84A3C"/>
    <w:rsid w:val="00A93D80"/>
    <w:rsid w:val="00A9635E"/>
    <w:rsid w:val="00A9669C"/>
    <w:rsid w:val="00A97AAC"/>
    <w:rsid w:val="00AC0A51"/>
    <w:rsid w:val="00AC2EFA"/>
    <w:rsid w:val="00AE0F90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3755C"/>
    <w:rsid w:val="00B47E98"/>
    <w:rsid w:val="00B549CB"/>
    <w:rsid w:val="00B651CD"/>
    <w:rsid w:val="00B65F4C"/>
    <w:rsid w:val="00B7508E"/>
    <w:rsid w:val="00B83A53"/>
    <w:rsid w:val="00B83B46"/>
    <w:rsid w:val="00B860E8"/>
    <w:rsid w:val="00B91E9B"/>
    <w:rsid w:val="00BA1B70"/>
    <w:rsid w:val="00BA1C77"/>
    <w:rsid w:val="00BB59E2"/>
    <w:rsid w:val="00BB6B92"/>
    <w:rsid w:val="00BB7AD5"/>
    <w:rsid w:val="00BC0BA4"/>
    <w:rsid w:val="00BD2041"/>
    <w:rsid w:val="00BD2E49"/>
    <w:rsid w:val="00BE572C"/>
    <w:rsid w:val="00BF352C"/>
    <w:rsid w:val="00C029A5"/>
    <w:rsid w:val="00C135E1"/>
    <w:rsid w:val="00C1778C"/>
    <w:rsid w:val="00C33923"/>
    <w:rsid w:val="00C40DDD"/>
    <w:rsid w:val="00C42888"/>
    <w:rsid w:val="00C42E26"/>
    <w:rsid w:val="00C505B4"/>
    <w:rsid w:val="00C51F09"/>
    <w:rsid w:val="00C61188"/>
    <w:rsid w:val="00C63CC4"/>
    <w:rsid w:val="00C67327"/>
    <w:rsid w:val="00C91564"/>
    <w:rsid w:val="00C95D9C"/>
    <w:rsid w:val="00CA1177"/>
    <w:rsid w:val="00CA61B0"/>
    <w:rsid w:val="00CB0997"/>
    <w:rsid w:val="00CB5B4F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D006C0"/>
    <w:rsid w:val="00D03F41"/>
    <w:rsid w:val="00D0499D"/>
    <w:rsid w:val="00D13892"/>
    <w:rsid w:val="00D1480C"/>
    <w:rsid w:val="00D301D2"/>
    <w:rsid w:val="00D31553"/>
    <w:rsid w:val="00D37A51"/>
    <w:rsid w:val="00D37D29"/>
    <w:rsid w:val="00D522AF"/>
    <w:rsid w:val="00D63ED2"/>
    <w:rsid w:val="00D71FD5"/>
    <w:rsid w:val="00D73BC3"/>
    <w:rsid w:val="00D842CC"/>
    <w:rsid w:val="00D95B9A"/>
    <w:rsid w:val="00D97A40"/>
    <w:rsid w:val="00DA62E3"/>
    <w:rsid w:val="00DA655B"/>
    <w:rsid w:val="00DA6CA0"/>
    <w:rsid w:val="00DB492B"/>
    <w:rsid w:val="00DB66BC"/>
    <w:rsid w:val="00DC4FF7"/>
    <w:rsid w:val="00DD1B28"/>
    <w:rsid w:val="00DD1C0E"/>
    <w:rsid w:val="00DE0CE1"/>
    <w:rsid w:val="00DE2AF0"/>
    <w:rsid w:val="00DE31DD"/>
    <w:rsid w:val="00DE4983"/>
    <w:rsid w:val="00DE5170"/>
    <w:rsid w:val="00E0342F"/>
    <w:rsid w:val="00E06EF1"/>
    <w:rsid w:val="00E14F12"/>
    <w:rsid w:val="00E15BB5"/>
    <w:rsid w:val="00E23DAA"/>
    <w:rsid w:val="00E24718"/>
    <w:rsid w:val="00E25B65"/>
    <w:rsid w:val="00E35C77"/>
    <w:rsid w:val="00E4014F"/>
    <w:rsid w:val="00E45AD6"/>
    <w:rsid w:val="00E469A1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A66C1"/>
    <w:rsid w:val="00EB69EE"/>
    <w:rsid w:val="00EC10D6"/>
    <w:rsid w:val="00EC3C1C"/>
    <w:rsid w:val="00EE0BD6"/>
    <w:rsid w:val="00EE0EBA"/>
    <w:rsid w:val="00EE21E0"/>
    <w:rsid w:val="00EE2734"/>
    <w:rsid w:val="00EE7DCA"/>
    <w:rsid w:val="00EF00CF"/>
    <w:rsid w:val="00EF0970"/>
    <w:rsid w:val="00F018C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3000"/>
    <w:rsid w:val="00F746B4"/>
    <w:rsid w:val="00F76963"/>
    <w:rsid w:val="00F76D90"/>
    <w:rsid w:val="00F95E65"/>
    <w:rsid w:val="00F9701A"/>
    <w:rsid w:val="00FB25DC"/>
    <w:rsid w:val="00FB65BA"/>
    <w:rsid w:val="00FC0C7E"/>
    <w:rsid w:val="00FC5F00"/>
    <w:rsid w:val="00FC62E0"/>
    <w:rsid w:val="00FD1D9C"/>
    <w:rsid w:val="00FD6BD2"/>
    <w:rsid w:val="00FE2F38"/>
    <w:rsid w:val="00FE7CD8"/>
    <w:rsid w:val="00FF41BB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E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E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E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E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E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E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E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E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60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St-3331/2016-13</izvorni_sadrzaj>
    <derivirana_varijabla naziv="DomainObject.Oznaka_1">St-3331/2016-13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3331</izvorni_sadrzaj>
    <derivirana_varijabla naziv="DomainObject.Predmet.Broj_1">3331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St-3331/2016</izvorni_sadrzaj>
    <derivirana_varijabla naziv="DomainObject.Predmet.OznakaBroj_1">St-3331/2016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MIRATI jednostavno društvo s ograničenom odgovornošću za trgovinu, usluge i djelatnost turističke agencije</izvorni_sadrzaj>
    <derivirana_varijabla naziv="DomainObject.Predmet.ProtustrankaFormated_1">  MIRATI jednostavno društvo s ograničenom odgovornošću za trgovinu, usluge i djelatnost turističke agencije</derivirana_varijabla>
  </DomainObject.Predmet.ProtustrankaFormated>
  <DomainObject.Predmet.ProtustrankaFormatedOIB>
    <izvorni_sadrzaj>  MIRATI jednostavno društvo s ograničenom odgovornošću za trgovinu, usluge i djelatnost turističke agencije, OIB 38249607600</izvorni_sadrzaj>
    <derivirana_varijabla naziv="DomainObject.Predmet.ProtustrankaFormatedOIB_1">  MIRATI jednostavno društvo s ograničenom odgovornošću za trgovinu, usluge i djelatnost turističke agencije, OIB 38249607600</derivirana_varijabla>
  </DomainObject.Predmet.ProtustrankaFormatedOIB>
  <DomainObject.Predmet.ProtustrankaFormatedWithAdress>
    <izvorni_sadrzaj> MIRATI jednostavno društvo s ograničenom odgovornošću za trgovinu, usluge i djelatnost turističke agencije, Ostrovo 62, 44202 Topolovac</izvorni_sadrzaj>
    <derivirana_varijabla naziv="DomainObject.Predmet.ProtustrankaFormatedWithAdress_1"> MIRATI jednostavno društvo s ograničenom odgovornošću za trgovinu, usluge i djelatnost turističke agencije, Ostrovo 62, 44202 Topolovac</derivirana_varijabla>
  </DomainObject.Predmet.ProtustrankaFormatedWithAdress>
  <DomainObject.Predmet.ProtustrankaFormatedWithAdressOIB>
    <izvorni_sadrzaj> MIRATI jednostavno društvo s ograničenom odgovornošću za trgovinu, usluge i djelatnost turističke agencije, OIB 38249607600, Ostrovo 62, 44202 Topolovac</izvorni_sadrzaj>
    <derivirana_varijabla naziv="DomainObject.Predmet.ProtustrankaFormatedWithAdressOIB_1"> MIRATI jednostavno društvo s ograničenom odgovornošću za trgovinu, usluge i djelatnost turističke agencije, OIB 38249607600, Ostrovo 62, 44202 Topolovac</derivirana_varijabla>
  </DomainObject.Predmet.ProtustrankaFormatedWithAdressOIB>
  <DomainObject.Predmet.ProtustrankaWithAdress>
    <izvorni_sadrzaj>MIRATI jednostavno društvo s ograničenom odgovornošću za trgovinu, usluge i djelatnost turističke agencije Ostrovo 62, 44202 Topolovac</izvorni_sadrzaj>
    <derivirana_varijabla naziv="DomainObject.Predmet.ProtustrankaWithAdress_1">MIRATI jednostavno društvo s ograničenom odgovornošću za trgovinu, usluge i djelatnost turističke agencije Ostrovo 62, 44202 Topolovac</derivirana_varijabla>
  </DomainObject.Predmet.ProtustrankaWithAdress>
  <DomainObject.Predmet.ProtustrankaWithAdressOIB>
    <izvorni_sadrzaj>MIRATI jednostavno društvo s ograničenom odgovornošću za trgovinu, usluge i djelatnost turističke agencije, OIB 38249607600, Ostrovo 62, 44202 Topolovac</izvorni_sadrzaj>
    <derivirana_varijabla naziv="DomainObject.Predmet.ProtustrankaWithAdressOIB_1">MIRATI jednostavno društvo s ograničenom odgovornošću za trgovinu, usluge i djelatnost turističke agencije, OIB 38249607600, Ostrovo 62, 44202 Topolovac</derivirana_varijabla>
  </DomainObject.Predmet.ProtustrankaWithAdressOIB>
  <DomainObject.Predmet.ProtustrankaNazivFormated>
    <izvorni_sadrzaj>MIRATI jednostavno društvo s ograničenom odgovornošću za trgovinu, usluge i djelatnost turističke agencije</izvorni_sadrzaj>
    <derivirana_varijabla naziv="DomainObject.Predmet.ProtustrankaNazivFormated_1">MIRATI jednostavno društvo s ograničenom odgovornošću za trgovinu, usluge i djelatnost turističke agencije</derivirana_varijabla>
  </DomainObject.Predmet.ProtustrankaNazivFormated>
  <DomainObject.Predmet.ProtustrankaNazivFormatedOIB>
    <izvorni_sadrzaj>MIRATI jednostavno društvo s ograničenom odgovornošću za trgovinu, usluge i djelatnost turističke agencije, OIB 38249607600</izvorni_sadrzaj>
    <derivirana_varijabla naziv="DomainObject.Predmet.ProtustrankaNazivFormatedOIB_1">MIRATI jednostavno društvo s ograničenom odgovornošću za trgovinu, usluge i djelatnost turističke agencije, OIB 38249607600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Monika Ćosić</izvorni_sadrzaj>
    <derivirana_varijabla naziv="DomainObject.Predmet.StrankaFormated_1">  FINA Regionalni centar Zagreb; Monika Ćosić</derivirana_varijabla>
  </DomainObject.Predmet.StrankaFormated>
  <DomainObject.Predmet.StrankaFormatedOIB>
    <izvorni_sadrzaj>  FINA Regionalni centar Zagreb, OIB 85821130368; Monika Ćosić, OIB 35689341547</izvorni_sadrzaj>
    <derivirana_varijabla naziv="DomainObject.Predmet.StrankaFormatedOIB_1">  FINA Regionalni centar Zagreb, OIB 85821130368; Monika Ćosić, OIB 35689341547</derivirana_varijabla>
  </DomainObject.Predmet.StrankaFormatedOIB>
  <DomainObject.Predmet.StrankaFormatedWithAdress>
    <izvorni_sadrzaj> FINA Regionalni centar Zagreb, Trg svibanjskih žrtava 1995. br. 1, 10000 Zagreb; Monika Ćosić, Posavska Ulica 18, 44272 Lekenik</izvorni_sadrzaj>
    <derivirana_varijabla naziv="DomainObject.Predmet.StrankaFormatedWithAdress_1"> FINA Regionalni centar Zagreb, Trg svibanjskih žrtava 1995. br. 1, 10000 Zagreb; Monika Ćosić, Posavska Ulica 18, 44272 Lekenik</derivirana_varijabla>
  </DomainObject.Predmet.StrankaFormatedWithAdress>
  <DomainObject.Predmet.StrankaFormatedWithAdressOIB>
    <izvorni_sadrzaj> FINA Regionalni centar Zagreb, OIB 85821130368, Trg svibanjskih žrtava 1995. br. 1, 10000 Zagreb; Monika Ćosić, OIB 35689341547, Posavska Ulica 18, 44272 Lekenik</izvorni_sadrzaj>
    <derivirana_varijabla naziv="DomainObject.Predmet.StrankaFormatedWithAdressOIB_1"> FINA Regionalni centar Zagreb, OIB 85821130368, Trg svibanjskih žrtava 1995. br. 1, 10000 Zagreb; Monika Ćosić, OIB 35689341547, Posavska Ulica 18, 44272 Lekenik</derivirana_varijabla>
  </DomainObject.Predmet.StrankaFormatedWithAdressOIB>
  <DomainObject.Predmet.StrankaWithAdress>
    <izvorni_sadrzaj>FINA Regionalni centar Zagreb Trg svibanjskih žrtava 1995. br. 1,10000 Zagreb,Monika Ćosić Posavska Ulica 18,44272 Lekenik</izvorni_sadrzaj>
    <derivirana_varijabla naziv="DomainObject.Predmet.StrankaWithAdress_1">FINA Regionalni centar Zagreb Trg svibanjskih žrtava 1995. br. 1,10000 Zagreb,Monika Ćosić Posavska Ulica 18,44272 Lekenik</derivirana_varijabla>
  </DomainObject.Predmet.StrankaWithAdress>
  <DomainObject.Predmet.StrankaWithAdressOIB>
    <izvorni_sadrzaj>FINA Regionalni centar Zagreb, OIB 85821130368, Trg svibanjskih žrtava 1995. br. 1,10000 Zagreb,Monika Ćosić, OIB 35689341547, Posavska Ulica 18,44272 Lekenik</izvorni_sadrzaj>
    <derivirana_varijabla naziv="DomainObject.Predmet.StrankaWithAdressOIB_1">FINA Regionalni centar Zagreb, OIB 85821130368, Trg svibanjskih žrtava 1995. br. 1,10000 Zagreb,Monika Ćosić, OIB 35689341547, Posavska Ulica 18,44272 Lekenik</derivirana_varijabla>
  </DomainObject.Predmet.StrankaWithAdressOIB>
  <DomainObject.Predmet.StrankaNazivFormated>
    <izvorni_sadrzaj>FINA Regionalni centar Zagreb,Monika Ćosić</izvorni_sadrzaj>
    <derivirana_varijabla naziv="DomainObject.Predmet.StrankaNazivFormated_1">FINA Regionalni centar Zagreb,Monika Ćosić</derivirana_varijabla>
  </DomainObject.Predmet.StrankaNazivFormated>
  <DomainObject.Predmet.StrankaNazivFormatedOIB>
    <izvorni_sadrzaj>FINA Regionalni centar Zagreb, OIB 85821130368,Monika Ćosić, OIB 35689341547</izvorni_sadrzaj>
    <derivirana_varijabla naziv="DomainObject.Predmet.StrankaNazivFormatedOIB_1">FINA Regionalni centar Zagreb, OIB 85821130368,Monika Ćosić, OIB 35689341547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Monika Ćosić</item>
    </izvorni_sadrzaj>
    <derivirana_varijabla naziv="DomainObject.Predmet.StrankaListFormated_1">
      <item>FINA Regionalni centar Zagreb</item>
      <item>Monika Ćosić</item>
    </derivirana_varijabla>
  </DomainObject.Predmet.StrankaListFormated>
  <DomainObject.Predmet.StrankaListFormatedOIB>
    <izvorni_sadrzaj>
      <item>FINA Regionalni centar Zagreb, OIB 85821130368</item>
      <item>Monika Ćosić, OIB 35689341547</item>
    </izvorni_sadrzaj>
    <derivirana_varijabla naziv="DomainObject.Predmet.StrankaListFormatedOIB_1">
      <item>FINA Regionalni centar Zagreb, OIB 85821130368</item>
      <item>Monika Ćosić, OIB 35689341547</item>
    </derivirana_varijabla>
  </DomainObject.Predmet.StrankaListFormatedOIB>
  <DomainObject.Predmet.StrankaListFormatedWithAdress>
    <izvorni_sadrzaj>
      <item>FINA Regionalni centar Zagreb, Trg svibanjskih žrtava 1995. br. 1, 10000 Zagreb</item>
      <item>Monika Ćosić, Posavska Ulica 18, 44272 Lekenik</item>
    </izvorni_sadrzaj>
    <derivirana_varijabla naziv="DomainObject.Predmet.StrankaListFormatedWithAdress_1">
      <item>FINA Regionalni centar Zagreb, Trg svibanjskih žrtava 1995. br. 1, 10000 Zagreb</item>
      <item>Monika Ćosić, Posavska Ulica 18, 44272 Lekenik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Monika Ćosić, OIB 35689341547, Posavska Ulica 18, 44272 Lekenik</item>
    </izvorni_sadrzaj>
    <derivirana_varijabla naziv="DomainObject.Predmet.StrankaListFormatedWithAdressOIB_1">
      <item>FINA Regionalni centar Zagreb, OIB 85821130368, Trg svibanjskih žrtava 1995. br. 1, 10000 Zagreb</item>
      <item>Monika Ćosić, OIB 35689341547, Posavska Ulica 18, 44272 Lekenik</item>
    </derivirana_varijabla>
  </DomainObject.Predmet.StrankaListFormatedWithAdressOIB>
  <DomainObject.Predmet.StrankaListNazivFormated>
    <izvorni_sadrzaj>
      <item>FINA Regionalni centar Zagreb</item>
      <item>Monika Ćosić</item>
    </izvorni_sadrzaj>
    <derivirana_varijabla naziv="DomainObject.Predmet.StrankaListNazivFormated_1">
      <item>FINA Regionalni centar Zagreb</item>
      <item>Monika Ćosić</item>
    </derivirana_varijabla>
  </DomainObject.Predmet.StrankaListNazivFormated>
  <DomainObject.Predmet.StrankaListNazivFormatedOIB>
    <izvorni_sadrzaj>
      <item>FINA Regionalni centar Zagreb, OIB 85821130368</item>
      <item>Monika Ćosić, OIB 35689341547</item>
    </izvorni_sadrzaj>
    <derivirana_varijabla naziv="DomainObject.Predmet.StrankaListNazivFormatedOIB_1">
      <item>FINA Regionalni centar Zagreb, OIB 85821130368</item>
      <item>Monika Ćosić, OIB 35689341547</item>
    </derivirana_varijabla>
  </DomainObject.Predmet.StrankaListNazivFormatedOIB>
  <DomainObject.Predmet.ProtuStrankaListFormated>
    <izvorni_sadrzaj>
      <item>MIRATI jednostavno društvo s ograničenom odgovornošću za trgovinu, usluge i djelatnost turističke agencije</item>
    </izvorni_sadrzaj>
    <derivirana_varijabla naziv="DomainObject.Predmet.ProtuStrankaListFormated_1">
      <item>MIRATI jednostavno društvo s ograničenom odgovornošću za trgovinu, usluge i djelatnost turističke agencije</item>
    </derivirana_varijabla>
  </DomainObject.Predmet.ProtuStrankaListFormated>
  <DomainObject.Predmet.ProtuStrankaListFormatedOIB>
    <izvorni_sadrzaj>
      <item>MIRATI jednostavno društvo s ograničenom odgovornošću za trgovinu, usluge i djelatnost turističke agencije, OIB 38249607600</item>
    </izvorni_sadrzaj>
    <derivirana_varijabla naziv="DomainObject.Predmet.ProtuStrankaListFormatedOIB_1">
      <item>MIRATI jednostavno društvo s ograničenom odgovornošću za trgovinu, usluge i djelatnost turističke agencije, OIB 38249607600</item>
    </derivirana_varijabla>
  </DomainObject.Predmet.ProtuStrankaListFormatedOIB>
  <DomainObject.Predmet.ProtuStrankaListFormatedWithAdress>
    <izvorni_sadrzaj>
      <item>MIRATI jednostavno društvo s ograničenom odgovornošću za trgovinu, usluge i djelatnost turističke agencije, Ostrovo 62, 44202 Topolovac</item>
    </izvorni_sadrzaj>
    <derivirana_varijabla naziv="DomainObject.Predmet.ProtuStrankaListFormatedWithAdress_1">
      <item>MIRATI jednostavno društvo s ograničenom odgovornošću za trgovinu, usluge i djelatnost turističke agencije, Ostrovo 62, 44202 Topolovac</item>
    </derivirana_varijabla>
  </DomainObject.Predmet.ProtuStrankaListFormatedWithAdress>
  <DomainObject.Predmet.ProtuStrankaListFormatedWithAdressOIB>
    <izvorni_sadrzaj>
      <item>MIRATI jednostavno društvo s ograničenom odgovornošću za trgovinu, usluge i djelatnost turističke agencije, OIB 38249607600, Ostrovo 62, 44202 Topolovac</item>
    </izvorni_sadrzaj>
    <derivirana_varijabla naziv="DomainObject.Predmet.ProtuStrankaListFormatedWithAdressOIB_1">
      <item>MIRATI jednostavno društvo s ograničenom odgovornošću za trgovinu, usluge i djelatnost turističke agencije, OIB 38249607600, Ostrovo 62, 44202 Topolovac</item>
    </derivirana_varijabla>
  </DomainObject.Predmet.ProtuStrankaListFormatedWithAdressOIB>
  <DomainObject.Predmet.ProtuStrankaListNazivFormated>
    <izvorni_sadrzaj>
      <item>MIRATI jednostavno društvo s ograničenom odgovornošću za trgovinu, usluge i djelatnost turističke agencije</item>
    </izvorni_sadrzaj>
    <derivirana_varijabla naziv="DomainObject.Predmet.ProtuStrankaListNazivFormated_1">
      <item>MIRATI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MIRATI jednostavno društvo s ograničenom odgovornošću za trgovinu, usluge i djelatnost turističke agencije, OIB 38249607600</item>
    </izvorni_sadrzaj>
    <derivirana_varijabla naziv="DomainObject.Predmet.ProtuStrankaListNazivFormatedOIB_1">
      <item>MIRATI jednostavno društvo s ograničenom odgovornošću za trgovinu, usluge i djelatnost turističke agencije, OIB 38249607600</item>
    </derivirana_varijabla>
  </DomainObject.Predmet.ProtuStrankaListNazivFormatedOIB>
  <DomainObject.Predmet.OstaliListFormated>
    <izvorni_sadrzaj>
      <item>SOCIETE GENERALE-SPLITSKA BANKA dioničko društvo</item>
      <item>Monika Ščrbak</item>
      <item>Monika Ćosić</item>
    </izvorni_sadrzaj>
    <derivirana_varijabla naziv="DomainObject.Predmet.OstaliListFormated_1">
      <item>SOCIETE GENERALE-SPLITSKA BANKA dioničko društvo</item>
      <item>Monika Ščrbak</item>
      <item>Monika Ćosić</item>
    </derivirana_varijabla>
  </DomainObject.Predmet.OstaliListFormated>
  <DomainObject.Predmet.OstaliListFormatedOIB>
    <izvorni_sadrzaj>
      <item>SOCIETE GENERALE-SPLITSKA BANKA dioničko društvo, OIB 69326397242</item>
      <item>Monika Ščrbak, OIB 35689341547</item>
      <item>Monika Ćosić, OIB 35689341547</item>
    </izvorni_sadrzaj>
    <derivirana_varijabla naziv="DomainObject.Predmet.OstaliListFormatedOIB_1">
      <item>SOCIETE GENERALE-SPLITSKA BANKA dioničko društvo, OIB 69326397242</item>
      <item>Monika Ščrbak, OIB 35689341547</item>
      <item>Monika Ćosić, OIB 35689341547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Monika Ščrbak, Posavska Ulica 18, 44272 Lekenik</item>
      <item>Monika Ćosić, Posavska Ulica 18, 44272 Lekenik</item>
    </izvorni_sadrzaj>
    <derivirana_varijabla naziv="DomainObject.Predmet.OstaliListFormatedWithAdress_1">
      <item>SOCIETE GENERALE-SPLITSKA BANKA dioničko društvo, Ruđera Boškovića 16, 21000 Split</item>
      <item>Monika Ščrbak, Posavska Ulica 18, 44272 Lekenik</item>
      <item>Monika Ćosić, Posavska Ulica 18, 44272 Lekenik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Monika Ščrbak, OIB 35689341547, Posavska Ulica 18, 44272 Lekenik</item>
      <item>Monika Ćosić, OIB 35689341547, Posavska Ulica 18, 44272 Lekenik</item>
    </izvorni_sadrzaj>
    <derivirana_varijabla naziv="DomainObject.Predmet.OstaliListFormatedWithAdressOIB_1">
      <item>SOCIETE GENERALE-SPLITSKA BANKA dioničko društvo, OIB 69326397242, Ruđera Boškovića 16, 21000 Split</item>
      <item>Monika Ščrbak, OIB 35689341547, Posavska Ulica 18, 44272 Lekenik</item>
      <item>Monika Ćosić, OIB 35689341547, Posavska Ulica 18, 44272 Lekenik</item>
    </derivirana_varijabla>
  </DomainObject.Predmet.OstaliListFormatedWithAdressOIB>
  <DomainObject.Predmet.OstaliListNazivFormated>
    <izvorni_sadrzaj>
      <item>SOCIETE GENERALE-SPLITSKA BANKA dioničko društvo</item>
      <item>Monika Ščrbak</item>
      <item>Monika Ćosić</item>
    </izvorni_sadrzaj>
    <derivirana_varijabla naziv="DomainObject.Predmet.OstaliListNazivFormated_1">
      <item>SOCIETE GENERALE-SPLITSKA BANKA dioničko društvo</item>
      <item>Monika Ščrbak</item>
      <item>Monika Ćosić</item>
    </derivirana_varijabla>
  </DomainObject.Predmet.OstaliListNazivFormated>
  <DomainObject.Predmet.OstaliListNazivFormatedOIB>
    <izvorni_sadrzaj>
      <item>SOCIETE GENERALE-SPLITSKA BANKA dioničko društvo, OIB 69326397242</item>
      <item>Monika Ščrbak, OIB 35689341547</item>
      <item>Monika Ćosić, OIB 35689341547</item>
    </izvorni_sadrzaj>
    <derivirana_varijabla naziv="DomainObject.Predmet.OstaliListNazivFormatedOIB_1">
      <item>SOCIETE GENERALE-SPLITSKA BANKA dioničko društvo, OIB 69326397242</item>
      <item>Monika Ščrbak, OIB 35689341547</item>
      <item>Monika Ćosić, OIB 35689341547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St-3331/2016-13</izvorni_sadrzaj>
    <derivirana_varijabla naziv="DomainObject.PoslovniBrojDokumenta_1">St-3331/2016-13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MIRATI jednostavno društvo s ograničenom odgovornošću za trgovinu, usluge i djelatnost turističke agencije</izvorni_sadrzaj>
    <derivirana_varijabla naziv="DomainObject.Predmet.ProtustrankaIDrugi_1">MIRATI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MIRATI jednostavno društvo s ograničenom odgovornošću za trgovinu, usluge i djelatnost turističke agencije, OIB 38249607600, Ostrovo 62, 44202 Topolovac</izvorni_sadrzaj>
    <derivirana_varijabla naziv="DomainObject.Predmet.ProtustrankaIDrugiAdressOIB_1">MIRATI jednostavno društvo s ograničenom odgovornošću za trgovinu, usluge i djelatnost turističke agencije, OIB 38249607600, Ostrovo 62, 44202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MIRATI jednostavno društvo s ograničenom odgovornošću za trgovinu, usluge i djelatnost turističke agencije</item>
      <item>SOCIETE GENERALE-SPLITSKA BANKA dioničko društvo</item>
      <item>Monika Ščrbak</item>
      <item>Monika Ćosić</item>
      <item>Monika Ćosić</item>
    </izvorni_sadrzaj>
    <derivirana_varijabla naziv="DomainObject.Predmet.SudioniciListNaziv_1">
      <item>FINA Regionalni centar Zagreb</item>
      <item>MIRATI jednostavno društvo s ograničenom odgovornošću za trgovinu, usluge i djelatnost turističke agencije</item>
      <item>SOCIETE GENERALE-SPLITSKA BANKA dioničko društvo</item>
      <item>Monika Ščrbak</item>
      <item>Monika Ćosić</item>
      <item>Monika Ćosić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MIRATI jednostavno društvo s ograničenom odgovornošću za trgovinu, usluge i djelatnost turističke agencije, OIB 38249607600, Ostrovo 62,44202 Topolovac</item>
      <item>SOCIETE GENERALE-SPLITSKA BANKA dioničko društvo, OIB 69326397242, Ruđera Boškovića 16,21000 Split</item>
      <item>Monika Ščrbak, OIB 35689341547, Posavska Ulica 18,44272 Lekenik</item>
      <item>Monika Ćosić, OIB 35689341547, Posavska Ulica 18,44272 Lekenik</item>
      <item>Monika Ćosić, OIB 35689341547, Posavska Ulica 18,44272 Lekenik</item>
    </izvorni_sadrzaj>
    <derivirana_varijabla naziv="DomainObject.Predmet.SudioniciListAdressOIB_1">
      <item>FINA Regionalni centar Zagreb, OIB 85821130368, Trg svibanjskih žrtava 1995. br. 1,10000 Zagreb</item>
      <item>MIRATI jednostavno društvo s ograničenom odgovornošću za trgovinu, usluge i djelatnost turističke agencije, OIB 38249607600, Ostrovo 62,44202 Topolovac</item>
      <item>SOCIETE GENERALE-SPLITSKA BANKA dioničko društvo, OIB 69326397242, Ruđera Boškovića 16,21000 Split</item>
      <item>Monika Ščrbak, OIB 35689341547, Posavska Ulica 18,44272 Lekenik</item>
      <item>Monika Ćosić, OIB 35689341547, Posavska Ulica 18,44272 Lekenik</item>
      <item>Monika Ćosić, OIB 35689341547, Posavska Ulica 18,44272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38249607600</item>
      <item>, OIB 69326397242</item>
      <item>, OIB 35689341547</item>
      <item>, OIB 35689341547</item>
      <item>, OIB 35689341547</item>
    </izvorni_sadrzaj>
    <derivirana_varijabla naziv="DomainObject.Predmet.SudioniciListNazivOIB_1">
      <item>, OIB 85821130368</item>
      <item>, OIB 38249607600</item>
      <item>, OIB 69326397242</item>
      <item>, OIB 35689341547</item>
      <item>, OIB 35689341547</item>
      <item>, OIB 35689341547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2549</properties:Characters>
  <properties:Lines>64</properties:Lines>
  <properties:Paragraphs>21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2017-03-20T07:22:00Z</dcterms:created>
  <dc:creator>ilukac</dc:creator>
  <cp:lastModifiedBy>Petra Čiček</cp:lastModifiedBy>
  <cp:lastPrinted>2017-03-20T08:03:00Z</cp:lastPrinted>
  <dcterms:modified xmlns:xsi="http://www.w3.org/2001/XMLSchema-instance" xsi:type="dcterms:W3CDTF">2017-03-20T08:05:00Z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St-3331/2016-13 / Odluka - Rješenje - odbačena žalba kao nepravodobna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